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e57f" w14:paraId="e48e57f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17176E" w:rsidP="00B94ED8" w:rsidR="00871D16">
      <w:pPr>
        <w:ind w:left="6480"/>
        <w:jc w:val="right"/>
      </w:pPr>
      <w:r>
        <w:t>8. St- 176/14-88</w:t>
      </w:r>
    </w:p>
    <w:p w:rsidRDefault="00384899" w:rsidP="00384899" w:rsidR="00384899">
      <w:pPr>
        <w:ind w:firstLine="720" w:left="6480"/>
      </w:pPr>
    </w:p>
    <w:p w:rsidRDefault="00B94ED8" w:rsidP="00B94ED8" w:rsidR="00B94ED8">
      <w:pPr>
        <w:jc w:val="center"/>
        <w:rPr>
          <w:b/>
        </w:rPr>
      </w:pPr>
    </w:p>
    <w:p w:rsidRDefault="00384899" w:rsidP="00B94ED8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B94ED8" w:rsidR="00871D16" w:rsidRPr="00903C04">
      <w:pPr>
        <w:jc w:val="center"/>
        <w:rPr>
          <w:b/>
        </w:rPr>
      </w:pPr>
    </w:p>
    <w:p w:rsidRDefault="00871D16" w:rsidP="00B94ED8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B94ED8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tog suda</w:t>
      </w:r>
      <w:r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17176E">
        <w:t>e, Koparska 37, 25. sr</w:t>
      </w:r>
      <w:r w:rsidR="00D47252">
        <w:t>p</w:t>
      </w:r>
      <w:r w:rsidR="00D73F8F">
        <w:t>nja</w:t>
      </w:r>
      <w:r w:rsidR="00BD2E98">
        <w:t xml:space="preserve">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B94ED8" w:rsidR="00F86943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B94ED8" w:rsidP="00B94ED8" w:rsidR="00B94ED8" w:rsidRPr="008E2CCE">
      <w:pPr>
        <w:jc w:val="center"/>
        <w:rPr>
          <w:b/>
        </w:rPr>
      </w:pPr>
    </w:p>
    <w:p w:rsidRDefault="008E2CCE" w:rsidP="008E2CCE" w:rsidR="001547B4">
      <w:pPr>
        <w:jc w:val="both"/>
      </w:pPr>
      <w:r>
        <w:t xml:space="preserve">I. </w:t>
      </w:r>
      <w:r w:rsidR="00B94ED8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17176E">
        <w:rPr>
          <w:b/>
        </w:rPr>
        <w:t xml:space="preserve">2.181.648,66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17176E">
        <w:rPr>
          <w:b/>
        </w:rPr>
        <w:t>2.567.967,22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17176E" w:rsidP="00B94ED8" w:rsidR="008E2CCE" w:rsidRPr="00716CA2">
      <w:pPr>
        <w:jc w:val="center"/>
        <w:rPr>
          <w:b/>
        </w:rPr>
      </w:pPr>
      <w:r>
        <w:rPr>
          <w:b/>
        </w:rPr>
        <w:t>25. listopada 2016. u 13</w:t>
      </w:r>
      <w:r w:rsidR="00D73F8F">
        <w:rPr>
          <w:b/>
        </w:rPr>
        <w:t>,0</w:t>
      </w:r>
      <w:r w:rsidR="008E2CCE" w:rsidRPr="00716CA2">
        <w:rPr>
          <w:b/>
        </w:rPr>
        <w:t>0 sati.</w:t>
      </w:r>
    </w:p>
    <w:p w:rsidRDefault="008E2CCE" w:rsidP="00B94ED8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17176E">
        <w:t>ke, koje su najkasnije na dan 24. listopada</w:t>
      </w:r>
      <w:r w:rsidR="00F24DF6">
        <w:t xml:space="preserve">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B94ED8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B94ED8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B94ED8" w:rsidR="00410A48">
      <w:pPr>
        <w:jc w:val="both"/>
      </w:pPr>
      <w:r w:rsidRPr="002048C5">
        <w:tab/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17176E">
        <w:t xml:space="preserve">sedmom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17176E">
        <w:t>20. lip</w:t>
      </w:r>
      <w:r w:rsidR="00D47252">
        <w:t>nja</w:t>
      </w:r>
      <w:r w:rsidR="00D73F8F">
        <w:t xml:space="preserve"> 2016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17176E">
        <w:t>242.394,30</w:t>
      </w:r>
      <w:r w:rsidR="00BD2E98">
        <w:t xml:space="preserve">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17176E">
        <w:t>285.329,7</w:t>
      </w:r>
      <w:r w:rsidR="00D47252">
        <w:t>0</w:t>
      </w:r>
      <w:r w:rsidR="00BD2E98">
        <w:t xml:space="preserve">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17176E">
        <w:t>Rijeci 25</w:t>
      </w:r>
      <w:r w:rsidR="00F73D76">
        <w:t xml:space="preserve">. </w:t>
      </w:r>
      <w:r w:rsidR="0017176E">
        <w:t>sr</w:t>
      </w:r>
      <w:r w:rsidR="00D47252">
        <w:t>p</w:t>
      </w:r>
      <w:r w:rsidR="00D73F8F">
        <w:t>nja</w:t>
      </w:r>
      <w:r w:rsidR="0080681C">
        <w:t xml:space="preserve"> </w:t>
      </w:r>
      <w:r w:rsidR="00BD2E98">
        <w:t>2016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D47252">
        <w:tab/>
      </w:r>
      <w:r w:rsidR="00B94ED8">
        <w:tab/>
      </w:r>
      <w:r w:rsidR="00B94ED8">
        <w:tab/>
      </w:r>
      <w:r w:rsidR="00B94ED8">
        <w:tab/>
      </w:r>
      <w:r w:rsidR="00B94ED8">
        <w:tab/>
      </w:r>
      <w:r>
        <w:t>S</w:t>
      </w:r>
      <w:r w:rsidR="00B94ED8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94ED8">
        <w:tab/>
      </w:r>
      <w:r w:rsidR="00B94ED8">
        <w:tab/>
      </w:r>
      <w:r w:rsidR="00B94ED8">
        <w:tab/>
        <w:t xml:space="preserve">       </w:t>
      </w:r>
      <w:r>
        <w:t>E</w:t>
      </w:r>
      <w:r w:rsidR="00B94ED8">
        <w:t>ma</w:t>
      </w:r>
      <w:r>
        <w:t xml:space="preserve"> B</w:t>
      </w:r>
      <w:r w:rsidR="00B94ED8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B94ED8" w:rsidP="00F86943" w:rsidR="00B94ED8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B94ED8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D47252" w:rsidP="00F86943" w:rsidR="00F86943">
      <w:pPr>
        <w:jc w:val="both"/>
      </w:pPr>
      <w:r>
        <w:t>1</w:t>
      </w:r>
      <w:r w:rsidR="00F86943">
        <w:t xml:space="preserve">. </w:t>
      </w:r>
      <w:r w:rsidR="00F86943" w:rsidRPr="002048C5">
        <w:t xml:space="preserve">stečajnom upravitelju </w:t>
      </w:r>
    </w:p>
    <w:p w:rsidRDefault="00D47252" w:rsidP="00F86943" w:rsidR="00F86943">
      <w:pPr>
        <w:jc w:val="both"/>
      </w:pPr>
      <w:r>
        <w:t>2</w:t>
      </w:r>
      <w:r w:rsidR="00F86943">
        <w:t xml:space="preserve">. </w:t>
      </w:r>
      <w:r w:rsidR="00F73D76">
        <w:t>e-</w:t>
      </w:r>
      <w:r w:rsidR="00F86943">
        <w:t xml:space="preserve">oglasna ploča </w:t>
      </w:r>
    </w:p>
    <w:p w:rsidRDefault="00BD2E98" w:rsidP="00F86943" w:rsidR="00BD2E98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B94ED8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E81" w:rsidR="00935E81">
      <w:r>
        <w:separator/>
      </w:r>
    </w:p>
  </w:endnote>
  <w:endnote w:id="0" w:type="continuationSeparator">
    <w:p w:rsidRDefault="00935E81" w:rsidR="00935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4827249"/>
      <w:docPartObj>
        <w:docPartGallery w:val="Page Numbers (Bottom of Page)"/>
        <w:docPartUnique/>
      </w:docPartObj>
    </w:sdtPr>
    <w:sdtEndPr/>
    <w:sdtContent>
      <w:p w:rsidRDefault="00B94ED8" w:rsidR="00B94ED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6F5">
          <w:rPr>
            <w:noProof/>
          </w:rPr>
          <w:t>3</w:t>
        </w:r>
        <w:r>
          <w:fldChar w:fldCharType="end"/>
        </w:r>
      </w:p>
    </w:sdtContent>
  </w:sdt>
  <w:p w:rsidRDefault="00B94ED8" w:rsidR="00B94E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E81" w:rsidR="00935E81">
      <w:r>
        <w:separator/>
      </w:r>
    </w:p>
  </w:footnote>
  <w:footnote w:id="0" w:type="continuationSeparator">
    <w:p w:rsidRDefault="00935E81" w:rsidR="00935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ED8" w:rsidP="00B94ED8" w:rsidR="00B94ED8">
    <w:pPr>
      <w:framePr w:y="1" w:xAlign="right" w:vAnchor="text" w:hAnchor="margin" w:wrap="around"/>
      <w:ind w:left="6480"/>
      <w:jc w:val="right"/>
    </w:pPr>
    <w:r>
      <w:t>8. St- 176/14-88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ED8" w:rsidP="00A45EAD" w:rsidR="00B94ED8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4ED8" w:rsidP="00210E4E" w:rsidR="00B94ED8" w:rsidRPr="00B94ED8">
    <w:pPr>
      <w:rPr>
        <w:sz w:val="20"/>
        <w:szCs w:val="20"/>
      </w:rPr>
    </w:pPr>
    <w:r w:rsidRPr="00B94ED8">
      <w:rPr>
        <w:rFonts w:eastAsia="MS Mincho"/>
        <w:sz w:val="20"/>
        <w:szCs w:val="20"/>
      </w:rPr>
      <w:t>REPUBLIKA HRVATSKA</w:t>
    </w:r>
  </w:p>
  <w:p w:rsidRDefault="00B94ED8" w:rsidP="00210E4E" w:rsidR="00B94ED8" w:rsidRPr="00B94ED8">
    <w:pPr>
      <w:rPr>
        <w:sz w:val="20"/>
        <w:szCs w:val="20"/>
      </w:rPr>
    </w:pPr>
    <w:r w:rsidRPr="00B94ED8">
      <w:rPr>
        <w:rFonts w:eastAsia="MS Mincho"/>
        <w:sz w:val="20"/>
        <w:szCs w:val="20"/>
      </w:rPr>
      <w:t>TRGOVAČKI SUD U RIJECI</w:t>
    </w:r>
  </w:p>
  <w:p w:rsidRDefault="00B94ED8" w:rsidP="00A45EAD" w:rsidR="00B94ED8" w:rsidRPr="00B94ED8">
    <w:pPr>
      <w:rPr>
        <w:rFonts w:eastAsia="MS Mincho"/>
        <w:sz w:val="20"/>
        <w:szCs w:val="20"/>
      </w:rPr>
    </w:pPr>
    <w:r w:rsidRPr="00B94ED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136F5"/>
    <w:rsid w:val="0012686C"/>
    <w:rsid w:val="001547B4"/>
    <w:rsid w:val="0017176E"/>
    <w:rsid w:val="001722BC"/>
    <w:rsid w:val="00255C20"/>
    <w:rsid w:val="00384899"/>
    <w:rsid w:val="00410A48"/>
    <w:rsid w:val="004A3918"/>
    <w:rsid w:val="004B27BB"/>
    <w:rsid w:val="004B7F3F"/>
    <w:rsid w:val="004E5469"/>
    <w:rsid w:val="004F022B"/>
    <w:rsid w:val="00553646"/>
    <w:rsid w:val="005C7F65"/>
    <w:rsid w:val="006167FF"/>
    <w:rsid w:val="00672B61"/>
    <w:rsid w:val="00673B32"/>
    <w:rsid w:val="00716CA2"/>
    <w:rsid w:val="007A6843"/>
    <w:rsid w:val="007B3F07"/>
    <w:rsid w:val="0080681C"/>
    <w:rsid w:val="00871D16"/>
    <w:rsid w:val="008877E3"/>
    <w:rsid w:val="008B05F8"/>
    <w:rsid w:val="008D33D3"/>
    <w:rsid w:val="008E2CCE"/>
    <w:rsid w:val="00924EE7"/>
    <w:rsid w:val="0093197C"/>
    <w:rsid w:val="00935E81"/>
    <w:rsid w:val="00972670"/>
    <w:rsid w:val="009A6B8C"/>
    <w:rsid w:val="00A70122"/>
    <w:rsid w:val="00B639DE"/>
    <w:rsid w:val="00B94ED8"/>
    <w:rsid w:val="00BD2E98"/>
    <w:rsid w:val="00BD4D2C"/>
    <w:rsid w:val="00CB48A0"/>
    <w:rsid w:val="00D47252"/>
    <w:rsid w:val="00D73F8F"/>
    <w:rsid w:val="00DB06B8"/>
    <w:rsid w:val="00E041BA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B94E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4ED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4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4E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6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6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6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6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B94E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4ED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4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4E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6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6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6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6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806</properties:Words>
  <properties:Characters>4172</properties:Characters>
  <properties:Lines>109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2016-07-25T07:23:00Z</dcterms:created>
  <dc:creator>nmarkovic</dc:creator>
  <cp:lastModifiedBy>Renata Valić</cp:lastModifiedBy>
  <cp:lastPrinted>2016-07-25T07:27:00Z</cp:lastPrinted>
  <dcterms:modified xmlns:xsi="http://www.w3.org/2001/XMLSchema-instance" xsi:type="dcterms:W3CDTF">2016-07-25T07:28:00Z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