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ee830bb" w14:paraId="ee830bb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960553">
        <w:rPr>
          <w:rFonts w:cs="Times New Roman" w:hAnsi="Times New Roman" w:ascii="Times New Roman"/>
          <w:sz w:val="24"/>
          <w:szCs w:val="24"/>
        </w:rPr>
        <w:t>914/11</w:t>
      </w:r>
      <w:r w:rsidR="00BD0BD6">
        <w:rPr>
          <w:rFonts w:cs="Times New Roman" w:hAnsi="Times New Roman" w:ascii="Times New Roman"/>
          <w:sz w:val="24"/>
          <w:szCs w:val="24"/>
        </w:rPr>
        <w:t>-49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="00960553">
        <w:rPr>
          <w:rFonts w:cs="Times New Roman" w:hAnsi="Times New Roman" w:ascii="Times New Roman"/>
          <w:sz w:val="24"/>
          <w:szCs w:val="24"/>
        </w:rPr>
        <w:t xml:space="preserve"> MOTOREMONT d.o.o. u stečaju, Novska, Potočna 19, MBS: 080084765, koju </w:t>
      </w:r>
      <w:r w:rsidR="000D7C9C">
        <w:rPr>
          <w:rFonts w:cs="Times New Roman" w:hAnsi="Times New Roman" w:ascii="Times New Roman"/>
          <w:sz w:val="24"/>
          <w:szCs w:val="24"/>
        </w:rPr>
        <w:t>zastupa stečajni upravitelj</w:t>
      </w:r>
      <w:r w:rsidR="00B86796">
        <w:rPr>
          <w:rFonts w:cs="Times New Roman" w:hAnsi="Times New Roman" w:ascii="Times New Roman"/>
          <w:sz w:val="24"/>
          <w:szCs w:val="24"/>
        </w:rPr>
        <w:t xml:space="preserve"> Branko Petanjek, Tribunj, Ulica Podvornice 34, OIB: </w:t>
      </w:r>
      <w:r w:rsidR="00B86796" w:rsidRPr="00B86796">
        <w:rPr>
          <w:rFonts w:cs="Times New Roman" w:hAnsi="Times New Roman" w:ascii="Times New Roman"/>
          <w:sz w:val="24"/>
          <w:szCs w:val="24"/>
        </w:rPr>
        <w:t>65439233259</w:t>
      </w:r>
      <w:r w:rsidR="00B86796">
        <w:rPr>
          <w:rFonts w:cs="Times New Roman" w:hAnsi="Times New Roman" w:ascii="Times New Roman"/>
          <w:sz w:val="24"/>
          <w:szCs w:val="24"/>
        </w:rPr>
        <w:t xml:space="preserve">, 13. lipnja </w:t>
      </w:r>
      <w:r w:rsidR="008912A4">
        <w:rPr>
          <w:rFonts w:cs="Times New Roman" w:hAnsi="Times New Roman" w:ascii="Times New Roman"/>
          <w:sz w:val="24"/>
          <w:szCs w:val="24"/>
        </w:rPr>
        <w:t>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dužnika </w:t>
      </w:r>
      <w:r w:rsidR="00DB709E">
        <w:rPr>
          <w:rFonts w:cs="Times New Roman" w:hAnsi="Times New Roman" w:ascii="Times New Roman"/>
          <w:sz w:val="24"/>
          <w:szCs w:val="24"/>
        </w:rPr>
        <w:t xml:space="preserve"> </w:t>
      </w:r>
      <w:r w:rsidR="00B86796">
        <w:rPr>
          <w:rFonts w:cs="Times New Roman" w:hAnsi="Times New Roman" w:ascii="Times New Roman"/>
          <w:sz w:val="24"/>
          <w:szCs w:val="24"/>
        </w:rPr>
        <w:t>MOTOREMONT d.o.o. u stečaju, Novska, Potočna 19, MBS: 080084765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>Sjedište i poslovna adresa stečajne mase je na adresi</w:t>
      </w:r>
      <w:r w:rsidR="00B86796">
        <w:rPr>
          <w:rFonts w:cs="Times New Roman" w:hAnsi="Times New Roman" w:ascii="Times New Roman"/>
          <w:sz w:val="24"/>
          <w:szCs w:val="24"/>
        </w:rPr>
        <w:t xml:space="preserve">: Zagreb, Zemljakova 13. </w:t>
      </w:r>
      <w:r w:rsidRPr="000D7C9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01F18" w:rsidP="000D7C9C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Stečajni upravitelj stečajne mase predložio je da se sukladno odredbama Stečajnog zakona, stečajna masa upiše u sudski registar ovoga suda radi određivanja i dodjele osobnog identifikacijskog broja od strane Ministarstvo financija – Porezne uprave, koja OIB dodjeljuje po službenoj dužnosti.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ab/>
      </w:r>
      <w:r w:rsidR="00DB709E">
        <w:rPr>
          <w:rFonts w:cs="Times New Roman" w:hAnsi="Times New Roman" w:ascii="Times New Roman"/>
          <w:sz w:val="24"/>
          <w:szCs w:val="24"/>
        </w:rPr>
        <w:t xml:space="preserve">Budući da je prijedlog osnovan, </w:t>
      </w:r>
      <w:r w:rsidRPr="000D7C9C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Stečajnog zakona (NN 7/15) </w:t>
      </w:r>
      <w:r w:rsidR="00891257">
        <w:rPr>
          <w:rFonts w:cs="Times New Roman" w:hAnsi="Times New Roman" w:ascii="Times New Roman"/>
          <w:sz w:val="24"/>
          <w:szCs w:val="24"/>
        </w:rPr>
        <w:t xml:space="preserve">u svezi s člankom 6. stavak 3. Zakona o sudskom registru (NN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Pr="000D7C9C">
        <w:rPr>
          <w:rFonts w:cs="Times New Roman" w:hAnsi="Times New Roman" w:ascii="Times New Roman"/>
          <w:sz w:val="24"/>
          <w:szCs w:val="24"/>
        </w:rPr>
        <w:t xml:space="preserve">riješeno je kao u izreci. </w:t>
      </w: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B86796">
        <w:rPr>
          <w:rFonts w:cs="Times New Roman" w:hAnsi="Times New Roman" w:ascii="Times New Roman"/>
          <w:sz w:val="24"/>
          <w:szCs w:val="24"/>
        </w:rPr>
        <w:t>13. lipnja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BD0BD6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  <w:r w:rsidR="00B86796">
        <w:rPr>
          <w:rFonts w:cs="Times New Roman" w:hAnsi="Times New Roman" w:ascii="Times New Roman"/>
          <w:sz w:val="24"/>
          <w:szCs w:val="24"/>
        </w:rPr>
        <w:t>Žalba ne odgađa provedbu rješenja.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D0BD6" w:rsidR="00BD0BD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D0BD6" w:rsidR="00BD0BD6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BD0B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730631" w:rsidP="00730631" w:rsidR="0029479C" w:rsidRPr="00BD0B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BD0B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927161" w:rsidP="00730631" w:rsidR="00927161" w:rsidRPr="00BD0B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BD0B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BD0B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BD0B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BD0B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t>2. Kal. 6 mj.</w:t>
      </w:r>
    </w:p>
    <w:p w:rsidRDefault="00DB709E" w:rsidP="00730631" w:rsidR="00DB709E" w:rsidRPr="00BD0B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BD0B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A36991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13.6.17.</w:t>
      </w: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BD0B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BD0BD6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3B6" w:rsidR="001643B6">
      <w:r>
        <w:separator/>
      </w:r>
    </w:p>
  </w:endnote>
  <w:endnote w:id="0" w:type="continuationSeparator">
    <w:p w:rsidRDefault="001643B6" w:rsidR="00164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3B6" w:rsidR="001643B6">
      <w:r>
        <w:separator/>
      </w:r>
    </w:p>
  </w:footnote>
  <w:footnote w:id="0" w:type="continuationSeparator">
    <w:p w:rsidRDefault="001643B6" w:rsidR="001643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A36991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BD0BD6">
      <w:rPr>
        <w:rFonts w:cs="Times New Roman" w:hAnsi="Times New Roman" w:ascii="Times New Roman"/>
      </w:rPr>
      <w:t>914/11-49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553"/>
    <w:rsid w:val="00012E75"/>
    <w:rsid w:val="00020BA4"/>
    <w:rsid w:val="00022889"/>
    <w:rsid w:val="00032919"/>
    <w:rsid w:val="0006417A"/>
    <w:rsid w:val="0006505A"/>
    <w:rsid w:val="00071D41"/>
    <w:rsid w:val="00082920"/>
    <w:rsid w:val="000D43A7"/>
    <w:rsid w:val="000D7C9C"/>
    <w:rsid w:val="000F17DB"/>
    <w:rsid w:val="000F5299"/>
    <w:rsid w:val="001643B6"/>
    <w:rsid w:val="001C0FC8"/>
    <w:rsid w:val="001D2614"/>
    <w:rsid w:val="001E4E5F"/>
    <w:rsid w:val="00235AAE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60553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3699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86796"/>
    <w:rsid w:val="00BA282E"/>
    <w:rsid w:val="00BA7FD0"/>
    <w:rsid w:val="00BB084F"/>
    <w:rsid w:val="00BB1001"/>
    <w:rsid w:val="00BD0BD6"/>
    <w:rsid w:val="00C0089C"/>
    <w:rsid w:val="00C04421"/>
    <w:rsid w:val="00C40EA5"/>
    <w:rsid w:val="00C711C9"/>
    <w:rsid w:val="00C83AC2"/>
    <w:rsid w:val="00C85527"/>
    <w:rsid w:val="00CA22FE"/>
    <w:rsid w:val="00CE6259"/>
    <w:rsid w:val="00D12600"/>
    <w:rsid w:val="00D373D4"/>
    <w:rsid w:val="00D74871"/>
    <w:rsid w:val="00D83908"/>
    <w:rsid w:val="00DA0460"/>
    <w:rsid w:val="00DB709E"/>
    <w:rsid w:val="00DC1C1F"/>
    <w:rsid w:val="00DC2BB6"/>
    <w:rsid w:val="00E107B5"/>
    <w:rsid w:val="00E4130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36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9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9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9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9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36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9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9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9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9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2011.</izvorni_sadrzaj>
    <derivirana_varijabla naziv="DomainObject.Predmet.DatumOsnivanja_1">12.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2012.</izvorni_sadrzaj>
    <derivirana_varijabla naziv="DomainObject.Predmet.DatumRjesavanja_1">23.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St-914/2011</izvorni_sadrzaj>
    <derivirana_varijabla naziv="DomainObject.Predmet.OznakaBroj_1">St-914/2011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MOTOREMONT d.o.o. za autoservisiranje, trgovinu vozila, strojeva i dijelova - u stečaju</izvorni_sadrzaj>
    <derivirana_varijabla naziv="DomainObject.Predmet.ProtustrankaFormated_1">  MOTOREMONT d.o.o. za autoservisiranje, trgovinu vozila, strojeva i dijelova - u stečaju</derivirana_varijabla>
  </DomainObject.Predmet.ProtustrankaFormated>
  <DomainObject.Predmet.ProtustrankaFormatedOIB>
    <izvorni_sadrzaj>  MOTOREMONT d.o.o. za autoservisiranje, trgovinu vozila, strojeva i dijelova - u stečaju, OIB 46179223147</izvorni_sadrzaj>
    <derivirana_varijabla naziv="DomainObject.Predmet.ProtustrankaFormatedOIB_1">  MOTOREMONT d.o.o. za autoservisiranje, trgovinu vozila, strojeva i dijelova - u stečaju, OIB 46179223147</derivirana_varijabla>
  </DomainObject.Predmet.ProtustrankaFormatedOIB>
  <DomainObject.Predmet.ProtustrankaFormatedWithAdress>
    <izvorni_sadrzaj> MOTOREMONT d.o.o. za autoservisiranje, trgovinu vozila, strojeva i dijelova - u stečaju, Potočna 19, 44330 Novska</izvorni_sadrzaj>
    <derivirana_varijabla naziv="DomainObject.Predmet.ProtustrankaFormatedWithAdress_1"> MOTOREMONT d.o.o. za autoservisiranje, trgovinu vozila, strojeva i dijelova - u stečaju, Potočna 19, 44330 Novska</derivirana_varijabla>
  </DomainObject.Predmet.ProtustrankaFormatedWithAdress>
  <DomainObject.Predmet.ProtustrankaFormatedWithAdressOIB>
    <izvorni_sadrzaj> MOTOREMONT d.o.o. za autoservisiranje, trgovinu vozila, strojeva i dijelova - u stečaju, OIB 46179223147, Potočna 19, 44330 Novska</izvorni_sadrzaj>
    <derivirana_varijabla naziv="DomainObject.Predmet.ProtustrankaFormatedWithAdressOIB_1"> MOTOREMONT d.o.o. za autoservisiranje, trgovinu vozila, strojeva i dijelova - u stečaju, OIB 46179223147, Potočna 19, 44330 Novska</derivirana_varijabla>
  </DomainObject.Predmet.ProtustrankaFormatedWithAdressOIB>
  <DomainObject.Predmet.ProtustrankaWithAdress>
    <izvorni_sadrzaj>MOTOREMONT d.o.o. za autoservisiranje, trgovinu vozila, strojeva i dijelova - u stečaju Potočna 19, 44330 Novska</izvorni_sadrzaj>
    <derivirana_varijabla naziv="DomainObject.Predmet.ProtustrankaWithAdress_1">MOTOREMONT d.o.o. za autoservisiranje, trgovinu vozila, strojeva i dijelova - u stečaju Potočna 19, 44330 Novska</derivirana_varijabla>
  </DomainObject.Predmet.ProtustrankaWithAdress>
  <DomainObject.Predmet.ProtustrankaWithAdressOIB>
    <izvorni_sadrzaj>MOTOREMONT d.o.o. za autoservisiranje, trgovinu vozila, strojeva i dijelova - u stečaju, OIB 46179223147, Potočna 19, 44330 Novska</izvorni_sadrzaj>
    <derivirana_varijabla naziv="DomainObject.Predmet.ProtustrankaWithAdressOIB_1">MOTOREMONT d.o.o. za autoservisiranje, trgovinu vozila, strojeva i dijelova - u stečaju, OIB 46179223147, Potočna 19, 44330 Novska</derivirana_varijabla>
  </DomainObject.Predmet.ProtustrankaWithAdressOIB>
  <DomainObject.Predmet.ProtustrankaNazivFormated>
    <izvorni_sadrzaj>MOTOREMONT d.o.o. za autoservisiranje, trgovinu vozila, strojeva i dijelova - u stečaju</izvorni_sadrzaj>
    <derivirana_varijabla naziv="DomainObject.Predmet.ProtustrankaNazivFormated_1">MOTOREMONT d.o.o. za autoservisiranje, trgovinu vozila, strojeva i dijelova - u stečaju</derivirana_varijabla>
  </DomainObject.Predmet.ProtustrankaNazivFormated>
  <DomainObject.Predmet.ProtustrankaNazivFormatedOIB>
    <izvorni_sadrzaj>MOTOREMONT d.o.o. za autoservisiranje, trgovinu vozila, strojeva i dijelova - u stečaju, OIB 46179223147</izvorni_sadrzaj>
    <derivirana_varijabla naziv="DomainObject.Predmet.ProtustrankaNazivFormatedOIB_1">MOTOREMONT d.o.o. za autoservisiranje, trgovinu vozila, strojeva i dijelova - u stečaju, OIB 46179223147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DOBRIVOJ ŽARKOVIĆ zastupanog po punomoćniku ZOU Jovan Doneski</izvorni_sadrzaj>
    <derivirana_varijabla naziv="DomainObject.Predmet.StrankaFormated_1">  DOBRIVOJ ŽARKOVIĆ zastupanog po punomoćniku ZOU Jovan Doneski</derivirana_varijabla>
  </DomainObject.Predmet.StrankaFormated>
  <DomainObject.Predmet.StrankaFormatedOIB>
    <izvorni_sadrzaj>  DOBRIVOJ ŽARKOVIĆ zastupanog po punomoćniku ZOU Jovan Doneski</izvorni_sadrzaj>
    <derivirana_varijabla naziv="DomainObject.Predmet.StrankaFormatedOIB_1">  DOBRIVOJ ŽARKOVIĆ zastupanog po punomoćniku ZOU Jovan Doneski</derivirana_varijabla>
  </DomainObject.Predmet.StrankaFormatedOIB>
  <DomainObject.Predmet.StrankaFormatedWithAdress>
    <izvorni_sadrzaj> DOBRIVOJ ŽARKOVIĆ, Malo Vukovje 30, 43283 Kaniška Iva Malo Vukovje zastupanog po punomoćniku ZOU Jovan Doneski</izvorni_sadrzaj>
    <derivirana_varijabla naziv="DomainObject.Predmet.StrankaFormatedWithAdress_1"> DOBRIVOJ ŽARKOVIĆ, Malo Vukovje 30, 43283 Kaniška Iva Malo Vukovje zastupanog po punomoćniku ZOU Jovan Doneski</derivirana_varijabla>
  </DomainObject.Predmet.StrankaFormatedWithAdress>
  <DomainObject.Predmet.StrankaFormatedWithAdressOIB>
    <izvorni_sadrzaj> DOBRIVOJ ŽARKOVIĆ, Malo Vukovje 30, 43283 Kaniška Iva Malo Vukovje zastupanog po punomoćniku ZOU Jovan Doneski</izvorni_sadrzaj>
    <derivirana_varijabla naziv="DomainObject.Predmet.StrankaFormatedWithAdressOIB_1"> DOBRIVOJ ŽARKOVIĆ, Malo Vukovje 30, 43283 Kaniška Iva Malo Vukovje zastupanog po punomoćniku ZOU Jovan Doneski</derivirana_varijabla>
  </DomainObject.Predmet.StrankaFormatedWithAdressOIB>
  <DomainObject.Predmet.StrankaWithAdress>
    <izvorni_sadrzaj>DOBRIVOJ ŽARKOVIĆ Malo Vukovje 30,43283 Kaniška Iva Malo Vukovje</izvorni_sadrzaj>
    <derivirana_varijabla naziv="DomainObject.Predmet.StrankaWithAdress_1">DOBRIVOJ ŽARKOVIĆ Malo Vukovje 30,43283 Kaniška Iva Malo Vukovje</derivirana_varijabla>
  </DomainObject.Predmet.StrankaWithAdress>
  <DomainObject.Predmet.StrankaWithAdressOIB>
    <izvorni_sadrzaj>DOBRIVOJ ŽARKOVIĆ, Malo Vukovje 30,43283 Kaniška Iva Malo Vukovje</izvorni_sadrzaj>
    <derivirana_varijabla naziv="DomainObject.Predmet.StrankaWithAdressOIB_1">DOBRIVOJ ŽARKOVIĆ, Malo Vukovje 30,43283 Kaniška Iva Malo Vukovje</derivirana_varijabla>
  </DomainObject.Predmet.StrankaWithAdressOIB>
  <DomainObject.Predmet.StrankaNazivFormated>
    <izvorni_sadrzaj>DOBRIVOJ ŽARKOVIĆ</izvorni_sadrzaj>
    <derivirana_varijabla naziv="DomainObject.Predmet.StrankaNazivFormated_1">DOBRIVOJ ŽARKOVIĆ</derivirana_varijabla>
  </DomainObject.Predmet.StrankaNazivFormated>
  <DomainObject.Predmet.StrankaNazivFormatedOIB>
    <izvorni_sadrzaj>DOBRIVOJ ŽARKOVIĆ</izvorni_sadrzaj>
    <derivirana_varijabla naziv="DomainObject.Predmet.StrankaNazivFormatedOIB_1">DOBRIVOJ ŽARKOVIĆ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DOBRIVOJ ŽARKOVIĆ zastupanog po punomoćniku ZOU Jovan Doneski</item>
    </izvorni_sadrzaj>
    <derivirana_varijabla naziv="DomainObject.Predmet.StrankaListFormated_1">
      <item>DOBRIVOJ ŽARKOVIĆ zastupanog po punomoćniku ZOU Jovan Doneski</item>
    </derivirana_varijabla>
  </DomainObject.Predmet.StrankaListFormated>
  <DomainObject.Predmet.StrankaListFormatedOIB>
    <izvorni_sadrzaj>
      <item>DOBRIVOJ ŽARKOVIĆ zastupanog po punomoćniku ZOU Jovan Doneski</item>
    </izvorni_sadrzaj>
    <derivirana_varijabla naziv="DomainObject.Predmet.StrankaListFormatedOIB_1">
      <item>DOBRIVOJ ŽARKOVIĆ zastupanog po punomoćniku ZOU Jovan Doneski</item>
    </derivirana_varijabla>
  </DomainObject.Predmet.StrankaListFormatedOIB>
  <DomainObject.Predmet.StrankaListFormatedWithAdress>
    <izvorni_sadrzaj>
      <item>DOBRIVOJ ŽARKOVIĆ, Malo Vukovje 30, 43283 Kaniška Iva Malo Vukovje zastupanog po punomoćniku ZOU Jovan Doneski</item>
    </izvorni_sadrzaj>
    <derivirana_varijabla naziv="DomainObject.Predmet.StrankaListFormatedWithAdress_1">
      <item>DOBRIVOJ ŽARKOVIĆ, Malo Vukovje 30, 43283 Kaniška Iva Malo Vukovje zastupanog po punomoćniku ZOU Jovan Doneski</item>
    </derivirana_varijabla>
  </DomainObject.Predmet.StrankaListFormatedWithAdress>
  <DomainObject.Predmet.StrankaListFormatedWithAdressOIB>
    <izvorni_sadrzaj>
      <item>DOBRIVOJ ŽARKOVIĆ, Malo Vukovje 30, 43283 Kaniška Iva Malo Vukovje zastupanog po punomoćniku ZOU Jovan Doneski</item>
    </izvorni_sadrzaj>
    <derivirana_varijabla naziv="DomainObject.Predmet.StrankaListFormatedWithAdressOIB_1">
      <item>DOBRIVOJ ŽARKOVIĆ, Malo Vukovje 30, 43283 Kaniška Iva Malo Vukovje zastupanog po punomoćniku ZOU Jovan Doneski</item>
    </derivirana_varijabla>
  </DomainObject.Predmet.StrankaListFormatedWithAdressOIB>
  <DomainObject.Predmet.StrankaListNazivFormated>
    <izvorni_sadrzaj>
      <item>DOBRIVOJ ŽARKOVIĆ</item>
    </izvorni_sadrzaj>
    <derivirana_varijabla naziv="DomainObject.Predmet.StrankaListNazivFormated_1">
      <item>DOBRIVOJ ŽARKOVIĆ</item>
    </derivirana_varijabla>
  </DomainObject.Predmet.StrankaListNazivFormated>
  <DomainObject.Predmet.StrankaListNazivFormatedOIB>
    <izvorni_sadrzaj>
      <item>DOBRIVOJ ŽARKOVIĆ</item>
    </izvorni_sadrzaj>
    <derivirana_varijabla naziv="DomainObject.Predmet.StrankaListNazivFormatedOIB_1">
      <item>DOBRIVOJ ŽARKOVIĆ</item>
    </derivirana_varijabla>
  </DomainObject.Predmet.StrankaListNazivFormatedOIB>
  <DomainObject.Predmet.ProtuStrankaListFormated>
    <izvorni_sadrzaj>
      <item>MOTOREMONT d.o.o. za autoservisiranje, trgovinu vozila, strojeva i dijelova - u stečaju</item>
    </izvorni_sadrzaj>
    <derivirana_varijabla naziv="DomainObject.Predmet.ProtuStrankaListFormated_1">
      <item>MOTOREMONT d.o.o. za autoservisiranje, trgovinu vozila, strojeva i dijelova - u stečaju</item>
    </derivirana_varijabla>
  </DomainObject.Predmet.ProtuStrankaListFormated>
  <DomainObject.Predmet.ProtuStrankaListFormatedOIB>
    <izvorni_sadrzaj>
      <item>MOTOREMONT d.o.o. za autoservisiranje, trgovinu vozila, strojeva i dijelova - u stečaju, OIB 46179223147</item>
    </izvorni_sadrzaj>
    <derivirana_varijabla naziv="DomainObject.Predmet.ProtuStrankaListFormatedOIB_1">
      <item>MOTOREMONT d.o.o. za autoservisiranje, trgovinu vozila, strojeva i dijelova - u stečaju, OIB 46179223147</item>
    </derivirana_varijabla>
  </DomainObject.Predmet.ProtuStrankaListFormatedOIB>
  <DomainObject.Predmet.ProtuStrankaListFormatedWithAdress>
    <izvorni_sadrzaj>
      <item>MOTOREMONT d.o.o. za autoservisiranje, trgovinu vozila, strojeva i dijelova - u stečaju, Potočna 19, 44330 Novska</item>
    </izvorni_sadrzaj>
    <derivirana_varijabla naziv="DomainObject.Predmet.ProtuStrankaListFormatedWithAdress_1">
      <item>MOTOREMONT d.o.o. za autoservisiranje, trgovinu vozila, strojeva i dijelova - u stečaju, Potočna 19, 44330 Novska</item>
    </derivirana_varijabla>
  </DomainObject.Predmet.ProtuStrankaListFormatedWithAdress>
  <DomainObject.Predmet.ProtuStrankaListFormatedWithAdressOIB>
    <izvorni_sadrzaj>
      <item>MOTOREMONT d.o.o. za autoservisiranje, trgovinu vozila, strojeva i dijelova - u stečaju, OIB 46179223147, Potočna 19, 44330 Novska</item>
    </izvorni_sadrzaj>
    <derivirana_varijabla naziv="DomainObject.Predmet.ProtuStrankaListFormatedWithAdressOIB_1">
      <item>MOTOREMONT d.o.o. za autoservisiranje, trgovinu vozila, strojeva i dijelova - u stečaju, OIB 46179223147, Potočna 19, 44330 Novska</item>
    </derivirana_varijabla>
  </DomainObject.Predmet.ProtuStrankaListFormatedWithAdressOIB>
  <DomainObject.Predmet.ProtuStrankaListNazivFormated>
    <izvorni_sadrzaj>
      <item>MOTOREMONT d.o.o. za autoservisiranje, trgovinu vozila, strojeva i dijelova - u stečaju</item>
    </izvorni_sadrzaj>
    <derivirana_varijabla naziv="DomainObject.Predmet.ProtuStrankaListNazivFormated_1">
      <item>MOTOREMONT d.o.o. za autoservisiranje, trgovinu vozila, strojeva i dijelova - u stečaju</item>
    </derivirana_varijabla>
  </DomainObject.Predmet.ProtuStrankaListNazivFormated>
  <DomainObject.Predmet.ProtuStrankaListNazivFormatedOIB>
    <izvorni_sadrzaj>
      <item>MOTOREMONT d.o.o. za autoservisiranje, trgovinu vozila, strojeva i dijelova - u stečaju, OIB 46179223147</item>
    </izvorni_sadrzaj>
    <derivirana_varijabla naziv="DomainObject.Predmet.ProtuStrankaListNazivFormatedOIB_1">
      <item>MOTOREMONT d.o.o. za autoservisiranje, trgovinu vozila, strojeva i dijelova - u stečaju, OIB 46179223147</item>
    </derivirana_varijabla>
  </DomainObject.Predmet.ProtuStrankaListNazivFormatedOIB>
  <DomainObject.Predmet.OstaliListFormated>
    <izvorni_sadrzaj>
      <item>ZOU Jovan Doneski punomoćnik sudionika u postupku DOBRIVOJ ŽARKOVIĆ</item>
      <item>Branko Petanjek</item>
    </izvorni_sadrzaj>
    <derivirana_varijabla naziv="DomainObject.Predmet.OstaliListFormated_1">
      <item>ZOU Jovan Doneski punomoćnik sudionika u postupku DOBRIVOJ ŽARKOVIĆ</item>
      <item>Branko Petanjek</item>
    </derivirana_varijabla>
  </DomainObject.Predmet.OstaliListFormated>
  <DomainObject.Predmet.OstaliListFormatedOIB>
    <izvorni_sadrzaj>
      <item>ZOU Jovan Doneski punomoćnik sudionika u postupku DOBRIVOJ ŽARKOVIĆ</item>
      <item>Branko Petanjek</item>
    </izvorni_sadrzaj>
    <derivirana_varijabla naziv="DomainObject.Predmet.OstaliListFormatedOIB_1">
      <item>ZOU Jovan Doneski punomoćnik sudionika u postupku DOBRIVOJ ŽARKOVIĆ</item>
      <item>Branko Petanjek</item>
    </derivirana_varijabla>
  </DomainObject.Predmet.OstaliListFormatedOIB>
  <DomainObject.Predmet.OstaliListFormatedWithAdress>
    <izvorni_sadrzaj>
      <item>ZOU Jovan Doneski, Vladimira Nazora 19b, 43280 Garešnica punomoćnik sudionika u postupku DOBRIVOJ ŽARKOVIĆ</item>
      <item>Branko Petanjek, Zemljakova 13, 10000 Zagreb</item>
    </izvorni_sadrzaj>
    <derivirana_varijabla naziv="DomainObject.Predmet.OstaliListFormatedWithAdress_1">
      <item>ZOU Jovan Doneski, Vladimira Nazora 19b, 43280 Garešnica punomoćnik sudionika u postupku DOBRIVOJ ŽARKOVIĆ</item>
      <item>Branko Petanjek, Zemljakova 13, 10000 Zagreb</item>
    </derivirana_varijabla>
  </DomainObject.Predmet.OstaliListFormatedWithAdress>
  <DomainObject.Predmet.OstaliListFormatedWithAdressOIB>
    <izvorni_sadrzaj>
      <item>ZOU Jovan Doneski, Vladimira Nazora 19b, 43280 Garešnica punomoćnik sudionika u postupku DOBRIVOJ ŽARKOVIĆ</item>
      <item>Branko Petanjek, Zemljakova 13, 10000 Zagreb</item>
    </izvorni_sadrzaj>
    <derivirana_varijabla naziv="DomainObject.Predmet.OstaliListFormatedWithAdressOIB_1">
      <item>ZOU Jovan Doneski, Vladimira Nazora 19b, 43280 Garešnica punomoćnik sudionika u postupku DOBRIVOJ ŽARKOVIĆ</item>
      <item>Branko Petanjek, Zemljakova 13, 10000 Zagreb</item>
    </derivirana_varijabla>
  </DomainObject.Predmet.OstaliListFormatedWithAdressOIB>
  <DomainObject.Predmet.OstaliListNazivFormated>
    <izvorni_sadrzaj>
      <item>ZOU Jovan Doneski</item>
      <item>Branko Petanjek</item>
    </izvorni_sadrzaj>
    <derivirana_varijabla naziv="DomainObject.Predmet.OstaliListNazivFormated_1">
      <item>ZOU Jovan Doneski</item>
      <item>Branko Petanjek</item>
    </derivirana_varijabla>
  </DomainObject.Predmet.OstaliListNazivFormated>
  <DomainObject.Predmet.OstaliListNazivFormatedOIB>
    <izvorni_sadrzaj>
      <item>ZOU Jovan Doneski</item>
      <item>Branko Petanjek</item>
    </izvorni_sadrzaj>
    <derivirana_varijabla naziv="DomainObject.Predmet.OstaliListNazivFormatedOIB_1">
      <item>ZOU Jovan Doneski</item>
      <item>Branko Petanjek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DOBRIVOJ ŽARKOVIĆ</izvorni_sadrzaj>
    <derivirana_varijabla naziv="DomainObject.Predmet.StrankaIDrugi_1">DOBRIVOJ ŽARKOVIĆ</derivirana_varijabla>
  </DomainObject.Predmet.StrankaIDrugi>
  <DomainObject.Predmet.ProtustrankaIDrugi>
    <izvorni_sadrzaj>MOTOREMONT d.o.o. za autoservisiranje, trgovinu vozila, strojeva i dijelova - u stečaju</izvorni_sadrzaj>
    <derivirana_varijabla naziv="DomainObject.Predmet.ProtustrankaIDrugi_1">MOTOREMONT d.o.o. za autoservisiranje, trgovinu vozila, strojeva i dijelova - u stečaju</derivirana_varijabla>
  </DomainObject.Predmet.ProtustrankaIDrugi>
  <DomainObject.Predmet.StrankaIDrugiAdressOIB>
    <izvorni_sadrzaj>DOBRIVOJ ŽARKOVIĆ, Malo Vukovje 30, 43283 Kaniška Iva Malo Vukovje</izvorni_sadrzaj>
    <derivirana_varijabla naziv="DomainObject.Predmet.StrankaIDrugiAdressOIB_1">DOBRIVOJ ŽARKOVIĆ, Malo Vukovje 30, 43283 Kaniška Iva Malo Vukovje</derivirana_varijabla>
  </DomainObject.Predmet.StrankaIDrugiAdressOIB>
  <DomainObject.Predmet.ProtustrankaIDrugiAdressOIB>
    <izvorni_sadrzaj>MOTOREMONT d.o.o. za autoservisiranje, trgovinu vozila, strojeva i dijelova - u stečaju, OIB 46179223147, Potočna 19, 44330 Novska</izvorni_sadrzaj>
    <derivirana_varijabla naziv="DomainObject.Predmet.ProtustrankaIDrugiAdressOIB_1">MOTOREMONT d.o.o. za autoservisiranje, trgovinu vozila, strojeva i dijelova - u stečaju, OIB 46179223147, Potočna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svibnja 2012.</izvorni_sadrzaj>
    <derivirana_varijabla naziv="DomainObject.Predmet.OdlukaRjesenje.DatumDonosenjaOdluke_1">21. svibnja 2012.</derivirana_varijabla>
  </DomainObject.Predmet.OdlukaRjesenje.DatumDonosenjaOdluke>
  <DomainObject.Predmet.OdlukaRjesenje.DatumPravomocnosti>
    <izvorni_sadrzaj>23. lipnja 2012.</izvorni_sadrzaj>
    <derivirana_varijabla naziv="DomainObject.Predmet.OdlukaRjesenje.DatumPravomocnosti_1">23. lipnja 2012.</derivirana_varijabla>
  </DomainObject.Predmet.OdlukaRjesenje.DatumPravomocnosti>
  <DomainObject.Predmet.OdlukaRjesenje.Oznaka>
    <izvorni_sadrzaj>St-914/2011-39</izvorni_sadrzaj>
    <derivirana_varijabla naziv="DomainObject.Predmet.OdlukaRjesenje.Oznaka_1">St-914/2011-39</derivirana_varijabla>
  </DomainObject.Predmet.OdlukaRjesenje.Oznaka>
  <DomainObject.Predmet.SudioniciListNaziv>
    <izvorni_sadrzaj>
      <item>ZOU Jovan Doneski</item>
      <item>DOBRIVOJ ŽARKOVIĆ</item>
      <item>MOTOREMONT d.o.o. za autoservisiranje, trgovinu vozila, strojeva i dijelova - u stečaju</item>
      <item>Branko Petanjek</item>
    </izvorni_sadrzaj>
    <derivirana_varijabla naziv="DomainObject.Predmet.SudioniciListNaziv_1">
      <item>ZOU Jovan Doneski</item>
      <item>DOBRIVOJ ŽARKOVIĆ</item>
      <item>MOTOREMONT d.o.o. za autoservisiranje, trgovinu vozila, strojeva i dijelova - u stečaju</item>
      <item>Branko Petanjek</item>
    </derivirana_varijabla>
  </DomainObject.Predmet.SudioniciListNaziv>
  <DomainObject.Predmet.SudioniciListAdressOIB>
    <izvorni_sadrzaj>
      <item>ZOU Jovan Doneski, Vladimira Nazora 19b,43280 Garešnica</item>
      <item>DOBRIVOJ ŽARKOVIĆ, Malo Vukovje 30,43283 Kaniška Iva Malo Vukovje</item>
      <item>MOTOREMONT d.o.o. za autoservisiranje, trgovinu vozila, strojeva i dijelova - u stečaju, OIB 46179223147, Potočna 19,44330 Novska</item>
      <item>Branko Petanjek, Zemljakova 13,10000 Zagreb</item>
    </izvorni_sadrzaj>
    <derivirana_varijabla naziv="DomainObject.Predmet.SudioniciListAdressOIB_1">
      <item>ZOU Jovan Doneski, Vladimira Nazora 19b,43280 Garešnica</item>
      <item>DOBRIVOJ ŽARKOVIĆ, Malo Vukovje 30,43283 Kaniška Iva Malo Vukovje</item>
      <item>MOTOREMONT d.o.o. za autoservisiranje, trgovinu vozila, strojeva i dijelova - u stečaju, OIB 46179223147, Potočna 19,44330 Novska</item>
      <item>Branko Petanjek,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46179223147</item>
      <item>, OIB null</item>
    </izvorni_sadrzaj>
    <derivirana_varijabla naziv="DomainObject.Predmet.SudioniciListNazivOIB_1">
      <item>, OIB null</item>
      <item>, OIB null</item>
      <item>, OIB 46179223147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272</properties:Words>
  <properties:Characters>1360</properties:Characters>
  <properties:Lines>56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2017-06-13T12:15:00Z</dcterms:created>
  <dc:creator>MK</dc:creator>
  <cp:lastModifiedBy>Sonja Pilić</cp:lastModifiedBy>
  <cp:lastPrinted>2017-06-13T12:18:00Z</cp:lastPrinted>
  <dcterms:modified xmlns:xsi="http://www.w3.org/2001/XMLSchema-instance" xsi:type="dcterms:W3CDTF">2017-06-13T12:19:00Z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