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89847" w14:paraId="1b89847" w:rsidRDefault="002A7AFC" w:rsidP="002A7AFC" w:rsidR="002A7AFC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A7AFC" w:rsidP="002A7AFC" w:rsidR="002A7AFC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2A7AFC" w:rsidP="002A7AFC" w:rsidR="002A7AF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2A7AFC" w:rsidP="002A7AFC" w:rsidR="002A7AF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2A7AFC" w:rsidP="002A7AFC" w:rsidR="002A7AFC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2A7AFC" w:rsidP="002A7AFC" w:rsidR="002A7AFC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2A7AFC" w:rsidP="002A7AFC" w:rsidR="002A7AFC" w:rsidRPr="005D578C">
      <w:pPr>
        <w:jc w:val="center"/>
        <w:rPr>
          <w:rFonts w:cs="Times New Roman" w:eastAsia="Times New Roman"/>
          <w:szCs w:val="24"/>
        </w:rPr>
      </w:pPr>
    </w:p>
    <w:p w:rsidRDefault="002A7AFC" w:rsidP="002A7AFC" w:rsidR="002A7AF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2A7AFC" w:rsidP="002A7AFC" w:rsidR="002A7AFC" w:rsidRPr="005D578C">
      <w:pPr>
        <w:rPr>
          <w:rFonts w:cs="Times New Roman" w:eastAsia="Times New Roman"/>
          <w:szCs w:val="24"/>
        </w:rPr>
      </w:pPr>
    </w:p>
    <w:p w:rsidRDefault="002A7AFC" w:rsidP="002A7AFC" w:rsidR="002A7AFC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sudskoj savjetnici Mihaeli Kaligari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</w:rPr>
        <w:t>AKTIV PERSONAL d. o. o. u likvidaciji, Medulin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Premantura, Selo 21 B</w:t>
      </w:r>
      <w:r w:rsidRPr="002C2F41">
        <w:rPr>
          <w:rFonts w:cs="Times New Roman" w:eastAsia="Times New Roman"/>
        </w:rPr>
        <w:t xml:space="preserve">, OIB </w:t>
      </w:r>
      <w:r w:rsidRPr="002A7AFC">
        <w:rPr>
          <w:rFonts w:cs="Times New Roman" w:eastAsia="Times New Roman"/>
        </w:rPr>
        <w:t>70133729599</w:t>
      </w:r>
      <w:r w:rsidRPr="002C2F41">
        <w:rPr>
          <w:rFonts w:cs="Times New Roman" w:eastAsia="Times New Roman"/>
        </w:rPr>
        <w:t xml:space="preserve">, MBS </w:t>
      </w:r>
      <w:r w:rsidRPr="002A7AFC">
        <w:rPr>
          <w:rFonts w:cs="Times New Roman" w:eastAsia="Times New Roman"/>
        </w:rPr>
        <w:t>130027124</w:t>
      </w:r>
      <w:r>
        <w:rPr>
          <w:rFonts w:cs="Times New Roman" w:eastAsia="Times New Roman"/>
          <w:szCs w:val="24"/>
        </w:rPr>
        <w:t>, 28. ožujka 2017.</w:t>
      </w:r>
    </w:p>
    <w:p w:rsidRDefault="002A7AFC" w:rsidP="002A7AFC" w:rsidR="002A7AFC" w:rsidRPr="005D578C">
      <w:pPr>
        <w:rPr>
          <w:rFonts w:cs="Times New Roman" w:eastAsia="Times New Roman"/>
          <w:szCs w:val="24"/>
        </w:rPr>
      </w:pPr>
    </w:p>
    <w:p w:rsidRDefault="002A7AFC" w:rsidP="002A7AFC" w:rsidR="002A7AF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2A7AFC" w:rsidP="002A7AFC" w:rsidR="002A7AFC" w:rsidRPr="005D578C">
      <w:pPr>
        <w:rPr>
          <w:rFonts w:cs="Times New Roman" w:eastAsia="Times New Roman"/>
          <w:szCs w:val="24"/>
        </w:rPr>
      </w:pPr>
    </w:p>
    <w:p w:rsidRDefault="002A7AFC" w:rsidP="002A7AFC" w:rsidR="002A7AFC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>AKTIV PERSONAL d. o. o. u likvidaciji, Medulin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Premantura, Selo 21 B</w:t>
      </w:r>
      <w:r w:rsidRPr="002C2F41">
        <w:rPr>
          <w:rFonts w:cs="Times New Roman" w:eastAsia="Times New Roman"/>
        </w:rPr>
        <w:t xml:space="preserve">, OIB </w:t>
      </w:r>
      <w:r w:rsidRPr="002A7AFC">
        <w:rPr>
          <w:rFonts w:cs="Times New Roman" w:eastAsia="Times New Roman"/>
        </w:rPr>
        <w:t>70133729599</w:t>
      </w:r>
      <w:r w:rsidRPr="002C2F41">
        <w:rPr>
          <w:rFonts w:cs="Times New Roman" w:eastAsia="Times New Roman"/>
        </w:rPr>
        <w:t xml:space="preserve">, MBS </w:t>
      </w:r>
      <w:r w:rsidRPr="002A7AFC">
        <w:rPr>
          <w:rFonts w:cs="Times New Roman" w:eastAsia="Times New Roman"/>
        </w:rPr>
        <w:t>130027124</w:t>
      </w:r>
      <w:r>
        <w:rPr>
          <w:rFonts w:cs="Times New Roman" w:eastAsia="Times New Roman"/>
          <w:szCs w:val="24"/>
        </w:rPr>
        <w:t>.</w:t>
      </w:r>
    </w:p>
    <w:p w:rsidRDefault="002A7AFC" w:rsidP="002A7AFC" w:rsidR="002A7AFC" w:rsidRPr="005D578C">
      <w:pPr>
        <w:rPr>
          <w:rFonts w:cs="Times New Roman" w:eastAsia="Times New Roman"/>
          <w:szCs w:val="24"/>
        </w:rPr>
      </w:pPr>
    </w:p>
    <w:p w:rsidRDefault="002A7AFC" w:rsidP="002A7AFC" w:rsidR="002A7AFC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Ivan Gjurašić iz Zagreba, Petrinjska 28, OIB 66025260916.</w:t>
      </w:r>
    </w:p>
    <w:p w:rsidRDefault="002A7AFC" w:rsidP="002A7AFC" w:rsidR="002A7AFC">
      <w:pPr>
        <w:rPr>
          <w:rFonts w:cs="Times New Roman" w:eastAsia="Times New Roman"/>
          <w:szCs w:val="20"/>
        </w:rPr>
      </w:pPr>
    </w:p>
    <w:p w:rsidRDefault="002A7AFC" w:rsidP="002A7AFC" w:rsidR="002A7AF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>AKTIV PERSONAL d. o. o. u likvidaciji, Medulin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Premantura, Selo 21 B</w:t>
      </w:r>
      <w:r w:rsidRPr="002C2F41">
        <w:rPr>
          <w:rFonts w:cs="Times New Roman" w:eastAsia="Times New Roman"/>
        </w:rPr>
        <w:t xml:space="preserve">, OIB </w:t>
      </w:r>
      <w:r w:rsidRPr="002A7AFC">
        <w:rPr>
          <w:rFonts w:cs="Times New Roman" w:eastAsia="Times New Roman"/>
        </w:rPr>
        <w:t>70133729599</w:t>
      </w:r>
      <w:r w:rsidRPr="002C2F41">
        <w:rPr>
          <w:rFonts w:cs="Times New Roman" w:eastAsia="Times New Roman"/>
        </w:rPr>
        <w:t xml:space="preserve">, MBS </w:t>
      </w:r>
      <w:r w:rsidRPr="002A7AFC">
        <w:rPr>
          <w:rFonts w:cs="Times New Roman" w:eastAsia="Times New Roman"/>
        </w:rPr>
        <w:t>130027124</w:t>
      </w:r>
      <w:r>
        <w:rPr>
          <w:rFonts w:cs="Times New Roman" w:eastAsia="Times New Roman"/>
          <w:szCs w:val="24"/>
        </w:rPr>
        <w:t>.</w:t>
      </w:r>
    </w:p>
    <w:p w:rsidRDefault="002A7AFC" w:rsidP="002A7AFC" w:rsidR="002A7AFC">
      <w:pPr>
        <w:ind w:firstLine="709"/>
        <w:rPr>
          <w:rFonts w:cs="Times New Roman" w:eastAsia="Times New Roman"/>
          <w:szCs w:val="24"/>
        </w:rPr>
      </w:pPr>
    </w:p>
    <w:p w:rsidRDefault="002A7AFC" w:rsidP="002A7AFC" w:rsidR="002A7AF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>AKTIV PERSONAL d. o. o. u likvidaciji, Medulin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Premantura, Selo 21 B</w:t>
      </w:r>
      <w:r w:rsidRPr="002C2F41">
        <w:rPr>
          <w:rFonts w:cs="Times New Roman" w:eastAsia="Times New Roman"/>
        </w:rPr>
        <w:t xml:space="preserve">, OIB </w:t>
      </w:r>
      <w:r w:rsidRPr="002A7AFC">
        <w:rPr>
          <w:rFonts w:cs="Times New Roman" w:eastAsia="Times New Roman"/>
        </w:rPr>
        <w:t>70133729599</w:t>
      </w:r>
      <w:r w:rsidRPr="002C2F41">
        <w:rPr>
          <w:rFonts w:cs="Times New Roman" w:eastAsia="Times New Roman"/>
        </w:rPr>
        <w:t xml:space="preserve">, MBS </w:t>
      </w:r>
      <w:r w:rsidRPr="002A7AFC">
        <w:rPr>
          <w:rFonts w:cs="Times New Roman" w:eastAsia="Times New Roman"/>
        </w:rPr>
        <w:t>130027124</w:t>
      </w:r>
      <w:r>
        <w:rPr>
          <w:rFonts w:cs="Times New Roman" w:eastAsia="Times New Roman"/>
          <w:szCs w:val="24"/>
        </w:rPr>
        <w:t>.</w:t>
      </w:r>
    </w:p>
    <w:p w:rsidRDefault="002A7AFC" w:rsidP="002A7AFC" w:rsidR="002A7AFC">
      <w:pPr>
        <w:rPr>
          <w:rFonts w:cs="Times New Roman" w:eastAsia="Times New Roman"/>
          <w:szCs w:val="24"/>
        </w:rPr>
      </w:pPr>
    </w:p>
    <w:p w:rsidRDefault="002A7AFC" w:rsidP="002A7AFC" w:rsidR="002A7AFC" w:rsidRPr="005D578C">
      <w:pPr>
        <w:rPr>
          <w:rFonts w:cs="Times New Roman" w:eastAsia="Times New Roman"/>
          <w:szCs w:val="24"/>
        </w:rPr>
      </w:pPr>
    </w:p>
    <w:p w:rsidRDefault="002A7AFC" w:rsidP="002A7AFC" w:rsidR="002A7AFC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2A7AFC" w:rsidP="002A7AFC" w:rsidR="002A7AFC">
      <w:pPr>
        <w:ind w:firstLine="708"/>
        <w:rPr>
          <w:rFonts w:cs="Times New Roman" w:eastAsia="Times New Roman"/>
          <w:szCs w:val="24"/>
        </w:rPr>
      </w:pPr>
    </w:p>
    <w:p w:rsidRDefault="002A7AFC" w:rsidP="002A7AFC" w:rsidR="002A7AF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19. siječnja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</w:rPr>
        <w:t>AKTIV PERSONAL d. o. o. u likvidaciji, Medulin</w:t>
      </w:r>
      <w:r>
        <w:rPr>
          <w:rFonts w:cs="Times New Roman" w:eastAsia="Times New Roman"/>
          <w:szCs w:val="24"/>
        </w:rPr>
        <w:t>.</w:t>
      </w:r>
    </w:p>
    <w:p w:rsidRDefault="002A7AFC" w:rsidP="002A7AFC" w:rsidR="002A7AFC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4. siječnja 2017. imao neizvršene osnove za plaćanje u neprekinutom razdoblju od 120 dana u ukupnom iznosu 6.010,70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25. siječnja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11 St-10/2017-3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</w:t>
      </w:r>
      <w:r w:rsidRPr="00354134">
        <w:rPr>
          <w:rFonts w:cs="Times New Roman" w:eastAsia="Times New Roman"/>
          <w:szCs w:val="24"/>
        </w:rPr>
        <w:lastRenderedPageBreak/>
        <w:t>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2A7AFC" w:rsidP="002A7AFC" w:rsidR="002A7AF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2A7AFC" w:rsidP="002A7AFC" w:rsidR="002A7AFC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2A7AFC" w:rsidP="002A7AFC" w:rsidR="002A7AFC" w:rsidRPr="005D578C">
      <w:pPr>
        <w:rPr>
          <w:rFonts w:cs="Times New Roman" w:eastAsia="Times New Roman"/>
          <w:szCs w:val="24"/>
        </w:rPr>
      </w:pPr>
    </w:p>
    <w:p w:rsidRDefault="002A7AFC" w:rsidP="002A7AFC" w:rsidR="002A7AF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28. ožujka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2A7AFC" w:rsidP="002A7AFC" w:rsidR="002A7AFC">
      <w:pPr>
        <w:rPr>
          <w:rFonts w:cs="Times New Roman" w:eastAsia="Times New Roman"/>
          <w:szCs w:val="24"/>
        </w:rPr>
      </w:pPr>
    </w:p>
    <w:p w:rsidRDefault="002A7AFC" w:rsidP="002A7AFC" w:rsidR="002A7AFC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2A7AFC" w:rsidP="002A7AFC" w:rsidR="002A7AFC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860309">
        <w:rPr>
          <w:rFonts w:cs="Times New Roman" w:eastAsia="Times New Roman"/>
          <w:szCs w:val="24"/>
        </w:rPr>
        <w:t xml:space="preserve">, v. r. </w:t>
      </w:r>
    </w:p>
    <w:p w:rsidRDefault="002A7AFC" w:rsidP="002A7AFC" w:rsidR="002A7AFC">
      <w:pPr>
        <w:jc w:val="left"/>
        <w:rPr>
          <w:rFonts w:cs="Times New Roman" w:eastAsia="Times New Roman"/>
          <w:szCs w:val="24"/>
        </w:rPr>
      </w:pPr>
    </w:p>
    <w:p w:rsidRDefault="002A7AFC" w:rsidP="002A7AFC" w:rsidR="002A7AFC" w:rsidRPr="005D578C">
      <w:pPr>
        <w:jc w:val="left"/>
        <w:rPr>
          <w:rFonts w:cs="Times New Roman" w:eastAsia="Times New Roman"/>
          <w:szCs w:val="24"/>
        </w:rPr>
      </w:pPr>
    </w:p>
    <w:p w:rsidRDefault="002A7AFC" w:rsidP="002A7AFC" w:rsidR="002A7AF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2A7AFC" w:rsidP="002A7AFC" w:rsidR="002A7AFC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2A7AFC" w:rsidP="002A7AFC" w:rsidR="002A7AF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2A7AFC" w:rsidP="002A7AFC" w:rsidR="002A7AFC">
      <w:pPr>
        <w:rPr>
          <w:rFonts w:cs="Times New Roman" w:eastAsia="Times New Roman"/>
          <w:szCs w:val="24"/>
        </w:rPr>
      </w:pPr>
    </w:p>
    <w:p w:rsidRDefault="002A7AFC" w:rsidP="002A7AFC" w:rsidR="002A7AFC" w:rsidRPr="005D578C">
      <w:pPr>
        <w:rPr>
          <w:rFonts w:cs="Times New Roman" w:eastAsia="Times New Roman"/>
          <w:szCs w:val="24"/>
        </w:rPr>
      </w:pPr>
    </w:p>
    <w:p w:rsidRDefault="002A7AFC" w:rsidP="002A7AFC" w:rsidR="002A7AF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2A7AFC" w:rsidP="002A7AFC" w:rsidR="002A7AF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2A7AFC" w:rsidP="002A7AFC" w:rsidR="002A7AF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>AKTIV PERSONAL d. o. o. u likvidaciji, Medulin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Premantura, Selo 21 B</w:t>
      </w:r>
      <w:r>
        <w:rPr>
          <w:rFonts w:cs="Times New Roman" w:eastAsia="Times New Roman"/>
          <w:szCs w:val="24"/>
        </w:rPr>
        <w:t xml:space="preserve">, </w:t>
      </w:r>
    </w:p>
    <w:p w:rsidRDefault="002A7AFC" w:rsidP="002A7AFC" w:rsidR="002A7AFC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2A7AFC" w:rsidP="002A7AFC" w:rsidR="002A7AF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2A7AFC" w:rsidP="002A7AFC" w:rsidR="002A7AFC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Ivan Gjurašić, Zagreb, Petrinjska 28, </w:t>
      </w:r>
    </w:p>
    <w:p w:rsidRDefault="002A7AFC" w:rsidP="002A7AFC" w:rsidR="002A7AFC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2A7AFC" w:rsidP="002A7AFC" w:rsidR="002A7AF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2A7AFC" w:rsidP="002A7AFC" w:rsidR="002A7AF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2A7AFC" w:rsidP="002A7AFC" w:rsidR="002A7AFC"/>
    <w:p w:rsidRDefault="002A7AFC" w:rsidP="002A7AFC" w:rsidR="002A7AFC"/>
    <w:sectPr w:rsidSect="002A7AFC" w:rsidR="002A7AFC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7AFC" w:rsidP="002A7AFC" w:rsidR="002A7AFC">
      <w:r>
        <w:separator/>
      </w:r>
    </w:p>
  </w:endnote>
  <w:endnote w:id="0" w:type="continuationSeparator">
    <w:p w:rsidRDefault="002A7AFC" w:rsidP="002A7AFC" w:rsidR="002A7A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7AFC" w:rsidP="002A7AFC" w:rsidR="002A7AFC">
      <w:r>
        <w:separator/>
      </w:r>
    </w:p>
  </w:footnote>
  <w:footnote w:id="0" w:type="continuationSeparator">
    <w:p w:rsidRDefault="002A7AFC" w:rsidP="002A7AFC" w:rsidR="002A7A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7AFC" w:rsidP="002A7AFC" w:rsidR="002A7AFC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370EFE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St-10/2017-4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7AFC" w:rsidP="002A7AFC" w:rsidR="002A7AFC" w:rsidRPr="00970AE0">
    <w:pPr>
      <w:pStyle w:val="Zaglavlje"/>
      <w:jc w:val="right"/>
    </w:pPr>
    <w:r>
      <w:rPr>
        <w:szCs w:val="24"/>
      </w:rPr>
      <w:t>11 St-10/2017-4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3E51"/>
    <w:rsid w:val="002A7AFC"/>
    <w:rsid w:val="002F59B5"/>
    <w:rsid w:val="00314B9A"/>
    <w:rsid w:val="00370EFE"/>
    <w:rsid w:val="004E3E51"/>
    <w:rsid w:val="00860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7AFC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A7AF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2A7AFC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A7A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7AFC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A7A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A7AFC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603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030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60309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6030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6030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7AFC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A7AF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2A7AFC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A7A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7AFC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A7A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A7AFC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603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030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60309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6030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6030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2017.</izvorni_sadrzaj>
    <derivirana_varijabla naziv="DomainObject.DatumDonosenjaOdluke_1">28.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2017.</izvorni_sadrzaj>
    <derivirana_varijabla naziv="DomainObject.Predmet.DatumOsnivanja_1">19.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St-10/2017</izvorni_sadrzaj>
    <derivirana_varijabla naziv="DomainObject.Predmet.OznakaBroj_1">St-10/2017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AKTIV PERSONAL d.o.o. u likvidaciji MEDULIN</izvorni_sadrzaj>
    <derivirana_varijabla naziv="DomainObject.Predmet.ProtustrankaFormated_1">  AKTIV PERSONAL d.o.o. u likvidaciji MEDULIN</derivirana_varijabla>
  </DomainObject.Predmet.ProtustrankaFormated>
  <DomainObject.Predmet.ProtustrankaFormatedOIB>
    <izvorni_sadrzaj>  AKTIV PERSONAL d.o.o. u likvidaciji MEDULIN, OIB 70133729599</izvorni_sadrzaj>
    <derivirana_varijabla naziv="DomainObject.Predmet.ProtustrankaFormatedOIB_1">  AKTIV PERSONAL d.o.o. u likvidaciji MEDULIN, OIB 70133729599</derivirana_varijabla>
  </DomainObject.Predmet.ProtustrankaFormatedOIB>
  <DomainObject.Predmet.ProtustrankaFormatedWithAdress>
    <izvorni_sadrzaj> AKTIV PERSONAL d.o.o. u likvidaciji MEDULIN, Premantura, Selo 21 B, 52100 Medulin</izvorni_sadrzaj>
    <derivirana_varijabla naziv="DomainObject.Predmet.ProtustrankaFormatedWithAdress_1"> AKTIV PERSONAL d.o.o. u likvidaciji MEDULIN, Premantura, Selo 21 B, 52100 Medulin</derivirana_varijabla>
  </DomainObject.Predmet.ProtustrankaFormatedWithAdress>
  <DomainObject.Predmet.ProtustrankaFormatedWithAdressOIB>
    <izvorni_sadrzaj> AKTIV PERSONAL d.o.o. u likvidaciji MEDULIN, OIB 70133729599, Premantura, Selo 21 B, 52100 Medulin</izvorni_sadrzaj>
    <derivirana_varijabla naziv="DomainObject.Predmet.ProtustrankaFormatedWithAdressOIB_1"> AKTIV PERSONAL d.o.o. u likvidaciji MEDULIN, OIB 70133729599, Premantura, Selo 21 B, 52100 Medulin</derivirana_varijabla>
  </DomainObject.Predmet.ProtustrankaFormatedWithAdressOIB>
  <DomainObject.Predmet.ProtustrankaWithAdress>
    <izvorni_sadrzaj>AKTIV PERSONAL d.o.o. u likvidaciji MEDULIN Premantura, Selo 21 B, 52100 Medulin</izvorni_sadrzaj>
    <derivirana_varijabla naziv="DomainObject.Predmet.ProtustrankaWithAdress_1">AKTIV PERSONAL d.o.o. u likvidaciji MEDULIN Premantura, Selo 21 B, 52100 Medulin</derivirana_varijabla>
  </DomainObject.Predmet.ProtustrankaWithAdress>
  <DomainObject.Predmet.ProtustrankaWithAdressOIB>
    <izvorni_sadrzaj>AKTIV PERSONAL d.o.o. u likvidaciji MEDULIN, OIB 70133729599, Premantura, Selo 21 B, 52100 Medulin</izvorni_sadrzaj>
    <derivirana_varijabla naziv="DomainObject.Predmet.ProtustrankaWithAdressOIB_1">AKTIV PERSONAL d.o.o. u likvidaciji MEDULIN, OIB 70133729599, Premantura, Selo 21 B, 52100 Medulin</derivirana_varijabla>
  </DomainObject.Predmet.ProtustrankaWithAdressOIB>
  <DomainObject.Predmet.ProtustrankaNazivFormated>
    <izvorni_sadrzaj>AKTIV PERSONAL d.o.o. u likvidaciji MEDULIN</izvorni_sadrzaj>
    <derivirana_varijabla naziv="DomainObject.Predmet.ProtustrankaNazivFormated_1">AKTIV PERSONAL d.o.o. u likvidaciji MEDULIN</derivirana_varijabla>
  </DomainObject.Predmet.ProtustrankaNazivFormated>
  <DomainObject.Predmet.ProtustrankaNazivFormatedOIB>
    <izvorni_sadrzaj>AKTIV PERSONAL d.o.o. u likvidaciji MEDULIN, OIB 70133729599</izvorni_sadrzaj>
    <derivirana_varijabla naziv="DomainObject.Predmet.ProtustrankaNazivFormatedOIB_1">AKTIV PERSONAL d.o.o. u likvidaciji MEDULIN, OIB 70133729599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6010.70</izvorni_sadrzaj>
    <derivirana_varijabla naziv="DomainObject.Predmet.TrenutnaVrijednost_1">6010.70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AKTIV PERSONAL d.o.o. u likvidaciji MEDULIN</item>
    </izvorni_sadrzaj>
    <derivirana_varijabla naziv="DomainObject.Predmet.ProtuStrankaListFormated_1">
      <item>AKTIV PERSONAL d.o.o. u likvidaciji MEDULIN</item>
    </derivirana_varijabla>
  </DomainObject.Predmet.ProtuStrankaListFormated>
  <DomainObject.Predmet.ProtuStrankaListFormatedOIB>
    <izvorni_sadrzaj>
      <item>AKTIV PERSONAL d.o.o. u likvidaciji MEDULIN, OIB 70133729599</item>
    </izvorni_sadrzaj>
    <derivirana_varijabla naziv="DomainObject.Predmet.ProtuStrankaListFormatedOIB_1">
      <item>AKTIV PERSONAL d.o.o. u likvidaciji MEDULIN, OIB 70133729599</item>
    </derivirana_varijabla>
  </DomainObject.Predmet.ProtuStrankaListFormatedOIB>
  <DomainObject.Predmet.ProtuStrankaListFormatedWithAdress>
    <izvorni_sadrzaj>
      <item>AKTIV PERSONAL d.o.o. u likvidaciji MEDULIN, Premantura, Selo 21 B, 52100 Medulin</item>
    </izvorni_sadrzaj>
    <derivirana_varijabla naziv="DomainObject.Predmet.ProtuStrankaListFormatedWithAdress_1">
      <item>AKTIV PERSONAL d.o.o. u likvidaciji MEDULIN, Premantura, Selo 21 B, 52100 Medulin</item>
    </derivirana_varijabla>
  </DomainObject.Predmet.ProtuStrankaListFormatedWithAdress>
  <DomainObject.Predmet.ProtuStrankaListFormatedWithAdressOIB>
    <izvorni_sadrzaj>
      <item>AKTIV PERSONAL d.o.o. u likvidaciji MEDULIN, OIB 70133729599, Premantura, Selo 21 B, 52100 Medulin</item>
    </izvorni_sadrzaj>
    <derivirana_varijabla naziv="DomainObject.Predmet.ProtuStrankaListFormatedWithAdressOIB_1">
      <item>AKTIV PERSONAL d.o.o. u likvidaciji MEDULIN, OIB 70133729599, Premantura, Selo 21 B, 52100 Medulin</item>
    </derivirana_varijabla>
  </DomainObject.Predmet.ProtuStrankaListFormatedWithAdressOIB>
  <DomainObject.Predmet.ProtuStrankaListNazivFormated>
    <izvorni_sadrzaj>
      <item>AKTIV PERSONAL d.o.o. u likvidaciji MEDULIN</item>
    </izvorni_sadrzaj>
    <derivirana_varijabla naziv="DomainObject.Predmet.ProtuStrankaListNazivFormated_1">
      <item>AKTIV PERSONAL d.o.o. u likvidaciji MEDULIN</item>
    </derivirana_varijabla>
  </DomainObject.Predmet.ProtuStrankaListNazivFormated>
  <DomainObject.Predmet.ProtuStrankaListNazivFormatedOIB>
    <izvorni_sadrzaj>
      <item>AKTIV PERSONAL d.o.o. u likvidaciji MEDULIN, OIB 70133729599</item>
    </izvorni_sadrzaj>
    <derivirana_varijabla naziv="DomainObject.Predmet.ProtuStrankaListNazivFormatedOIB_1">
      <item>AKTIV PERSONAL d.o.o. u likvidaciji MEDULIN, OIB 70133729599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AKTIV PERSONAL d.o.o. u likvidaciji MEDULIN</izvorni_sadrzaj>
    <derivirana_varijabla naziv="DomainObject.Predmet.ProtustrankaIDrugi_1">AKTIV PERSONAL d.o.o. u likvidaciji MEDULIN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AKTIV PERSONAL d.o.o. u likvidaciji MEDULIN, OIB 70133729599, Premantura, Selo 21 B, 52100 Medulin</izvorni_sadrzaj>
    <derivirana_varijabla naziv="DomainObject.Predmet.ProtustrankaIDrugiAdressOIB_1">AKTIV PERSONAL d.o.o. u likvidaciji MEDULIN, OIB 70133729599, Premantura, Selo 21 B,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AKTIV PERSONAL d.o.o. u likvidaciji MEDULIN</item>
    </izvorni_sadrzaj>
    <derivirana_varijabla naziv="DomainObject.Predmet.SudioniciListNaziv_1">
      <item>FINANCIJSKA AGENCIJA, RC RIJEKA, PODRUŽNICA PULA, PULA</item>
      <item>AKTIV PERSONAL d.o.o. u likvidaciji MEDULIN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AKTIV PERSONAL d.o.o. u likvidaciji MEDULIN, OIB 70133729599, Premantura, Selo 21 B,52100 Medulin</item>
    </izvorni_sadrzaj>
    <derivirana_varijabla naziv="DomainObject.Predmet.SudioniciListAdressOIB_1">
      <item>FINANCIJSKA AGENCIJA, RC RIJEKA, PODRUŽNICA PULA, PULA, OIB 85821130368, Giardini 5,52100 Pula</item>
      <item>AKTIV PERSONAL d.o.o. u likvidaciji MEDULIN, OIB 70133729599, Premantura, Selo 21 B,52100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70133729599</item>
    </izvorni_sadrzaj>
    <derivirana_varijabla naziv="DomainObject.Predmet.SudioniciListNazivOIB_1">
      <item>, OIB 85821130368</item>
      <item>, OIB 70133729599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712</properties:Words>
  <properties:Characters>3761</properties:Characters>
  <properties:Lines>89</properties:Lines>
  <properties:Paragraphs>31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2017-03-27T11:10:00Z</dcterms:created>
  <dc:creator>Morena Brajuha</dc:creator>
  <dc:description/>
  <cp:keywords/>
  <cp:lastModifiedBy>Morena Brajuha</cp:lastModifiedBy>
  <cp:lastPrinted>2017-03-28T10:13:00Z</cp:lastPrinted>
  <dcterms:modified xmlns:xsi="http://www.w3.org/2001/XMLSchema-instance" xsi:type="dcterms:W3CDTF">2017-03-28T10:13:00Z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