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7ec5" w14:paraId="3357ec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8F7B64">
        <w:t>2295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8F7B64">
        <w:t xml:space="preserve">VIKTORIJA SMIRNJAK d.o.o., </w:t>
      </w:r>
      <w:proofErr w:type="spellStart"/>
      <w:r w:rsidR="008F7B64">
        <w:t>Kustošijanska</w:t>
      </w:r>
      <w:proofErr w:type="spellEnd"/>
      <w:r w:rsidR="008F7B64">
        <w:t xml:space="preserve"> ulica 340 7, Zagreb </w:t>
      </w:r>
      <w:r w:rsidR="008C3477">
        <w:t>(</w:t>
      </w:r>
      <w:r w:rsidR="008F7B64">
        <w:t>OIB:89283075284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8F7B64">
        <w:t>35.052,53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325398" w:rsidP="00BE2F02" w:rsidR="00BE2F02">
      <w:pPr>
        <w:pStyle w:val="Bezproreda"/>
        <w:jc w:val="right"/>
      </w:pPr>
      <w:r>
        <w:t xml:space="preserve">        </w:t>
      </w:r>
      <w:r w:rsidR="00BE2F02">
        <w:t>Sudac:</w:t>
      </w:r>
    </w:p>
    <w:p w:rsidRDefault="00BE2F02" w:rsidP="00BE2F02" w:rsidR="00BE2F02">
      <w:pPr>
        <w:pStyle w:val="Bezproreda"/>
        <w:jc w:val="right"/>
      </w:pPr>
      <w:r>
        <w:t>Romina Markovinović,v.r.</w:t>
      </w:r>
    </w:p>
    <w:p w:rsidRDefault="00BE2F02" w:rsidP="00BE2F02" w:rsidR="00BE2F02">
      <w:pPr>
        <w:pStyle w:val="Bezproreda"/>
      </w:pPr>
    </w:p>
    <w:p w:rsidRDefault="00BE2F02" w:rsidP="00BE2F02" w:rsidR="00BE2F02">
      <w:pPr>
        <w:pStyle w:val="Bezproreda"/>
        <w:tabs>
          <w:tab w:pos="6900" w:val="left"/>
        </w:tabs>
      </w:pPr>
      <w:r>
        <w:tab/>
        <w:t>Za točnost opravka:</w:t>
      </w:r>
      <w:r>
        <w:tab/>
        <w:t xml:space="preserve">Marina </w:t>
      </w:r>
      <w:proofErr w:type="spellStart"/>
      <w:r>
        <w:t>Ulamec</w:t>
      </w:r>
      <w:proofErr w:type="spellEnd"/>
    </w:p>
    <w:p w:rsidRDefault="00E46BE6" w:rsidP="00BE2F02" w:rsidR="00E46BE6" w:rsidRPr="00E46BE6">
      <w:pPr>
        <w:jc w:val="right"/>
      </w:pP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27AF" w:rsidR="002327AF">
      <w:r>
        <w:separator/>
      </w:r>
    </w:p>
  </w:endnote>
  <w:endnote w:id="0" w:type="continuationSeparator">
    <w:p w:rsidRDefault="002327AF" w:rsidR="00232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27AF" w:rsidR="002327AF">
      <w:r>
        <w:separator/>
      </w:r>
    </w:p>
  </w:footnote>
  <w:footnote w:id="0" w:type="continuationSeparator">
    <w:p w:rsidRDefault="002327AF" w:rsidR="002327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327AF"/>
    <w:rsid w:val="00263D6D"/>
    <w:rsid w:val="00264D19"/>
    <w:rsid w:val="00297E94"/>
    <w:rsid w:val="002D4002"/>
    <w:rsid w:val="002E4C6E"/>
    <w:rsid w:val="002F271E"/>
    <w:rsid w:val="0030067B"/>
    <w:rsid w:val="00315F86"/>
    <w:rsid w:val="00317FAE"/>
    <w:rsid w:val="00320149"/>
    <w:rsid w:val="00325398"/>
    <w:rsid w:val="00330A4F"/>
    <w:rsid w:val="00336BFC"/>
    <w:rsid w:val="0038246E"/>
    <w:rsid w:val="003D35F9"/>
    <w:rsid w:val="003E3A15"/>
    <w:rsid w:val="00413F4C"/>
    <w:rsid w:val="00450EA9"/>
    <w:rsid w:val="0046155D"/>
    <w:rsid w:val="00464EA3"/>
    <w:rsid w:val="00465979"/>
    <w:rsid w:val="00497098"/>
    <w:rsid w:val="004B337A"/>
    <w:rsid w:val="004D7B0E"/>
    <w:rsid w:val="004F31BE"/>
    <w:rsid w:val="004F3962"/>
    <w:rsid w:val="005255E4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68DE"/>
    <w:rsid w:val="00627F6A"/>
    <w:rsid w:val="00657B8E"/>
    <w:rsid w:val="006A4158"/>
    <w:rsid w:val="006B6B52"/>
    <w:rsid w:val="006C2F7B"/>
    <w:rsid w:val="00745DB1"/>
    <w:rsid w:val="00782205"/>
    <w:rsid w:val="00790E7D"/>
    <w:rsid w:val="007B5AFD"/>
    <w:rsid w:val="007D5A5D"/>
    <w:rsid w:val="007D7679"/>
    <w:rsid w:val="008110C4"/>
    <w:rsid w:val="008147BD"/>
    <w:rsid w:val="008155EE"/>
    <w:rsid w:val="008613BD"/>
    <w:rsid w:val="00863025"/>
    <w:rsid w:val="00871F01"/>
    <w:rsid w:val="00872161"/>
    <w:rsid w:val="008851B2"/>
    <w:rsid w:val="008A67D0"/>
    <w:rsid w:val="008C0E32"/>
    <w:rsid w:val="008C3477"/>
    <w:rsid w:val="008D21E6"/>
    <w:rsid w:val="008F02CD"/>
    <w:rsid w:val="008F253F"/>
    <w:rsid w:val="008F7B64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5298F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BE2F02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46A7B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F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F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F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F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F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E2F02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F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F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F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F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F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E2F02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099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2295</izvorni_sadrzaj>
    <derivirana_varijabla naziv="DomainObject.Predmet.Broj_1">2295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St-2295/2017</izvorni_sadrzaj>
    <derivirana_varijabla naziv="DomainObject.Predmet.OznakaBroj_1">St-2295/2017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Viktorija Smirnjak d.o.o. zastupanog po punomoćniku Viktorija Smirnjak</izvorni_sadrzaj>
    <derivirana_varijabla naziv="DomainObject.Predmet.ProtustrankaFormated_1">  Viktorija Smirnjak d.o.o. zastupanog po punomoćniku Viktorija Smirnjak</derivirana_varijabla>
  </DomainObject.Predmet.ProtustrankaFormated>
  <DomainObject.Predmet.ProtustrankaFormatedOIB>
    <izvorni_sadrzaj>  Viktorija Smirnjak d.o.o., OIB 89283075284 zastupanog po punomoćniku Viktorija Smirnjak</izvorni_sadrzaj>
    <derivirana_varijabla naziv="DomainObject.Predmet.ProtustrankaFormatedOIB_1">  Viktorija Smirnjak d.o.o., OIB 89283075284 zastupanog po punomoćniku Viktorija Smirnjak</derivirana_varijabla>
  </DomainObject.Predmet.ProtustrankaFormatedOIB>
  <DomainObject.Predmet.ProtustrankaFormatedWithAdress>
    <izvorni_sadrzaj> Viktorija Smirnjak d.o.o., Kustošijanska  ulica 340/7, 10000 Zagreb zastupanog po punomoćniku Viktorija Smirnjak</izvorni_sadrzaj>
    <derivirana_varijabla naziv="DomainObject.Predmet.ProtustrankaFormatedWithAdress_1"> Viktorija Smirnjak d.o.o., Kustošijanska  ulica 340/7, 10000 Zagreb zastupanog po punomoćniku Viktorija Smirnjak</derivirana_varijabla>
  </DomainObject.Predmet.ProtustrankaFormatedWithAdress>
  <DomainObject.Predmet.ProtustrankaFormatedWithAdressOIB>
    <izvorni_sadrzaj> Viktorija Smirnjak d.o.o., OIB 89283075284, Kustošijanska  ulica 340/7, 10000 Zagreb zastupanog po punomoćniku Viktorija Smirnjak</izvorni_sadrzaj>
    <derivirana_varijabla naziv="DomainObject.Predmet.ProtustrankaFormatedWithAdressOIB_1"> Viktorija Smirnjak d.o.o., OIB 89283075284, Kustošijanska  ulica 340/7, 10000 Zagreb zastupanog po punomoćniku Viktorija Smirnjak</derivirana_varijabla>
  </DomainObject.Predmet.ProtustrankaFormatedWithAdressOIB>
  <DomainObject.Predmet.ProtustrankaWithAdress>
    <izvorni_sadrzaj>Viktorija Smirnjak d.o.o. Kustošijanska  ulica 340/7, 10000 Zagreb</izvorni_sadrzaj>
    <derivirana_varijabla naziv="DomainObject.Predmet.ProtustrankaWithAdress_1">Viktorija Smirnjak d.o.o. Kustošijanska  ulica 340/7, 10000 Zagreb</derivirana_varijabla>
  </DomainObject.Predmet.ProtustrankaWithAdress>
  <DomainObject.Predmet.ProtustrankaWithAdressOIB>
    <izvorni_sadrzaj>Viktorija Smirnjak d.o.o., OIB 89283075284, Kustošijanska  ulica 340/7, 10000 Zagreb</izvorni_sadrzaj>
    <derivirana_varijabla naziv="DomainObject.Predmet.ProtustrankaWithAdressOIB_1">Viktorija Smirnjak d.o.o., OIB 89283075284, Kustošijanska  ulica 340/7, 10000 Zagreb</derivirana_varijabla>
  </DomainObject.Predmet.ProtustrankaWithAdressOIB>
  <DomainObject.Predmet.ProtustrankaNazivFormated>
    <izvorni_sadrzaj>Viktorija Smirnjak d.o.o.</izvorni_sadrzaj>
    <derivirana_varijabla naziv="DomainObject.Predmet.ProtustrankaNazivFormated_1">Viktorija Smirnjak d.o.o.</derivirana_varijabla>
  </DomainObject.Predmet.ProtustrankaNazivFormated>
  <DomainObject.Predmet.ProtustrankaNazivFormatedOIB>
    <izvorni_sadrzaj>Viktorija Smirnjak d.o.o., OIB 89283075284</izvorni_sadrzaj>
    <derivirana_varijabla naziv="DomainObject.Predmet.ProtustrankaNazivFormatedOIB_1">Viktorija Smirnjak d.o.o., OIB 89283075284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Viktorija Smirnjak d.o.o. zastupanog po punomoćniku Viktorija Smirnjak</item>
    </izvorni_sadrzaj>
    <derivirana_varijabla naziv="DomainObject.Predmet.ProtuStrankaListFormated_1">
      <item>Viktorija Smirnjak d.o.o. zastupanog po punomoćniku Viktorija Smirnjak</item>
    </derivirana_varijabla>
  </DomainObject.Predmet.ProtuStrankaListFormated>
  <DomainObject.Predmet.ProtuStrankaListFormatedOIB>
    <izvorni_sadrzaj>
      <item>Viktorija Smirnjak d.o.o., OIB 89283075284 zastupanog po punomoćniku Viktorija Smirnjak</item>
    </izvorni_sadrzaj>
    <derivirana_varijabla naziv="DomainObject.Predmet.ProtuStrankaListFormatedOIB_1">
      <item>Viktorija Smirnjak d.o.o., OIB 89283075284 zastupanog po punomoćniku Viktorija Smirnjak</item>
    </derivirana_varijabla>
  </DomainObject.Predmet.ProtuStrankaListFormatedOIB>
  <DomainObject.Predmet.ProtuStrankaListFormatedWithAdress>
    <izvorni_sadrzaj>
      <item>Viktorija Smirnjak d.o.o., Kustošijanska  ulica 340/7, 10000 Zagreb zastupanog po punomoćniku Viktorija Smirnjak</item>
    </izvorni_sadrzaj>
    <derivirana_varijabla naziv="DomainObject.Predmet.ProtuStrankaListFormatedWithAdress_1">
      <item>Viktorija Smirnjak d.o.o., Kustošijanska  ulica 340/7, 10000 Zagreb zastupanog po punomoćniku Viktorija Smirnjak</item>
    </derivirana_varijabla>
  </DomainObject.Predmet.ProtuStrankaListFormatedWithAdress>
  <DomainObject.Predmet.ProtuStrankaListFormatedWithAdressOIB>
    <izvorni_sadrzaj>
      <item>Viktorija Smirnjak d.o.o., OIB 89283075284, Kustošijanska  ulica 340/7, 10000 Zagreb zastupanog po punomoćniku Viktorija Smirnjak</item>
    </izvorni_sadrzaj>
    <derivirana_varijabla naziv="DomainObject.Predmet.ProtuStrankaListFormatedWithAdressOIB_1">
      <item>Viktorija Smirnjak d.o.o., OIB 89283075284, Kustošijanska  ulica 340/7, 10000 Zagreb zastupanog po punomoćniku Viktorija Smirnjak</item>
    </derivirana_varijabla>
  </DomainObject.Predmet.ProtuStrankaListFormatedWithAdressOIB>
  <DomainObject.Predmet.ProtuStrankaListNazivFormated>
    <izvorni_sadrzaj>
      <item>Viktorija Smirnjak d.o.o.</item>
    </izvorni_sadrzaj>
    <derivirana_varijabla naziv="DomainObject.Predmet.ProtuStrankaListNazivFormated_1">
      <item>Viktorija Smirnjak d.o.o.</item>
    </derivirana_varijabla>
  </DomainObject.Predmet.ProtuStrankaListNazivFormated>
  <DomainObject.Predmet.ProtuStrankaListNazivFormatedOIB>
    <izvorni_sadrzaj>
      <item>Viktorija Smirnjak d.o.o., OIB 89283075284</item>
    </izvorni_sadrzaj>
    <derivirana_varijabla naziv="DomainObject.Predmet.ProtuStrankaListNazivFormatedOIB_1">
      <item>Viktorija Smirnjak d.o.o., OIB 89283075284</item>
    </derivirana_varijabla>
  </DomainObject.Predmet.ProtuStrankaListNazivFormatedOIB>
  <DomainObject.Predmet.OstaliListFormated>
    <izvorni_sadrzaj>
      <item>Viktorija Smirnjak punomoćnik sudionika u postupku Viktorija Smirnjak d.o.o.</item>
    </izvorni_sadrzaj>
    <derivirana_varijabla naziv="DomainObject.Predmet.OstaliListFormated_1">
      <item>Viktorija Smirnjak punomoćnik sudionika u postupku Viktorija Smirnjak d.o.o.</item>
    </derivirana_varijabla>
  </DomainObject.Predmet.OstaliListFormated>
  <DomainObject.Predmet.OstaliListFormatedOIB>
    <izvorni_sadrzaj>
      <item>Viktorija Smirnjak, OIB 31897359624 punomoćnik sudionika u postupku Viktorija Smirnjak d.o.o.</item>
    </izvorni_sadrzaj>
    <derivirana_varijabla naziv="DomainObject.Predmet.OstaliListFormatedOIB_1">
      <item>Viktorija Smirnjak, OIB 31897359624 punomoćnik sudionika u postupku Viktorija Smirnjak d.o.o.</item>
    </derivirana_varijabla>
  </DomainObject.Predmet.OstaliListFormatedOIB>
  <DomainObject.Predmet.OstaliListFormatedWithAdress>
    <izvorni_sadrzaj>
      <item>Viktorija Smirnjak, Letovanić 136 E, 44273 Letovanić punomoćnik sudionika u postupku Viktorija Smirnjak d.o.o.</item>
    </izvorni_sadrzaj>
    <derivirana_varijabla naziv="DomainObject.Predmet.OstaliListFormatedWithAdress_1">
      <item>Viktorija Smirnjak, Letovanić 136 E, 44273 Letovanić punomoćnik sudionika u postupku Viktorija Smirnjak d.o.o.</item>
    </derivirana_varijabla>
  </DomainObject.Predmet.OstaliListFormatedWithAdress>
  <DomainObject.Predmet.OstaliListFormatedWithAdressOIB>
    <izvorni_sadrzaj>
      <item>Viktorija Smirnjak, OIB 31897359624, Letovanić 136 E, 44273 Letovanić punomoćnik sudionika u postupku Viktorija Smirnjak d.o.o.</item>
    </izvorni_sadrzaj>
    <derivirana_varijabla naziv="DomainObject.Predmet.OstaliListFormatedWithAdressOIB_1">
      <item>Viktorija Smirnjak, OIB 31897359624, Letovanić 136 E, 44273 Letovanić punomoćnik sudionika u postupku Viktorija Smirnjak d.o.o.</item>
    </derivirana_varijabla>
  </DomainObject.Predmet.OstaliListFormatedWithAdressOIB>
  <DomainObject.Predmet.OstaliListNazivFormated>
    <izvorni_sadrzaj>
      <item>Viktorija Smirnjak</item>
    </izvorni_sadrzaj>
    <derivirana_varijabla naziv="DomainObject.Predmet.OstaliListNazivFormated_1">
      <item>Viktorija Smirnjak</item>
    </derivirana_varijabla>
  </DomainObject.Predmet.OstaliListNazivFormated>
  <DomainObject.Predmet.OstaliListNazivFormatedOIB>
    <izvorni_sadrzaj>
      <item>Viktorija Smirnjak, OIB 31897359624</item>
    </izvorni_sadrzaj>
    <derivirana_varijabla naziv="DomainObject.Predmet.OstaliListNazivFormatedOIB_1">
      <item>Viktorija Smirnjak, OIB 31897359624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Viktorija Smirnjak d.o.o.</izvorni_sadrzaj>
    <derivirana_varijabla naziv="DomainObject.Predmet.ProtustrankaIDrugi_1">Viktorija Smirnjak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Viktorija Smirnjak d.o.o., OIB 89283075284, Kustošijanska  ulica 340/7, 10000 Zagreb</izvorni_sadrzaj>
    <derivirana_varijabla naziv="DomainObject.Predmet.ProtustrankaIDrugiAdressOIB_1">Viktorija Smirnjak d.o.o., OIB 89283075284, Kustošijanska  ulica 340/7,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Viktorija Smirnjak d.o.o.</item>
      <item>Viktorija Smirnjak</item>
    </izvorni_sadrzaj>
    <derivirana_varijabla naziv="DomainObject.Predmet.SudioniciListNaziv_1">
      <item>FINA Regionalni centar Zagreb</item>
      <item>Viktorija Smirnjak d.o.o.</item>
      <item>Viktorija Smirnjak</item>
    </derivirana_varijabla>
  </DomainObject.Predmet.SudioniciListNaziv>
  <DomainObject.Predmet.SudioniciListAdressOIB>
    <izvorni_sadrzaj>
      <item>FINA Regionalni centar Zagreb, OIB 85821130368, Trg svibanjskih žrtava 1995. 1,10000 Zagreb</item>
      <item>Viktorija Smirnjak d.o.o., OIB 89283075284, Kustošijanska  ulica 340/7,10000 Zagreb</item>
      <item>Viktorija Smirnjak, OIB 31897359624, Letovanić 136 E,44273 Letovanić</item>
    </izvorni_sadrzaj>
    <derivirana_varijabla naziv="DomainObject.Predmet.SudioniciListAdressOIB_1">
      <item>FINA Regionalni centar Zagreb, OIB 85821130368, Trg svibanjskih žrtava 1995. 1,10000 Zagreb</item>
      <item>Viktorija Smirnjak d.o.o., OIB 89283075284, Kustošijanska  ulica 340/7,10000 Zagreb</item>
      <item>Viktorija Smirnjak, OIB 31897359624, Letovanić 136 E,44273 Letovanić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89283075284</item>
      <item>, OIB 31897359624</item>
    </izvorni_sadrzaj>
    <derivirana_varijabla naziv="DomainObject.Predmet.SudioniciListNazivOIB_1">
      <item>, OIB 85821130368</item>
      <item>, OIB 89283075284</item>
      <item>, OIB 31897359624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1325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2017-10-02T10:11:00Z</dcterms:created>
  <dc:creator>ilukac</dc:creator>
  <cp:lastModifiedBy>Marina Gojić</cp:lastModifiedBy>
  <cp:lastPrinted>2017-10-05T07:45:00Z</cp:lastPrinted>
  <dcterms:modified xmlns:xsi="http://www.w3.org/2001/XMLSchema-instance" xsi:type="dcterms:W3CDTF">2017-10-05T07:45:00Z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