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b2e4" w14:paraId="ab0b2e4" w:rsidRDefault="00BC3509" w:rsidP="00BC3509" w:rsidR="00BC350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>ALU SISTEM d. o. o. Funtana, Ribarska 28 A, OIB 27618687764, MBS 040201508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24. veljače 2017. objavljuje sljedeći</w:t>
      </w:r>
    </w:p>
    <w:p w:rsidRDefault="00BC3509" w:rsidP="00BC3509" w:rsidR="00BC350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C3509" w:rsidP="00BC3509" w:rsidR="00BC350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C3509" w:rsidP="00BC3509" w:rsidR="00BC3509">
      <w:pPr>
        <w:ind w:firstLine="708"/>
        <w:rPr>
          <w:szCs w:val="24"/>
        </w:rPr>
      </w:pPr>
    </w:p>
    <w:p w:rsidRDefault="00BC3509" w:rsidP="00BC3509" w:rsidR="00BC3509" w:rsidRPr="00CB5615">
      <w:pPr>
        <w:ind w:firstLine="708"/>
        <w:rPr>
          <w:szCs w:val="24"/>
        </w:rPr>
      </w:pPr>
      <w:r>
        <w:rPr>
          <w:szCs w:val="24"/>
        </w:rPr>
        <w:t xml:space="preserve">I. Dužnik ALU SISTEM d. o. o. Funtana, Ribarska 28 A, OIB 27618687764, MBS 040201508, </w:t>
      </w:r>
      <w:r>
        <w:rPr>
          <w:rFonts w:cs="Times New Roman" w:eastAsia="Times New Roman"/>
          <w:szCs w:val="24"/>
          <w:lang w:eastAsia="hr-HR"/>
        </w:rPr>
        <w:t>je pravna osoba koja nema zaposlenih, koja je na dan 17.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C3509" w:rsidP="00BC3509" w:rsidR="00BC3509">
      <w:pPr>
        <w:ind w:firstLine="708"/>
        <w:rPr>
          <w:szCs w:val="24"/>
        </w:rPr>
      </w:pPr>
    </w:p>
    <w:p w:rsidRDefault="00BC3509" w:rsidP="00BC3509" w:rsidR="00BC350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17. veljače 2017. iznosio 30.849,05 kn.</w:t>
      </w:r>
    </w:p>
    <w:p w:rsidRDefault="00BC3509" w:rsidP="00BC3509" w:rsidR="00BC3509">
      <w:pPr>
        <w:rPr>
          <w:szCs w:val="24"/>
        </w:rPr>
      </w:pPr>
    </w:p>
    <w:p w:rsidRDefault="00BC3509" w:rsidP="00BC3509" w:rsidR="00BC35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BC3509" w:rsidP="00BC3509" w:rsidR="00BC350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C3509" w:rsidP="00BC3509" w:rsidR="00BC35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3333-105-2017, i da u istom roku uplate na depozit ovog suda broj HR 4323900011300029763, poziv na broj 020-105-2017,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C3509" w:rsidP="00BC3509" w:rsidR="00BC3509">
      <w:pPr>
        <w:ind w:firstLine="708"/>
        <w:rPr>
          <w:szCs w:val="24"/>
        </w:rPr>
      </w:pPr>
    </w:p>
    <w:p w:rsidRDefault="00BC3509" w:rsidP="00BC3509" w:rsidR="00BC350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C3509" w:rsidP="00BC3509" w:rsidR="00BC3509">
      <w:pPr>
        <w:ind w:firstLine="708"/>
        <w:rPr>
          <w:szCs w:val="24"/>
        </w:rPr>
      </w:pPr>
    </w:p>
    <w:p w:rsidRDefault="00BC3509" w:rsidP="00BC3509" w:rsidR="00BC3509">
      <w:pPr>
        <w:jc w:val="center"/>
        <w:rPr>
          <w:szCs w:val="24"/>
        </w:rPr>
      </w:pPr>
      <w:r>
        <w:rPr>
          <w:szCs w:val="24"/>
        </w:rPr>
        <w:t>U Pazinu 24. veljače 2017.</w:t>
      </w:r>
    </w:p>
    <w:p w:rsidRDefault="00BC3509" w:rsidP="00BC3509" w:rsidR="00BC3509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C3509" w:rsidP="00BC3509" w:rsidR="00BC3509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Kaligari, v. r.</w:t>
      </w:r>
    </w:p>
    <w:p w:rsidRDefault="00BC3509" w:rsidP="00BC3509" w:rsidR="00BC3509">
      <w:pPr>
        <w:rPr>
          <w:szCs w:val="24"/>
        </w:rPr>
      </w:pPr>
      <w:r>
        <w:rPr>
          <w:szCs w:val="24"/>
        </w:rPr>
        <w:t>DNA:</w:t>
      </w:r>
    </w:p>
    <w:p w:rsidRDefault="00BC3509" w:rsidP="00BC3509" w:rsidR="007E38E8" w:rsidRPr="00BC350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E38E8" w:rsidRPr="00BC350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509" w:rsidP="00BC3509" w:rsidR="00BC3509">
      <w:r>
        <w:separator/>
      </w:r>
    </w:p>
  </w:endnote>
  <w:endnote w:id="0" w:type="continuationSeparator">
    <w:p w:rsidRDefault="00BC3509" w:rsidP="00BC3509" w:rsidR="00BC3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509" w:rsidP="00BC3509" w:rsidR="00BC3509">
      <w:r>
        <w:separator/>
      </w:r>
    </w:p>
  </w:footnote>
  <w:footnote w:id="0" w:type="continuationSeparator">
    <w:p w:rsidRDefault="00BC3509" w:rsidP="00BC3509" w:rsidR="00BC3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509" w:rsidP="00C408E1" w:rsidR="00C408E1">
    <w:pPr>
      <w:pStyle w:val="Zaglavlje"/>
      <w:jc w:val="right"/>
    </w:pPr>
    <w:r>
      <w:t>11 St-105/2017-3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B10"/>
    <w:rsid w:val="00197B10"/>
    <w:rsid w:val="00633A8A"/>
    <w:rsid w:val="0068309E"/>
    <w:rsid w:val="007E38E8"/>
    <w:rsid w:val="00BC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350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35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350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C35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35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5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5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3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A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A8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A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A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350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35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350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C35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35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5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5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3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A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A8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A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A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 SISTEM d.o.o. FUNTANA</izvorni_sadrzaj>
    <derivirana_varijabla naziv="DomainObject.Predmet.ProtustrankaFormated_1">  ALU SISTEM d.o.o. FUNTANA</derivirana_varijabla>
  </DomainObject.Predmet.ProtustrankaFormated>
  <DomainObject.Predmet.ProtustrankaFormatedOIB>
    <izvorni_sadrzaj>  ALU SISTEM d.o.o. FUNTANA, OIB 27618687764</izvorni_sadrzaj>
    <derivirana_varijabla naziv="DomainObject.Predmet.ProtustrankaFormatedOIB_1">  ALU SISTEM d.o.o. FUNTANA, OIB 27618687764</derivirana_varijabla>
  </DomainObject.Predmet.ProtustrankaFormatedOIB>
  <DomainObject.Predmet.ProtustrankaFormatedWithAdress>
    <izvorni_sadrzaj> ALU SISTEM d.o.o. FUNTANA, Ribarska 28 A, 52450 Funtana</izvorni_sadrzaj>
    <derivirana_varijabla naziv="DomainObject.Predmet.ProtustrankaFormatedWithAdress_1"> ALU SISTEM d.o.o. FUNTANA, Ribarska 28 A, 52450 Funtana</derivirana_varijabla>
  </DomainObject.Predmet.ProtustrankaFormatedWithAdress>
  <DomainObject.Predmet.ProtustrankaFormatedWithAdressOIB>
    <izvorni_sadrzaj> ALU SISTEM d.o.o. FUNTANA, OIB 27618687764, Ribarska 28 A, 52450 Funtana</izvorni_sadrzaj>
    <derivirana_varijabla naziv="DomainObject.Predmet.ProtustrankaFormatedWithAdressOIB_1"> ALU SISTEM d.o.o. FUNTANA, OIB 27618687764, Ribarska 28 A, 52450 Funtana</derivirana_varijabla>
  </DomainObject.Predmet.ProtustrankaFormatedWithAdressOIB>
  <DomainObject.Predmet.ProtustrankaWithAdress>
    <izvorni_sadrzaj>ALU SISTEM d.o.o. FUNTANA Ribarska 28 A, 52450 Funtana</izvorni_sadrzaj>
    <derivirana_varijabla naziv="DomainObject.Predmet.ProtustrankaWithAdress_1">ALU SISTEM d.o.o. FUNTANA Ribarska 28 A, 52450 Funtana</derivirana_varijabla>
  </DomainObject.Predmet.ProtustrankaWithAdress>
  <DomainObject.Predmet.ProtustrankaWithAdressOIB>
    <izvorni_sadrzaj>ALU SISTEM d.o.o. FUNTANA, OIB 27618687764, Ribarska 28 A, 52450 Funtana</izvorni_sadrzaj>
    <derivirana_varijabla naziv="DomainObject.Predmet.ProtustrankaWithAdressOIB_1">ALU SISTEM d.o.o. FUNTANA, OIB 27618687764, Ribarska 28 A, 52450 Funtana</derivirana_varijabla>
  </DomainObject.Predmet.ProtustrankaWithAdressOIB>
  <DomainObject.Predmet.ProtustrankaNazivFormated>
    <izvorni_sadrzaj>ALU SISTEM d.o.o. FUNTANA</izvorni_sadrzaj>
    <derivirana_varijabla naziv="DomainObject.Predmet.ProtustrankaNazivFormated_1">ALU SISTEM d.o.o. FUNTANA</derivirana_varijabla>
  </DomainObject.Predmet.ProtustrankaNazivFormated>
  <DomainObject.Predmet.ProtustrankaNazivFormatedOIB>
    <izvorni_sadrzaj>ALU SISTEM d.o.o. FUNTANA, OIB 27618687764</izvorni_sadrzaj>
    <derivirana_varijabla naziv="DomainObject.Predmet.ProtustrankaNazivFormatedOIB_1">ALU SISTEM d.o.o. FUNTANA, OIB 27618687764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30849.05</izvorni_sadrzaj>
    <derivirana_varijabla naziv="DomainObject.Predmet.TrenutnaVrijednost_1">30849.05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ALU SISTEM d.o.o. FUNTANA</item>
    </izvorni_sadrzaj>
    <derivirana_varijabla naziv="DomainObject.Predmet.ProtuStrankaListFormated_1">
      <item>ALU SISTEM d.o.o. FUNTANA</item>
    </derivirana_varijabla>
  </DomainObject.Predmet.ProtuStrankaListFormated>
  <DomainObject.Predmet.ProtuStrankaListFormatedOIB>
    <izvorni_sadrzaj>
      <item>ALU SISTEM d.o.o. FUNTANA, OIB 27618687764</item>
    </izvorni_sadrzaj>
    <derivirana_varijabla naziv="DomainObject.Predmet.ProtuStrankaListFormatedOIB_1">
      <item>ALU SISTEM d.o.o. FUNTANA, OIB 27618687764</item>
    </derivirana_varijabla>
  </DomainObject.Predmet.ProtuStrankaListFormatedOIB>
  <DomainObject.Predmet.ProtuStrankaListFormatedWithAdress>
    <izvorni_sadrzaj>
      <item>ALU SISTEM d.o.o. FUNTANA, Ribarska 28 A, 52450 Funtana</item>
    </izvorni_sadrzaj>
    <derivirana_varijabla naziv="DomainObject.Predmet.ProtuStrankaListFormatedWithAdress_1">
      <item>ALU SISTEM d.o.o. FUNTANA, Ribarska 28 A, 52450 Funtana</item>
    </derivirana_varijabla>
  </DomainObject.Predmet.ProtuStrankaListFormatedWithAdress>
  <DomainObject.Predmet.ProtuStrankaListFormatedWithAdressOIB>
    <izvorni_sadrzaj>
      <item>ALU SISTEM d.o.o. FUNTANA, OIB 27618687764, Ribarska 28 A, 52450 Funtana</item>
    </izvorni_sadrzaj>
    <derivirana_varijabla naziv="DomainObject.Predmet.ProtuStrankaListFormatedWithAdressOIB_1">
      <item>ALU SISTEM d.o.o. FUNTANA, OIB 27618687764, Ribarska 28 A, 52450 Funtana</item>
    </derivirana_varijabla>
  </DomainObject.Predmet.ProtuStrankaListFormatedWithAdressOIB>
  <DomainObject.Predmet.ProtuStrankaListNazivFormated>
    <izvorni_sadrzaj>
      <item>ALU SISTEM d.o.o. FUNTANA</item>
    </izvorni_sadrzaj>
    <derivirana_varijabla naziv="DomainObject.Predmet.ProtuStrankaListNazivFormated_1">
      <item>ALU SISTEM d.o.o. FUNTANA</item>
    </derivirana_varijabla>
  </DomainObject.Predmet.ProtuStrankaListNazivFormated>
  <DomainObject.Predmet.ProtuStrankaListNazivFormatedOIB>
    <izvorni_sadrzaj>
      <item>ALU SISTEM d.o.o. FUNTANA, OIB 27618687764</item>
    </izvorni_sadrzaj>
    <derivirana_varijabla naziv="DomainObject.Predmet.ProtuStrankaListNazivFormatedOIB_1">
      <item>ALU SISTEM d.o.o. FUNTANA, OIB 27618687764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ALU SISTEM d.o.o. FUNTANA</izvorni_sadrzaj>
    <derivirana_varijabla naziv="DomainObject.Predmet.ProtustrankaIDrugi_1">ALU SISTEM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ALU SISTEM d.o.o. FUNTANA, OIB 27618687764, Ribarska 28 A, 52450 Funtana</izvorni_sadrzaj>
    <derivirana_varijabla naziv="DomainObject.Predmet.ProtustrankaIDrugiAdressOIB_1">ALU SISTEM d.o.o. FUNTANA, OIB 27618687764, Ribarska 28 A,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ALU SISTEM d.o.o. FUNTANA</item>
    </izvorni_sadrzaj>
    <derivirana_varijabla naziv="DomainObject.Predmet.SudioniciListNaziv_1">
      <item>FINANCIJSKA AGENCIJA, RC RIJEKA, PODRUŽNICA PULA, PULA</item>
      <item>ALU SISTEM 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ALU SISTEM d.o.o. FUNTANA, OIB 27618687764, Ribarska 28 A,52450 Funtana</item>
    </izvorni_sadrzaj>
    <derivirana_varijabla naziv="DomainObject.Predmet.SudioniciListAdressOIB_1">
      <item>FINANCIJSKA AGENCIJA, RC RIJEKA, PODRUŽNICA PULA, PULA, OIB 85821130368, Giardini 5,52100 Pula</item>
      <item>ALU SISTEM d.o.o. FUNTANA, OIB 27618687764, Ribarska 28 A,52450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27618687764</item>
    </izvorni_sadrzaj>
    <derivirana_varijabla naziv="DomainObject.Predmet.SudioniciListNazivOIB_1">
      <item>, OIB 85821130368</item>
      <item>, OIB 27618687764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2660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2017-02-22T10:36:00Z</dcterms:created>
  <dc:creator>Mihaela Kaligari</dc:creator>
  <dc:description/>
  <cp:keywords/>
  <cp:lastModifiedBy>Sanja Prodan</cp:lastModifiedBy>
  <cp:lastPrinted>2017-02-22T10:37:00Z</cp:lastPrinted>
  <dcterms:modified xmlns:xsi="http://www.w3.org/2001/XMLSchema-instance" xsi:type="dcterms:W3CDTF">2017-02-24T10:49:00Z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