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beb5" w14:paraId="64cbeb5" w:rsidRDefault="00EE1D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1D4B" w:rsidP="00EE1D4B" w:rsidR="00AE649C">
      <w:pPr>
        <w:pStyle w:val="Bezproreda"/>
      </w:pPr>
      <w:r>
        <w:t xml:space="preserve">      Republika Hrvatska</w:t>
      </w:r>
    </w:p>
    <w:p w:rsidRDefault="00EE1D4B" w:rsidP="00EE1D4B" w:rsidR="00EE1D4B">
      <w:pPr>
        <w:pStyle w:val="Bezproreda"/>
      </w:pPr>
      <w:r>
        <w:t>Trgovački sud u Bjelovaru</w:t>
      </w:r>
    </w:p>
    <w:p w:rsidRDefault="00EE1D4B" w:rsidP="00EE1D4B" w:rsidR="00EE1D4B">
      <w:pPr>
        <w:pStyle w:val="Bezproreda"/>
      </w:pPr>
      <w:r w:rsidRPr="00EE1D4B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</w:t>
      </w:r>
    </w:p>
    <w:p w:rsidRDefault="00EE1D4B" w:rsidP="00EE1D4B" w:rsidR="00EE1D4B">
      <w:pPr>
        <w:spacing w:after="240"/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St-804/2018-2</w:t>
      </w:r>
    </w:p>
    <w:p w:rsidRDefault="00EE1D4B" w:rsidP="00EE1D4B" w:rsidR="00EE1D4B">
      <w:pPr>
        <w:rPr>
          <w:lang w:val="hr-HR"/>
        </w:rPr>
      </w:pPr>
    </w:p>
    <w:p w:rsidRDefault="00EE1D4B" w:rsidP="00EE1D4B" w:rsidR="00EE1D4B">
      <w:pPr>
        <w:rPr>
          <w:lang w:val="hr-HR"/>
        </w:rPr>
      </w:pPr>
    </w:p>
    <w:p w:rsidRDefault="00EE1D4B" w:rsidP="00EE1D4B" w:rsidR="00EE1D4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E1D4B" w:rsidP="00EE1D4B" w:rsidR="00EE1D4B">
      <w:pPr>
        <w:jc w:val="center"/>
        <w:rPr>
          <w:lang w:val="hr-HR"/>
        </w:rPr>
      </w:pPr>
    </w:p>
    <w:p w:rsidRDefault="00EE1D4B" w:rsidP="00EE1D4B" w:rsidR="00EE1D4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FRUCTUS IMPERIUM društvo s ograničenom odgovornošću za proizvodnju, trgovinu i usluge, Bjelovar, Matice hrvatske 4/1, MBS: 010104841, OIB: 87666404822, koji se vodi kod ovoga suda pod poslovnim brojem St-804/2018, temeljem odredbe čl.430., 431. i 434. Stečajnog zakona (Narodne novine br. 71/15 i 104/17), objavljuje:</w:t>
      </w:r>
    </w:p>
    <w:p w:rsidRDefault="00EE1D4B" w:rsidP="00EE1D4B" w:rsidR="00EE1D4B">
      <w:pPr>
        <w:jc w:val="both"/>
        <w:rPr>
          <w:lang w:val="hr-HR"/>
        </w:rPr>
      </w:pPr>
    </w:p>
    <w:p w:rsidRDefault="00EE1D4B" w:rsidP="00EE1D4B" w:rsidR="00EE1D4B">
      <w:pPr>
        <w:jc w:val="both"/>
        <w:rPr>
          <w:lang w:val="hr-HR"/>
        </w:rPr>
      </w:pPr>
      <w:r>
        <w:rPr>
          <w:lang w:val="hr-HR"/>
        </w:rPr>
        <w:t xml:space="preserve">1. Na dan 20. prosinca 2018. dužnik u Očevidniku redoslijeda osnova za plaćanje ima evidentirane neizvršene osnove za plaćanje u ukupnom iznosu od 930.523,26 kn, u koji iznos je uračunata kamata i naknada Financijske agencije za provedbu ovrhe na novčanim sredstvima.  </w:t>
      </w:r>
    </w:p>
    <w:p w:rsidRDefault="00EE1D4B" w:rsidP="00EE1D4B" w:rsidR="00EE1D4B">
      <w:pPr>
        <w:jc w:val="both"/>
        <w:rPr>
          <w:lang w:val="hr-HR"/>
        </w:rPr>
      </w:pPr>
    </w:p>
    <w:p w:rsidRDefault="00EE1D4B" w:rsidP="00EE1D4B" w:rsidR="00EE1D4B">
      <w:pPr>
        <w:jc w:val="both"/>
        <w:rPr>
          <w:lang w:val="hr-HR"/>
        </w:rPr>
      </w:pPr>
      <w:r>
        <w:rPr>
          <w:lang w:val="hr-HR"/>
        </w:rPr>
        <w:t>2. Poziva se osoba ovlaštena za zastupanje dužnika – Domagoj Belošević, Bjelovar, Krste Frankopana 70, OIB: 44070294656, da u roku od 15 dana od objave ovog oglasa na mrežnoj stranici e-Oglasna ploča Trgovačkog suda u Bjelovaru podnese sudu javnobilježnički ovjerovljen popis imovine i obveza na propisanom obrascu.</w:t>
      </w:r>
    </w:p>
    <w:p w:rsidRDefault="00EE1D4B" w:rsidP="00EE1D4B" w:rsidR="00EE1D4B">
      <w:pPr>
        <w:jc w:val="both"/>
        <w:rPr>
          <w:lang w:val="hr-HR"/>
        </w:rPr>
      </w:pPr>
    </w:p>
    <w:p w:rsidRDefault="00EE1D4B" w:rsidP="00EE1D4B" w:rsidR="00EE1D4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E1D4B" w:rsidP="00EE1D4B" w:rsidR="00EE1D4B">
      <w:pPr>
        <w:jc w:val="both"/>
        <w:rPr>
          <w:lang w:val="hr-HR"/>
        </w:rPr>
      </w:pPr>
    </w:p>
    <w:p w:rsidRDefault="00EE1D4B" w:rsidP="00EE1D4B" w:rsidR="00EE1D4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E1D4B" w:rsidP="00EE1D4B" w:rsidR="00EE1D4B">
      <w:pPr>
        <w:jc w:val="both"/>
        <w:rPr>
          <w:lang w:val="hr-HR"/>
        </w:rPr>
      </w:pPr>
    </w:p>
    <w:p w:rsidRDefault="00EE1D4B" w:rsidP="00EE1D4B" w:rsidR="00EE1D4B">
      <w:pPr>
        <w:jc w:val="center"/>
        <w:rPr>
          <w:lang w:val="hr-HR"/>
        </w:rPr>
      </w:pPr>
      <w:r>
        <w:rPr>
          <w:lang w:val="hr-HR"/>
        </w:rPr>
        <w:t xml:space="preserve">Bjelovar, 3. siječnja 2019.          </w:t>
      </w:r>
    </w:p>
    <w:p w:rsidRDefault="00EE1D4B" w:rsidP="00EE1D4B" w:rsidR="00EE1D4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E1D4B" w:rsidP="00EE1D4B" w:rsidR="00EE1D4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E1D4B" w:rsidP="00EE1D4B" w:rsidR="00EE1D4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E1D4B" w:rsidP="00EE1D4B" w:rsidR="00EE1D4B">
      <w:pPr>
        <w:rPr>
          <w:lang w:val="hr-HR"/>
        </w:rPr>
      </w:pPr>
    </w:p>
    <w:p w:rsidRDefault="00EE1D4B" w:rsidP="00EE1D4B" w:rsidR="00EE1D4B">
      <w:pPr>
        <w:rPr>
          <w:lang w:val="hr-HR"/>
        </w:rPr>
      </w:pPr>
    </w:p>
    <w:p w:rsidRDefault="00EE1D4B" w:rsidP="00EE1D4B" w:rsidR="00EE1D4B">
      <w:pPr>
        <w:rPr>
          <w:rFonts w:cs="Arial" w:hAnsi="Arial" w:ascii="Arial"/>
          <w:noProof/>
          <w:lang w:val="hr-HR"/>
        </w:rPr>
      </w:pPr>
    </w:p>
    <w:p w:rsidRDefault="00EE1D4B" w:rsidP="00EE1D4B" w:rsidR="00EE1D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D4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E1D4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E1D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St-804/2018-2</izvorni_sadrzaj>
    <derivirana_varijabla naziv="DomainObject.Oznaka_1">St-804/2018-2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St-804/2018</izvorni_sadrzaj>
    <derivirana_varijabla naziv="DomainObject.Predmet.OznakaBroj_1">St-804/2018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FRUCTUS IMPERIUM društvo s ograničenom odgovornošću za proizvodnju, trgovinu i usluge</izvorni_sadrzaj>
    <derivirana_varijabla naziv="DomainObject.Predmet.ProtustrankaFormated_1">  FRUCTUS IMPERIUM društvo s ograničenom odgovornošću za proizvodnju, trgovinu i usluge</derivirana_varijabla>
  </DomainObject.Predmet.ProtustrankaFormated>
  <DomainObject.Predmet.ProtustrankaFormatedOIB>
    <izvorni_sadrzaj>  FRUCTUS IMPERIUM društvo s ograničenom odgovornošću za proizvodnju, trgovinu i usluge, OIB 87666404822</izvorni_sadrzaj>
    <derivirana_varijabla naziv="DomainObject.Predmet.ProtustrankaFormatedOIB_1">  FRUCTUS IMPERIUM društvo s ograničenom odgovornošću za proizvodnju, trgovinu i usluge, OIB 87666404822</derivirana_varijabla>
  </DomainObject.Predmet.ProtustrankaFormatedOIB>
  <DomainObject.Predmet.ProtustrankaFormatedWithAdress>
    <izvorni_sadrzaj> FRUCTUS IMPERIUM društvo s ograničenom odgovornošću za proizvodnju, trgovinu i usluge, Matice hrvatske 4/1, 43000 Bjelovar</izvorni_sadrzaj>
    <derivirana_varijabla naziv="DomainObject.Predmet.ProtustrankaFormatedWithAdress_1"> FRUCTUS IMPERIUM društvo s ograničenom odgovornošću za proizvodnju, trgovinu i usluge, Matice hrvatske 4/1, 43000 Bjelovar</derivirana_varijabla>
  </DomainObject.Predmet.ProtustrankaFormatedWithAdress>
  <DomainObject.Predmet.ProtustrankaFormatedWithAdressOIB>
    <izvorni_sadrzaj> FRUCTUS IMPERIUM društvo s ograničenom odgovornošću za proizvodnju, trgovinu i usluge, OIB 87666404822, Matice hrvatske 4/1, 43000 Bjelovar</izvorni_sadrzaj>
    <derivirana_varijabla naziv="DomainObject.Predmet.ProtustrankaFormatedWithAdressOIB_1"> FRUCTUS IMPERIUM društvo s ograničenom odgovornošću za proizvodnju, trgovinu i usluge, OIB 87666404822, Matice hrvatske 4/1, 43000 Bjelovar</derivirana_varijabla>
  </DomainObject.Predmet.ProtustrankaFormatedWithAdressOIB>
  <DomainObject.Predmet.ProtustrankaWithAdress>
    <izvorni_sadrzaj>FRUCTUS IMPERIUM društvo s ograničenom odgovornošću za proizvodnju, trgovinu i usluge Matice hrvatske 4/1, 43000 Bjelovar</izvorni_sadrzaj>
    <derivirana_varijabla naziv="DomainObject.Predmet.ProtustrankaWithAdress_1">FRUCTUS IMPERIUM društvo s ograničenom odgovornošću za proizvodnju, trgovinu i usluge Matice hrvatske 4/1, 43000 Bjelovar</derivirana_varijabla>
  </DomainObject.Predmet.ProtustrankaWithAdress>
  <DomainObject.Predmet.ProtustrankaWithAdressOIB>
    <izvorni_sadrzaj>FRUCTUS IMPERIUM društvo s ograničenom odgovornošću za proizvodnju, trgovinu i usluge, OIB 87666404822, Matice hrvatske 4/1, 43000 Bjelovar</izvorni_sadrzaj>
    <derivirana_varijabla naziv="DomainObject.Predmet.ProtustrankaWithAdressOIB_1">FRUCTUS IMPERIUM društvo s ograničenom odgovornošću za proizvodnju, trgovinu i usluge, OIB 87666404822, Matice hrvatske 4/1, 43000 Bjelovar</derivirana_varijabla>
  </DomainObject.Predmet.ProtustrankaWithAdressOIB>
  <DomainObject.Predmet.ProtustrankaNazivFormated>
    <izvorni_sadrzaj>FRUCTUS IMPERIUM društvo s ograničenom odgovornošću za proizvodnju, trgovinu i usluge</izvorni_sadrzaj>
    <derivirana_varijabla naziv="DomainObject.Predmet.ProtustrankaNazivFormated_1">FRUCTUS IMPERIUM društvo s ograničenom odgovornošću za proizvodnju, trgovinu i usluge</derivirana_varijabla>
  </DomainObject.Predmet.ProtustrankaNazivFormated>
  <DomainObject.Predmet.ProtustrankaNazivFormatedOIB>
    <izvorni_sadrzaj>FRUCTUS IMPERIUM društvo s ograničenom odgovornošću za proizvodnju, trgovinu i usluge, OIB 87666404822</izvorni_sadrzaj>
    <derivirana_varijabla naziv="DomainObject.Predmet.ProtustrankaNazivFormatedOIB_1">FRUCTUS IMPERIUM društvo s ograničenom odgovornošću za proizvodnju, trgovinu i usluge, OIB 87666404822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FRUCTUS IMPERIUM društvo s ograničenom odgovornošću za proizvodnju, trgovinu i usluge</item>
    </izvorni_sadrzaj>
    <derivirana_varijabla naziv="DomainObject.Predmet.ProtuStrankaListFormated_1">
      <item>FRUCTUS IMPERIUM društvo s ograničenom odgovornošću za proizvodnju, trgovinu i usluge</item>
    </derivirana_varijabla>
  </DomainObject.Predmet.ProtuStrankaListFormated>
  <DomainObject.Predmet.ProtuStrankaListFormatedOIB>
    <izvorni_sadrzaj>
      <item>FRUCTUS IMPERIUM društvo s ograničenom odgovornošću za proizvodnju, trgovinu i usluge, OIB 87666404822</item>
    </izvorni_sadrzaj>
    <derivirana_varijabla naziv="DomainObject.Predmet.ProtuStrankaListFormatedOIB_1">
      <item>FRUCTUS IMPERIUM društvo s ograničenom odgovornošću za proizvodnju, trgovinu i usluge, OIB 87666404822</item>
    </derivirana_varijabla>
  </DomainObject.Predmet.ProtuStrankaListFormatedOIB>
  <DomainObject.Predmet.ProtuStrankaListFormatedWithAdress>
    <izvorni_sadrzaj>
      <item>FRUCTUS IMPERIUM društvo s ograničenom odgovornošću za proizvodnju, trgovinu i usluge, Matice hrvatske 4/1, 43000 Bjelovar</item>
    </izvorni_sadrzaj>
    <derivirana_varijabla naziv="DomainObject.Predmet.ProtuStrankaListFormatedWithAdress_1">
      <item>FRUCTUS IMPERIUM društvo s ograničenom odgovornošću za proizvodnju, trgovinu i usluge, Matice hrvatske 4/1, 43000 Bjelovar</item>
    </derivirana_varijabla>
  </DomainObject.Predmet.ProtuStrankaListFormatedWithAdress>
  <DomainObject.Predmet.ProtuStrankaListFormatedWithAdressOIB>
    <izvorni_sadrzaj>
      <item>FRUCTUS IMPERIUM društvo s ograničenom odgovornošću za proizvodnju, trgovinu i usluge, OIB 87666404822, Matice hrvatske 4/1, 43000 Bjelovar</item>
    </izvorni_sadrzaj>
    <derivirana_varijabla naziv="DomainObject.Predmet.ProtuStrankaListFormatedWithAdressOIB_1">
      <item>FRUCTUS IMPERIUM društvo s ograničenom odgovornošću za proizvodnju, trgovinu i usluge, OIB 87666404822, Matice hrvatske 4/1, 43000 Bjelovar</item>
    </derivirana_varijabla>
  </DomainObject.Predmet.ProtuStrankaListFormatedWithAdressOIB>
  <DomainObject.Predmet.ProtuStrankaListNazivFormated>
    <izvorni_sadrzaj>
      <item>FRUCTUS IMPERIUM društvo s ograničenom odgovornošću za proizvodnju, trgovinu i usluge</item>
    </izvorni_sadrzaj>
    <derivirana_varijabla naziv="DomainObject.Predmet.ProtuStrankaListNazivFormated_1">
      <item>FRUCTUS IMPERIUM društvo s ograničenom odgovornošću za proizvodnju, trgovinu i usluge</item>
    </derivirana_varijabla>
  </DomainObject.Predmet.ProtuStrankaListNazivFormated>
  <DomainObject.Predmet.ProtuStrankaListNazivFormatedOIB>
    <izvorni_sadrzaj>
      <item>FRUCTUS IMPERIUM društvo s ograničenom odgovornošću za proizvodnju, trgovinu i usluge, OIB 87666404822</item>
    </izvorni_sadrzaj>
    <derivirana_varijabla naziv="DomainObject.Predmet.ProtuStrankaListNazivFormatedOIB_1">
      <item>FRUCTUS IMPERIUM društvo s ograničenom odgovornošću za proizvodnju, trgovinu i usluge, OIB 87666404822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St-804/2018-2</izvorni_sadrzaj>
    <derivirana_varijabla naziv="DomainObject.PoslovniBrojDokumenta_1">St-804/2018-2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FRUCTUS IMPERIUM društvo s ograničenom odgovornošću za proizvodnju, trgovinu i usluge</izvorni_sadrzaj>
    <derivirana_varijabla naziv="DomainObject.Predmet.ProtustrankaIDrugi_1">FRUCTUS IMPERIUM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FRUCTUS IMPERIUM društvo s ograničenom odgovornošću za proizvodnju, trgovinu i usluge, OIB 87666404822, Matice hrvatske 4/1, 43000 Bjelovar</izvorni_sadrzaj>
    <derivirana_varijabla naziv="DomainObject.Predmet.ProtustrankaIDrugiAdressOIB_1">FRUCTUS IMPERIUM društvo s ograničenom odgovornošću za proizvodnju, trgovinu i usluge, OIB 87666404822, Matice hrvatske 4/1,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FRUCTUS IMPERIUM društvo s ograničenom odgovornošću za proizvodnju, trgovinu i usluge</item>
    </izvorni_sadrzaj>
    <derivirana_varijabla naziv="DomainObject.Predmet.SudioniciListNaziv_1">
      <item>FINA, RC ZAGREB, Podružnica BJELOVAR</item>
      <item>FRUCTUS IMPERIUM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FRUCTUS IMPERIUM društvo s ograničenom odgovornošću za proizvodnju, trgovinu i usluge, OIB 87666404822, Matice hrvatske 4/1,43000 Bjelovar</item>
    </izvorni_sadrzaj>
    <derivirana_varijabla naziv="DomainObject.Predmet.SudioniciListAdressOIB_1">
      <item>FINA, RC ZAGREB, Podružnica BJELOVAR, OIB 85821130368, F. Supila 4,43000 Bjelovar</item>
      <item>FRUCTUS IMPERIUM društvo s ograničenom odgovornošću za proizvodnju, trgovinu i usluge, OIB 87666404822, Matice hrvatske 4/1,43000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3CBA2-59D0-466F-96FB-B4918364E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1748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2019-01-03T11:32:00Z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