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1b0d" w14:paraId="9521b0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30741">
        <w:t>39</w:t>
      </w:r>
      <w:r w:rsidR="00BE14DE">
        <w:t>5/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449BB">
        <w:t>VENI TOURS d.o.o., Starigrad, Alojzija Stepinca 14, OIB: 53363160241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859AC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BE14DE">
        <w:t>VENI TOURS d.o.o., Starigrad, Alojzija Stepinca 14, OIB: 53363160241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6B178D">
        <w:t>11</w:t>
      </w:r>
      <w:r w:rsidR="00A70A5D">
        <w:t>,</w:t>
      </w:r>
      <w:r w:rsidR="00BE14DE">
        <w:t>25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178D">
        <w:t>11</w:t>
      </w:r>
      <w:r w:rsidR="00B26EB5">
        <w:t>,</w:t>
      </w:r>
      <w:r w:rsidR="00BE14DE">
        <w:t>30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E14DE">
        <w:t>VENI TOURS d.o.o., Starigrad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325EC4" w:rsidRPr="006A6907">
        <w:t>16.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325EC4" w:rsidRPr="006A6907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6A6907">
        <w:t>32.464,19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6A6907">
        <w:t>jednog</w:t>
      </w:r>
      <w:r w:rsidR="00673D65" w:rsidRPr="006A6907">
        <w:t xml:space="preserve"> zaposlenika</w:t>
      </w:r>
      <w:r w:rsidR="00245588" w:rsidRPr="006A6907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859AC">
        <w:t>23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A6907">
        <w:t>VENI TOURS d.o.o., Starigrad</w:t>
      </w:r>
      <w:r w:rsidR="006A6907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6A6907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IVAN BUŠLJETA iz Starigrada, </w:t>
      </w:r>
      <w:r w:rsidRPr="00B65707">
        <w:rPr>
          <w:szCs w:val="24"/>
        </w:rPr>
        <w:t>Alojzija Stepinca 14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17F8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F30741">
      <w:t>39</w:t>
    </w:r>
    <w:r w:rsidR="00BE14DE">
      <w:t>5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17F8D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9AC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7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7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 TOURS putnička agencija d.o.o.</izvorni_sadrzaj>
    <derivirana_varijabla naziv="DomainObject.Predmet.ProtustrankaFormated_1">  VENI TOURS putnička agencija d.o.o.</derivirana_varijabla>
  </DomainObject.Predmet.ProtustrankaFormated>
  <DomainObject.Predmet.ProtustrankaFormatedOIB>
    <izvorni_sadrzaj>  VENI TOURS putnička agencija d.o.o., OIB 53363160241</izvorni_sadrzaj>
    <derivirana_varijabla naziv="DomainObject.Predmet.ProtustrankaFormatedOIB_1">  VENI TOURS putnička agencija d.o.o., OIB 53363160241</derivirana_varijabla>
  </DomainObject.Predmet.ProtustrankaFormatedOIB>
  <DomainObject.Predmet.ProtustrankaFormatedWithAdress>
    <izvorni_sadrzaj> VENI TOURS putnička agencija d.o.o., Alojzija Stepinca 14, 23244 Starigrad</izvorni_sadrzaj>
    <derivirana_varijabla naziv="DomainObject.Predmet.ProtustrankaFormatedWithAdress_1"> VENI TOURS putnička agencija d.o.o., Alojzija Stepinca 14, 23244 Starigrad</derivirana_varijabla>
  </DomainObject.Predmet.ProtustrankaFormatedWithAdress>
  <DomainObject.Predmet.ProtustrankaFormatedWithAdressOIB>
    <izvorni_sadrzaj> VENI TOURS putnička agencija d.o.o., OIB 53363160241, Alojzija Stepinca 14, 23244 Starigrad</izvorni_sadrzaj>
    <derivirana_varijabla naziv="DomainObject.Predmet.ProtustrankaFormatedWithAdressOIB_1"> VENI TOURS putnička agencija d.o.o., OIB 53363160241, Alojzija Stepinca 14, 23244 Starigrad</derivirana_varijabla>
  </DomainObject.Predmet.ProtustrankaFormatedWithAdressOIB>
  <DomainObject.Predmet.ProtustrankaWithAdress>
    <izvorni_sadrzaj>VENI TOURS putnička agencija d.o.o. Alojzija Stepinca 14, 23244 Starigrad</izvorni_sadrzaj>
    <derivirana_varijabla naziv="DomainObject.Predmet.ProtustrankaWithAdress_1">VENI TOURS putnička agencija d.o.o. Alojzija Stepinca 14, 23244 Starigrad</derivirana_varijabla>
  </DomainObject.Predmet.ProtustrankaWithAdress>
  <DomainObject.Predmet.ProtustrankaWithAdressOIB>
    <izvorni_sadrzaj>VENI TOURS putnička agencija d.o.o., OIB 53363160241, Alojzija Stepinca 14, 23244 Starigrad</izvorni_sadrzaj>
    <derivirana_varijabla naziv="DomainObject.Predmet.ProtustrankaWithAdressOIB_1">VENI TOURS putnička agencija d.o.o., OIB 53363160241, Alojzija Stepinca 14, 23244 Starigrad</derivirana_varijabla>
  </DomainObject.Predmet.ProtustrankaWithAdressOIB>
  <DomainObject.Predmet.ProtustrankaNazivFormated>
    <izvorni_sadrzaj>VENI TOURS putnička agencija d.o.o.</izvorni_sadrzaj>
    <derivirana_varijabla naziv="DomainObject.Predmet.ProtustrankaNazivFormated_1">VENI TOURS putnička agencija d.o.o.</derivirana_varijabla>
  </DomainObject.Predmet.ProtustrankaNazivFormated>
  <DomainObject.Predmet.ProtustrankaNazivFormatedOIB>
    <izvorni_sadrzaj>VENI TOURS putnička agencija d.o.o., OIB 53363160241</izvorni_sadrzaj>
    <derivirana_varijabla naziv="DomainObject.Predmet.ProtustrankaNazivFormatedOIB_1">VENI TOURS putnička agencija d.o.o., OIB 53363160241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32464.19</izvorni_sadrzaj>
    <derivirana_varijabla naziv="DomainObject.Predmet.TrenutnaVrijednost_1">32464.19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VENI TOURS putnička agencija d.o.o.</item>
    </izvorni_sadrzaj>
    <derivirana_varijabla naziv="DomainObject.Predmet.ProtuStrankaListFormated_1">
      <item>VENI TOURS putnička agencija d.o.o.</item>
    </derivirana_varijabla>
  </DomainObject.Predmet.ProtuStrankaListFormated>
  <DomainObject.Predmet.ProtuStrankaListFormatedOIB>
    <izvorni_sadrzaj>
      <item>VENI TOURS putnička agencija d.o.o., OIB 53363160241</item>
    </izvorni_sadrzaj>
    <derivirana_varijabla naziv="DomainObject.Predmet.ProtuStrankaListFormatedOIB_1">
      <item>VENI TOURS putnička agencija d.o.o., OIB 53363160241</item>
    </derivirana_varijabla>
  </DomainObject.Predmet.ProtuStrankaListFormatedOIB>
  <DomainObject.Predmet.ProtuStrankaListFormatedWithAdress>
    <izvorni_sadrzaj>
      <item>VENI TOURS putnička agencija d.o.o., Alojzija Stepinca 14, 23244 Starigrad</item>
    </izvorni_sadrzaj>
    <derivirana_varijabla naziv="DomainObject.Predmet.ProtuStrankaListFormatedWithAdress_1">
      <item>VENI TOURS putnička agencija d.o.o., Alojzija Stepinca 14, 23244 Starigrad</item>
    </derivirana_varijabla>
  </DomainObject.Predmet.ProtuStrankaListFormatedWithAdress>
  <DomainObject.Predmet.ProtuStrankaListFormatedWithAdressOIB>
    <izvorni_sadrzaj>
      <item>VENI TOURS putnička agencija d.o.o., OIB 53363160241, Alojzija Stepinca 14, 23244 Starigrad</item>
    </izvorni_sadrzaj>
    <derivirana_varijabla naziv="DomainObject.Predmet.ProtuStrankaListFormatedWithAdressOIB_1">
      <item>VENI TOURS putnička agencija d.o.o., OIB 53363160241, Alojzija Stepinca 14, 23244 Starigrad</item>
    </derivirana_varijabla>
  </DomainObject.Predmet.ProtuStrankaListFormatedWithAdressOIB>
  <DomainObject.Predmet.ProtuStrankaListNazivFormated>
    <izvorni_sadrzaj>
      <item>VENI TOURS putnička agencija d.o.o.</item>
    </izvorni_sadrzaj>
    <derivirana_varijabla naziv="DomainObject.Predmet.ProtuStrankaListNazivFormated_1">
      <item>VENI TOURS putnička agencija d.o.o.</item>
    </derivirana_varijabla>
  </DomainObject.Predmet.ProtuStrankaListNazivFormated>
  <DomainObject.Predmet.ProtuStrankaListNazivFormatedOIB>
    <izvorni_sadrzaj>
      <item>VENI TOURS putnička agencija d.o.o., OIB 53363160241</item>
    </izvorni_sadrzaj>
    <derivirana_varijabla naziv="DomainObject.Predmet.ProtuStrankaListNazivFormatedOIB_1">
      <item>VENI TOURS putnička agencija d.o.o., OIB 53363160241</item>
    </derivirana_varijabla>
  </DomainObject.Predmet.ProtuStrankaListNazivFormatedOIB>
  <DomainObject.Predmet.OstaliListFormated>
    <izvorni_sadrzaj>
      <item>Ivan Bušljeta</item>
    </izvorni_sadrzaj>
    <derivirana_varijabla naziv="DomainObject.Predmet.OstaliListFormated_1">
      <item>Ivan Bušljeta</item>
    </derivirana_varijabla>
  </DomainObject.Predmet.OstaliListFormated>
  <DomainObject.Predmet.OstaliListFormatedOIB>
    <izvorni_sadrzaj>
      <item>Ivan Bušljeta, OIB 46751991496</item>
    </izvorni_sadrzaj>
    <derivirana_varijabla naziv="DomainObject.Predmet.OstaliListFormatedOIB_1">
      <item>Ivan Bušljeta, OIB 46751991496</item>
    </derivirana_varijabla>
  </DomainObject.Predmet.OstaliListFormatedOIB>
  <DomainObject.Predmet.OstaliListFormatedWithAdress>
    <izvorni_sadrzaj>
      <item>Ivan Bušljeta, Ulica Alojzija Stepinca 14, 23244 Starigrad</item>
    </izvorni_sadrzaj>
    <derivirana_varijabla naziv="DomainObject.Predmet.OstaliListFormatedWithAdress_1">
      <item>Ivan Bušljeta, Ulica Alojzija Stepinca 14, 23244 Starigrad</item>
    </derivirana_varijabla>
  </DomainObject.Predmet.OstaliListFormatedWithAdress>
  <DomainObject.Predmet.OstaliListFormatedWithAdressOIB>
    <izvorni_sadrzaj>
      <item>Ivan Bušljeta, OIB 46751991496, Ulica Alojzija Stepinca 14, 23244 Starigrad</item>
    </izvorni_sadrzaj>
    <derivirana_varijabla naziv="DomainObject.Predmet.OstaliListFormatedWithAdressOIB_1">
      <item>Ivan Bušljeta, OIB 46751991496, Ulica Alojzija Stepinca 14, 23244 Starigrad</item>
    </derivirana_varijabla>
  </DomainObject.Predmet.OstaliListFormatedWithAdressOIB>
  <DomainObject.Predmet.OstaliListNazivFormated>
    <izvorni_sadrzaj>
      <item>Ivan Bušljeta</item>
    </izvorni_sadrzaj>
    <derivirana_varijabla naziv="DomainObject.Predmet.OstaliListNazivFormated_1">
      <item>Ivan Bušljeta</item>
    </derivirana_varijabla>
  </DomainObject.Predmet.OstaliListNazivFormated>
  <DomainObject.Predmet.OstaliListNazivFormatedOIB>
    <izvorni_sadrzaj>
      <item>Ivan Bušljeta, OIB 46751991496</item>
    </izvorni_sadrzaj>
    <derivirana_varijabla naziv="DomainObject.Predmet.OstaliListNazivFormatedOIB_1">
      <item>Ivan Bušljeta, OIB 46751991496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VENI TOURS putnička agencija d.o.o.</izvorni_sadrzaj>
    <derivirana_varijabla naziv="DomainObject.Predmet.ProtustrankaIDrugi_1">VENI TOURS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VENI TOURS putnička agencija d.o.o., OIB 53363160241, Alojzija Stepinca 14, 23244 Starigrad</izvorni_sadrzaj>
    <derivirana_varijabla naziv="DomainObject.Predmet.ProtustrankaIDrugiAdressOIB_1">VENI TOURS putnička agencija d.o.o., OIB 53363160241, Alojzija Stepinca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VENI TOURS putnička agencija d.o.o.</item>
      <item>Ivan Bušljeta</item>
    </izvorni_sadrzaj>
    <derivirana_varijabla naziv="DomainObject.Predmet.SudioniciListNaziv_1">
      <item>FINA</item>
      <item>VENI TOURS putnička agencija d.o.o.</item>
      <item>Ivan Bušljeta</item>
    </derivirana_varijabla>
  </DomainObject.Predmet.SudioniciListNaziv>
  <DomainObject.Predmet.SudioniciListAdressOIB>
    <izvorni_sadrzaj>
      <item>FINA, OIB 85821130368</item>
      <item>VENI TOURS putnička agencija d.o.o., OIB 53363160241, Alojzija Stepinca 14,23244 Starigrad</item>
      <item>Ivan Bušljeta, OIB 46751991496, Ulica Alojzija Stepinca 14,23244 Starigrad</item>
    </izvorni_sadrzaj>
    <derivirana_varijabla naziv="DomainObject.Predmet.SudioniciListAdressOIB_1">
      <item>FINA, OIB 85821130368</item>
      <item>VENI TOURS putnička agencija d.o.o., OIB 53363160241, Alojzija Stepinca 14,23244 Starigrad</item>
      <item>Ivan Bušljeta, OIB 46751991496, Ulica Alojzija Stepinca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53363160241</item>
      <item>, OIB 46751991496</item>
    </izvorni_sadrzaj>
    <derivirana_varijabla naziv="DomainObject.Predmet.SudioniciListNazivOIB_1">
      <item>, OIB 85821130368</item>
      <item>, OIB 53363160241</item>
      <item>, OIB 46751991496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63F8C-9197-42E5-B6E7-913D361E9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1882</properties:Characters>
  <properties:Lines>76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2016-03-22T11:39:00Z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2016-03-25T10:24:00Z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