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bbb7" w14:paraId="8c8bbb7" w:rsidRDefault="00D919B3" w:rsidP="00FB07B7" w:rsidR="00D919B3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ab/>
      </w:r>
      <w:r w:rsidR="00C60606">
        <w:rPr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D919B3" w:rsidP="003F2812" w:rsidR="00D919B3" w:rsidRPr="003F2812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 xml:space="preserve">Posl. br.6-St. </w:t>
      </w:r>
      <w:r>
        <w:rPr>
          <w:rFonts w:hAnsi="Times New Roman" w:ascii="Times New Roman"/>
          <w:b/>
          <w:lang w:eastAsia="hr-HR"/>
        </w:rPr>
        <w:t>464/2013-</w:t>
      </w:r>
      <w:r w:rsidR="00E354A7">
        <w:rPr>
          <w:rFonts w:hAnsi="Times New Roman" w:ascii="Times New Roman"/>
          <w:b/>
          <w:lang w:eastAsia="hr-HR"/>
        </w:rPr>
        <w:t>229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E354A7" w:rsidP="00230A83" w:rsidR="00E354A7">
      <w:pPr>
        <w:jc w:val="center"/>
        <w:rPr>
          <w:rFonts w:hAnsi="Times New Roman" w:ascii="Times New Roman"/>
          <w:b/>
          <w:lang w:eastAsia="hr-HR"/>
        </w:rPr>
      </w:pPr>
    </w:p>
    <w:p w:rsidRDefault="00E354A7" w:rsidP="00230A83" w:rsidR="00E354A7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D919B3" w:rsidP="00230A83" w:rsidR="00D919B3" w:rsidRPr="003F2812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Z A K L J U Č A K 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Trgovački sud u Splitu, Stalna služba u Dubrovniku, po sucu tog suda Srđanu Gavraniću kao stečajnom sucu u stečajnom postupku nad dužnikom</w:t>
      </w:r>
      <w:r w:rsidRPr="00FB07B7">
        <w:t xml:space="preserve"> </w:t>
      </w:r>
      <w:r w:rsidRPr="00FB07B7">
        <w:rPr>
          <w:rStyle w:val="Brojstranice"/>
          <w:rFonts w:hAnsi="Times New Roman" w:ascii="Times New Roman"/>
        </w:rPr>
        <w:t>J</w:t>
      </w:r>
      <w:r>
        <w:rPr>
          <w:rStyle w:val="Brojstranice"/>
          <w:rFonts w:hAnsi="Times New Roman" w:ascii="Times New Roman"/>
        </w:rPr>
        <w:t>EDINSTVO poljoprivredna zadruga</w:t>
      </w:r>
      <w:r w:rsidRPr="00FB07B7">
        <w:rPr>
          <w:rStyle w:val="Brojstranice"/>
          <w:rFonts w:hAnsi="Times New Roman" w:ascii="Times New Roman"/>
        </w:rPr>
        <w:t xml:space="preserve"> „u stečaju“ Smokvica, MBS 060019487, OIB 30698530431, zastupano po stečajnom upravitelju Vlahu Monkoviću iz Cavtata</w:t>
      </w:r>
      <w:r w:rsidRPr="00230A83">
        <w:rPr>
          <w:rFonts w:hAnsi="Times New Roman" w:ascii="Times New Roman"/>
          <w:lang w:eastAsia="hr-HR"/>
        </w:rPr>
        <w:t xml:space="preserve">, dana </w:t>
      </w:r>
      <w:r w:rsidR="00E354A7">
        <w:rPr>
          <w:rFonts w:hAnsi="Times New Roman" w:ascii="Times New Roman"/>
          <w:lang w:eastAsia="hr-HR"/>
        </w:rPr>
        <w:t>2</w:t>
      </w:r>
      <w:r w:rsidR="00B01DD9">
        <w:rPr>
          <w:rFonts w:hAnsi="Times New Roman" w:ascii="Times New Roman"/>
          <w:lang w:eastAsia="hr-HR"/>
        </w:rPr>
        <w:t>1</w:t>
      </w:r>
      <w:r>
        <w:rPr>
          <w:rFonts w:hAnsi="Times New Roman" w:ascii="Times New Roman"/>
          <w:lang w:eastAsia="hr-HR"/>
        </w:rPr>
        <w:t xml:space="preserve">. </w:t>
      </w:r>
      <w:r w:rsidR="00E354A7">
        <w:rPr>
          <w:rFonts w:hAnsi="Times New Roman" w:ascii="Times New Roman"/>
          <w:lang w:eastAsia="hr-HR"/>
        </w:rPr>
        <w:t>veljače</w:t>
      </w:r>
      <w:r>
        <w:rPr>
          <w:rFonts w:hAnsi="Times New Roman" w:ascii="Times New Roman"/>
          <w:lang w:eastAsia="hr-HR"/>
        </w:rPr>
        <w:t xml:space="preserve"> 201</w:t>
      </w:r>
      <w:r w:rsidR="00E354A7">
        <w:rPr>
          <w:rFonts w:hAnsi="Times New Roman" w:ascii="Times New Roman"/>
          <w:lang w:eastAsia="hr-HR"/>
        </w:rPr>
        <w:t>7</w:t>
      </w:r>
      <w:r w:rsidRPr="00230A83">
        <w:rPr>
          <w:rFonts w:hAnsi="Times New Roman" w:ascii="Times New Roman"/>
          <w:lang w:eastAsia="hr-HR"/>
        </w:rPr>
        <w:t xml:space="preserve">. godine, </w:t>
      </w:r>
    </w:p>
    <w:p w:rsidRDefault="00D919B3" w:rsidP="00230A83" w:rsidR="00D919B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z a k l j u č i o   j e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B92588" w:rsidP="00B92588" w:rsidR="00B92588" w:rsidRPr="00B92588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B92588">
        <w:rPr>
          <w:rFonts w:eastAsia="Times New Roman" w:hAnsi="Times New Roman" w:ascii="Times New Roman"/>
          <w:lang w:eastAsia="hr-HR"/>
        </w:rPr>
        <w:t xml:space="preserve">Nalaže se stečajnom upravitelju u roku od osam (8) dana u spis dostaviti izvješće da li postoje uvjeti za diobu budući da je prema izvješću </w:t>
      </w:r>
      <w:r w:rsidR="00E354A7">
        <w:rPr>
          <w:rFonts w:eastAsia="Times New Roman" w:hAnsi="Times New Roman" w:ascii="Times New Roman"/>
          <w:lang w:eastAsia="hr-HR"/>
        </w:rPr>
        <w:t xml:space="preserve">nadnevka 16. veljače 2017. godine </w:t>
      </w:r>
      <w:r w:rsidRPr="00B92588">
        <w:rPr>
          <w:rFonts w:eastAsia="Times New Roman" w:hAnsi="Times New Roman" w:ascii="Times New Roman"/>
          <w:lang w:eastAsia="hr-HR"/>
        </w:rPr>
        <w:t xml:space="preserve">stanje novčane stečajne mase </w:t>
      </w:r>
      <w:r w:rsidR="00E354A7">
        <w:rPr>
          <w:rFonts w:eastAsia="Times New Roman" w:hAnsi="Times New Roman" w:ascii="Times New Roman"/>
          <w:lang w:eastAsia="hr-HR"/>
        </w:rPr>
        <w:t>697.454,78</w:t>
      </w:r>
      <w:r w:rsidRPr="00B92588">
        <w:rPr>
          <w:rFonts w:eastAsia="Times New Roman" w:hAnsi="Times New Roman" w:ascii="Times New Roman"/>
          <w:lang w:eastAsia="hr-HR"/>
        </w:rPr>
        <w:t xml:space="preserve"> kuna, a ako ne postoje, zbog čega.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U Dubrovniku, </w:t>
      </w:r>
      <w:r w:rsidR="00E354A7">
        <w:rPr>
          <w:rFonts w:hAnsi="Times New Roman" w:ascii="Times New Roman"/>
          <w:b/>
          <w:lang w:eastAsia="hr-HR"/>
        </w:rPr>
        <w:t>2</w:t>
      </w:r>
      <w:r w:rsidR="00C60606">
        <w:rPr>
          <w:rFonts w:hAnsi="Times New Roman" w:ascii="Times New Roman"/>
          <w:b/>
          <w:lang w:eastAsia="hr-HR"/>
        </w:rPr>
        <w:t>1</w:t>
      </w:r>
      <w:r w:rsidR="00DD06EB">
        <w:rPr>
          <w:rFonts w:hAnsi="Times New Roman" w:ascii="Times New Roman"/>
          <w:b/>
          <w:lang w:eastAsia="hr-HR"/>
        </w:rPr>
        <w:t xml:space="preserve">. </w:t>
      </w:r>
      <w:r w:rsidR="00E354A7">
        <w:rPr>
          <w:rFonts w:hAnsi="Times New Roman" w:ascii="Times New Roman"/>
          <w:b/>
          <w:lang w:eastAsia="hr-HR"/>
        </w:rPr>
        <w:t>veljače</w:t>
      </w:r>
      <w:r>
        <w:rPr>
          <w:rFonts w:hAnsi="Times New Roman" w:ascii="Times New Roman"/>
          <w:b/>
          <w:lang w:eastAsia="hr-HR"/>
        </w:rPr>
        <w:t xml:space="preserve"> 201</w:t>
      </w:r>
      <w:r w:rsidR="00E354A7">
        <w:rPr>
          <w:rFonts w:hAnsi="Times New Roman" w:ascii="Times New Roman"/>
          <w:b/>
          <w:lang w:eastAsia="hr-HR"/>
        </w:rPr>
        <w:t>7</w:t>
      </w:r>
      <w:r w:rsidRPr="00230A83">
        <w:rPr>
          <w:rFonts w:hAnsi="Times New Roman" w:ascii="Times New Roman"/>
          <w:b/>
          <w:lang w:eastAsia="hr-HR"/>
        </w:rPr>
        <w:t>. godine</w:t>
      </w:r>
    </w:p>
    <w:p w:rsidRDefault="00D919B3" w:rsidP="00230A83" w:rsidR="00E354A7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</w:p>
    <w:p w:rsidRDefault="00D919B3" w:rsidP="00E354A7" w:rsidR="00D919B3" w:rsidRPr="00230A83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Stečajni sudac: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Srđan Gavranić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>
      <w:pPr>
        <w:jc w:val="both"/>
        <w:rPr>
          <w:rFonts w:hAnsi="Times New Roman" w:ascii="Times New Roman"/>
          <w:b/>
          <w:lang w:eastAsia="hr-HR"/>
        </w:rPr>
      </w:pPr>
    </w:p>
    <w:p w:rsidRDefault="00E354A7" w:rsidP="00230A83" w:rsidR="00E354A7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POUKA O PRAVNOM LIJEKU</w:t>
      </w:r>
    </w:p>
    <w:p w:rsidRDefault="00D919B3" w:rsidP="00230A83" w:rsidR="00D919B3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DN-a </w:t>
      </w:r>
      <w:r w:rsidRPr="00230A83">
        <w:rPr>
          <w:rFonts w:hAnsi="Times New Roman" w:ascii="Times New Roman"/>
          <w:lang w:eastAsia="hr-HR"/>
        </w:rPr>
        <w:t>(</w:t>
      </w:r>
      <w:r w:rsidR="00E354A7">
        <w:rPr>
          <w:rFonts w:hAnsi="Times New Roman" w:ascii="Times New Roman"/>
          <w:lang w:eastAsia="hr-HR"/>
        </w:rPr>
        <w:t>21</w:t>
      </w:r>
      <w:r>
        <w:rPr>
          <w:rFonts w:hAnsi="Times New Roman" w:ascii="Times New Roman"/>
          <w:lang w:eastAsia="hr-HR"/>
        </w:rPr>
        <w:t>.0</w:t>
      </w:r>
      <w:r w:rsidR="00E354A7">
        <w:rPr>
          <w:rFonts w:hAnsi="Times New Roman" w:ascii="Times New Roman"/>
          <w:lang w:eastAsia="hr-HR"/>
        </w:rPr>
        <w:t>2</w:t>
      </w:r>
      <w:r>
        <w:rPr>
          <w:rFonts w:hAnsi="Times New Roman" w:ascii="Times New Roman"/>
          <w:lang w:eastAsia="hr-HR"/>
        </w:rPr>
        <w:t>.201</w:t>
      </w:r>
      <w:r w:rsidR="00E354A7">
        <w:rPr>
          <w:rFonts w:hAnsi="Times New Roman" w:ascii="Times New Roman"/>
          <w:lang w:eastAsia="hr-HR"/>
        </w:rPr>
        <w:t>7</w:t>
      </w:r>
      <w:r w:rsidRPr="00230A83">
        <w:rPr>
          <w:rFonts w:hAnsi="Times New Roman" w:ascii="Times New Roman"/>
          <w:lang w:eastAsia="hr-HR"/>
        </w:rPr>
        <w:t>.g.)</w:t>
      </w:r>
      <w:r w:rsidRPr="00230A83">
        <w:rPr>
          <w:rFonts w:hAnsi="Times New Roman" w:ascii="Times New Roman"/>
          <w:b/>
          <w:lang w:eastAsia="hr-HR"/>
        </w:rPr>
        <w:t>:</w:t>
      </w:r>
    </w:p>
    <w:p w:rsidRDefault="00D919B3" w:rsidP="00230A83" w:rsidR="00D919B3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upravitelj,</w:t>
      </w:r>
      <w:r w:rsidR="00E354A7">
        <w:rPr>
          <w:rFonts w:hAnsi="Times New Roman" w:ascii="Times New Roman"/>
          <w:lang w:eastAsia="hr-HR"/>
        </w:rPr>
        <w:t xml:space="preserve"> putem e oglasne ploče.</w:t>
      </w:r>
    </w:p>
    <w:p w:rsidRDefault="00D919B3" w:rsidR="00D919B3"/>
    <w:sectPr w:rsidSect="00B0557A" w:rsidR="00D919B3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9B3" w:rsidP="009269C6" w:rsidR="00D919B3">
      <w:r>
        <w:separator/>
      </w:r>
    </w:p>
  </w:endnote>
  <w:endnote w:id="0" w:type="continuationSeparator">
    <w:p w:rsidRDefault="00D919B3" w:rsidP="009269C6" w:rsidR="00D91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9B3" w:rsidP="009269C6" w:rsidR="00D919B3">
      <w:r>
        <w:separator/>
      </w:r>
    </w:p>
  </w:footnote>
  <w:footnote w:id="0" w:type="continuationSeparator">
    <w:p w:rsidRDefault="00D919B3" w:rsidP="009269C6" w:rsidR="00D91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919B3" w:rsidR="00D919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B92588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651ABE" w:rsidP="00B46894" w:rsidR="00D919B3" w:rsidRPr="00B46894">
    <w:pPr>
      <w:pStyle w:val="Zaglavlje"/>
      <w:jc w:val="right"/>
      <w:rPr>
        <w:b/>
      </w:rPr>
    </w:pPr>
    <w:r>
      <w:rPr>
        <w:b/>
      </w:rPr>
      <w:t>Posl. br.6-St. 464/2013-204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A83"/>
    <w:rsid w:val="00092585"/>
    <w:rsid w:val="001463EF"/>
    <w:rsid w:val="00187392"/>
    <w:rsid w:val="001B50F4"/>
    <w:rsid w:val="001E2B20"/>
    <w:rsid w:val="00230A83"/>
    <w:rsid w:val="00240FE1"/>
    <w:rsid w:val="00253E75"/>
    <w:rsid w:val="002C5D7C"/>
    <w:rsid w:val="002E082A"/>
    <w:rsid w:val="00356C21"/>
    <w:rsid w:val="0036508C"/>
    <w:rsid w:val="00373ECD"/>
    <w:rsid w:val="003F2812"/>
    <w:rsid w:val="00423A21"/>
    <w:rsid w:val="00442C5E"/>
    <w:rsid w:val="004A73CC"/>
    <w:rsid w:val="004C4241"/>
    <w:rsid w:val="004F67B0"/>
    <w:rsid w:val="00536477"/>
    <w:rsid w:val="005650CB"/>
    <w:rsid w:val="00576E1B"/>
    <w:rsid w:val="0058454A"/>
    <w:rsid w:val="00586ECB"/>
    <w:rsid w:val="00636DC6"/>
    <w:rsid w:val="00650B08"/>
    <w:rsid w:val="00651ABE"/>
    <w:rsid w:val="00667E41"/>
    <w:rsid w:val="00694842"/>
    <w:rsid w:val="00744B8F"/>
    <w:rsid w:val="00783C14"/>
    <w:rsid w:val="00794158"/>
    <w:rsid w:val="008247B0"/>
    <w:rsid w:val="00875D3F"/>
    <w:rsid w:val="008B669A"/>
    <w:rsid w:val="008D27E7"/>
    <w:rsid w:val="008E2A91"/>
    <w:rsid w:val="00924793"/>
    <w:rsid w:val="00924D14"/>
    <w:rsid w:val="009269C6"/>
    <w:rsid w:val="0093185F"/>
    <w:rsid w:val="00986145"/>
    <w:rsid w:val="00A53DD9"/>
    <w:rsid w:val="00AA2ABB"/>
    <w:rsid w:val="00AD065B"/>
    <w:rsid w:val="00B01DD9"/>
    <w:rsid w:val="00B0557A"/>
    <w:rsid w:val="00B34085"/>
    <w:rsid w:val="00B46894"/>
    <w:rsid w:val="00B74EBE"/>
    <w:rsid w:val="00B92588"/>
    <w:rsid w:val="00C60606"/>
    <w:rsid w:val="00C71C89"/>
    <w:rsid w:val="00CA3A1B"/>
    <w:rsid w:val="00D0472D"/>
    <w:rsid w:val="00D919B3"/>
    <w:rsid w:val="00DD06EB"/>
    <w:rsid w:val="00E354A7"/>
    <w:rsid w:val="00E40010"/>
    <w:rsid w:val="00E95F11"/>
    <w:rsid w:val="00F3141B"/>
    <w:rsid w:val="00F62ECF"/>
    <w:rsid w:val="00F66E0E"/>
    <w:rsid w:val="00FA2E43"/>
    <w:rsid w:val="00FB07B7"/>
    <w:rsid w:val="00FC4EE3"/>
    <w:rsid w:val="00FF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69C6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2C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C5E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2C5E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2C5E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2C5E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69C6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230A83"/>
    <w:rPr>
      <w:rFonts w:ascii="Times New Roman" w:cs="Times New Roman" w:hAns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2C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C5E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2C5E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2C5E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2C5E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sv. u suca od 20.02.17.</izvorni_sadrzaj>
    <derivirana_varijabla naziv="DomainObject.Predmet.PrimjedbaSuca_1">I i zadnji sv. u suca od 20.02.17.</derivirana_varijabla>
  </DomainObject.Predmet.PrimjedbaSuc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20272 Smokvica</izvorni_sadrzaj>
    <derivirana_varijabla naziv="DomainObject.Predmet.ProtustrankaFormatedWithAdress_1"> JEDINSTVO, poljoprivredna zadruga, Smokvica/bb, 20272 Smokvica</derivirana_varijabla>
  </DomainObject.Predmet.ProtustrankaFormatedWithAdress>
  <DomainObject.Predmet.ProtustrankaFormatedWithAdressOIB>
    <izvorni_sadrzaj> JEDINSTVO, poljoprivredna zadruga, OIB 30698530431, Smokvica/bb, 20272 Smokvica</izvorni_sadrzaj>
    <derivirana_varijabla naziv="DomainObject.Predmet.ProtustrankaFormatedWithAdressOIB_1"> JEDINSTVO, poljoprivredna zadruga, OIB 30698530431, Smokvica/bb, 20272 Smokvica</derivirana_varijabla>
  </DomainObject.Predmet.ProtustrankaFormatedWithAdressOIB>
  <DomainObject.Predmet.ProtustrankaWithAdress>
    <izvorni_sadrzaj>JEDINSTVO, poljoprivredna zadruga Smokvica/bb, 20272 Smokvica</izvorni_sadrzaj>
    <derivirana_varijabla naziv="DomainObject.Predmet.ProtustrankaWithAdress_1">JEDINSTVO, poljoprivredna zadruga Smokvica/bb, 20272 Smokvica</derivirana_varijabla>
  </DomainObject.Predmet.ProtustrankaWithAdress>
  <DomainObject.Predmet.ProtustrankaWithAdressOIB>
    <izvorni_sadrzaj>JEDINSTVO, poljoprivredna zadruga, OIB 30698530431, Smokvica/bb, 20272 Smokvica</izvorni_sadrzaj>
    <derivirana_varijabla naziv="DomainObject.Predmet.ProtustrankaWithAdressOIB_1">JEDINSTVO, poljoprivredna zadruga, OIB 30698530431, Smokvica/bb, 20272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20272 Smokvica</item>
    </izvorni_sadrzaj>
    <derivirana_varijabla naziv="DomainObject.Predmet.ProtuStrankaListFormatedWithAdress_1">
      <item>JEDINSTVO, poljoprivredna zadruga, Smokvica/bb, 20272 Smokvica</item>
    </derivirana_varijabla>
  </DomainObject.Predmet.ProtuStrankaListFormatedWithAdress>
  <DomainObject.Predmet.ProtuStrankaListFormatedWithAdressOIB>
    <izvorni_sadrzaj>
      <item>JEDINSTVO, poljoprivredna zadruga, OIB 30698530431, Smokvica/bb, 20272 Smokvica</item>
    </izvorni_sadrzaj>
    <derivirana_varijabla naziv="DomainObject.Predmet.ProtuStrankaListFormatedWithAdressOIB_1">
      <item>JEDINSTVO, poljoprivredna zadruga, OIB 30698530431, Smokvica/bb, 20272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20272 Smokvica</izvorni_sadrzaj>
    <derivirana_varijabla naziv="DomainObject.Predmet.ProtustrankaIDrugiAdressOIB_1">JEDINSTVO, poljoprivredna zadruga, OIB 30698530431, Smokvica/bb, 20272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821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2017-02-21T08:26:00Z</dcterms:created>
  <dc:creator>Srđan Gavranić</dc:creator>
  <cp:lastModifiedBy>Srđan Gavranić</cp:lastModifiedBy>
  <cp:lastPrinted>2017-02-21T08:26:00Z</cp:lastPrinted>
  <dcterms:modified xmlns:xsi="http://www.w3.org/2001/XMLSchema-instance" xsi:type="dcterms:W3CDTF">2017-02-21T08:27:00Z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