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21a6" w14:paraId="9cb21a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F410B6">
        <w:rPr>
          <w:rFonts w:hAnsi="Times New Roman" w:ascii="Times New Roman"/>
        </w:rPr>
        <w:t>IVAN I RITA j.d.o.o., Zagreb, Celovečki odvojak V.4, OIB: 65896262349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F410B6">
        <w:rPr>
          <w:rFonts w:hAnsi="Times New Roman" w:ascii="Times New Roman"/>
        </w:rPr>
        <w:t xml:space="preserve">IVAN I RITA j.d.o.o., Zagreb, Celovečki odvojak V.4, OIB: 65896262349 </w:t>
      </w:r>
      <w:r w:rsidR="00E40556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710B7B" w:rsidR="00710B7B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710B7B">
        <w:rPr>
          <w:rFonts w:hAnsi="Times New Roman" w:ascii="Times New Roman"/>
        </w:rPr>
        <w:t>Ana Maria Međimurec iz Zagreba, Ilica 104, OIB: 86890331310.</w:t>
      </w:r>
    </w:p>
    <w:p w:rsidRDefault="00DF75C4" w:rsidP="00710B7B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F410B6">
        <w:rPr>
          <w:rFonts w:hAnsi="Times New Roman" w:ascii="Times New Roman"/>
        </w:rPr>
        <w:t>IVAN I RITA j.d.o.o., Zagreb, Celovečki odvojak V.4, OIB: 65896262349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00017C">
        <w:rPr>
          <w:rFonts w:hAnsi="Times New Roman" w:ascii="Times New Roman"/>
        </w:rPr>
        <w:t xml:space="preserve">IVAN I RITA j.d.o.o., Zagreb, Celovečki odvojak V.4, OIB: 65896262349, MBS: </w:t>
      </w:r>
      <w:r w:rsidR="0000017C" w:rsidRPr="0000017C">
        <w:rPr>
          <w:rFonts w:hAnsi="Times New Roman" w:ascii="Times New Roman"/>
        </w:rPr>
        <w:t>080990745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00017C">
        <w:rPr>
          <w:rFonts w:hAnsi="Times New Roman" w:ascii="Times New Roman"/>
        </w:rPr>
        <w:t>17. srpnja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00017C">
        <w:rPr>
          <w:rFonts w:hAnsi="Times New Roman" w:ascii="Times New Roman"/>
        </w:rPr>
        <w:t xml:space="preserve">IVAN I RITA j.d.o.o., Zagreb, Celovečki odvojak V.4, OIB: 65896262349, MBS: </w:t>
      </w:r>
      <w:r w:rsidR="0000017C" w:rsidRPr="0000017C">
        <w:rPr>
          <w:rFonts w:hAnsi="Times New Roman" w:ascii="Times New Roman"/>
        </w:rPr>
        <w:t>080990745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="0000017C">
        <w:rPr>
          <w:rFonts w:hAnsi="Times New Roman" w:ascii="Times New Roman"/>
        </w:rPr>
        <w:t>temeljem odredbe čl.110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00017C">
        <w:rPr>
          <w:rFonts w:hAnsi="Times New Roman" w:ascii="Times New Roman"/>
        </w:rPr>
        <w:t>13. srpnja 2017.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0017C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00017C">
        <w:rPr>
          <w:rFonts w:hAnsi="Times New Roman" w:ascii="Times New Roman"/>
        </w:rPr>
        <w:t>31.859,68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</w:t>
      </w:r>
      <w:r w:rsidR="0000017C">
        <w:rPr>
          <w:rFonts w:hAnsi="Times New Roman" w:ascii="Times New Roman"/>
        </w:rPr>
        <w:t>jednog zaposlenog</w:t>
      </w:r>
      <w:r w:rsidR="00683172">
        <w:rPr>
          <w:rFonts w:hAnsi="Times New Roman" w:ascii="Times New Roman"/>
        </w:rPr>
        <w:t>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00017C">
        <w:rPr>
          <w:rFonts w:hAnsi="Times New Roman" w:ascii="Times New Roman"/>
        </w:rPr>
        <w:t>09.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00017C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00017C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296400">
        <w:rPr>
          <w:rFonts w:hAnsi="Times New Roman" w:ascii="Times New Roman"/>
        </w:rPr>
        <w:t>21.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410B6">
      <w:rPr>
        <w:rFonts w:hAnsi="Times New Roman" w:ascii="Times New Roman"/>
      </w:rPr>
      <w:t>2040/17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F410B6">
          <w:rPr>
            <w:rFonts w:hAnsi="Times New Roman" w:ascii="Times New Roman"/>
          </w:rPr>
          <w:t>2040/17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17C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53A44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D4B59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47C2E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83172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10B7B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77256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E76FB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10B6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St-2040/2017</izvorni_sadrzaj>
    <derivirana_varijabla naziv="DomainObject.Predmet.OznakaBroj_1">St-2040/2017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 RITA jednostavno društvo s ograničenom odgovornošću za usluge zastupanog po punomoćniku Dragica Golomejić</izvorni_sadrzaj>
    <derivirana_varijabla naziv="DomainObject.Predmet.ProtustrankaFormated_1">  IVAN I RITA jednostavno društvo s ograničenom odgovornošću za usluge zastupanog po punomoćniku Dragica Golomejić</derivirana_varijabla>
  </DomainObject.Predmet.ProtustrankaFormated>
  <DomainObject.Predmet.ProtustrankaFormatedOIB>
    <izvorni_sadrzaj>  IVAN I RITA jednostavno društvo s ograničenom odgovornošću za usluge, OIB 65896262349 zastupanog po punomoćniku Dragica Golomejić</izvorni_sadrzaj>
    <derivirana_varijabla naziv="DomainObject.Predmet.ProtustrankaFormatedOIB_1">  IVAN I RITA jednostavno društvo s ograničenom odgovornošću za usluge, OIB 65896262349 zastupanog po punomoćniku Dragica Golomejić</derivirana_varijabla>
  </DomainObject.Predmet.ProtustrankaFormatedOIB>
  <DomainObject.Predmet.ProtustrankaFormatedWithAdress>
    <izvorni_sadrzaj> IVAN I RITA jednostavno društvo s ograničenom odgovornošću za usluge, Celovečki odvojak V. 4, 10000 Zagreb zastupanog po punomoćniku Dragica Golomejić</izvorni_sadrzaj>
    <derivirana_varijabla naziv="DomainObject.Predmet.ProtustrankaFormatedWithAdress_1"> IVAN I RITA jednostavno društvo s ograničenom odgovornošću za usluge, Celovečki odvojak V. 4, 10000 Zagreb zastupanog po punomoćniku Dragica Golomejić</derivirana_varijabla>
  </DomainObject.Predmet.ProtustrankaFormatedWithAdress>
  <DomainObject.Predmet.ProtustrankaFormatedWithAdressOIB>
    <izvorni_sadrzaj> IVAN I RITA jednostavno društvo s ograničenom odgovornošću za usluge, OIB 65896262349, Celovečki odvojak V. 4, 10000 Zagreb zastupanog po punomoćniku Dragica Golomejić</izvorni_sadrzaj>
    <derivirana_varijabla naziv="DomainObject.Predmet.ProtustrankaFormatedWithAdressOIB_1"> IVAN I RITA jednostavno društvo s ograničenom odgovornošću za usluge, OIB 65896262349, Celovečki odvojak V. 4, 10000 Zagreb zastupanog po punomoćniku Dragica Golomejić</derivirana_varijabla>
  </DomainObject.Predmet.ProtustrankaFormatedWithAdressOIB>
  <DomainObject.Predmet.ProtustrankaWithAdress>
    <izvorni_sadrzaj>IVAN I RITA jednostavno društvo s ograničenom odgovornošću za usluge Celovečki odvojak V. 4, 10000 Zagreb</izvorni_sadrzaj>
    <derivirana_varijabla naziv="DomainObject.Predmet.ProtustrankaWithAdress_1">IVAN I RITA jednostavno društvo s ograničenom odgovornošću za usluge Celovečki odvojak V. 4, 10000 Zagreb</derivirana_varijabla>
  </DomainObject.Predmet.ProtustrankaWithAdress>
  <DomainObject.Predmet.ProtustrankaWithAdressOIB>
    <izvorni_sadrzaj>IVAN I RITA jednostavno društvo s ograničenom odgovornošću za usluge, OIB 65896262349, Celovečki odvojak V. 4, 10000 Zagreb</izvorni_sadrzaj>
    <derivirana_varijabla naziv="DomainObject.Predmet.ProtustrankaWithAdressOIB_1">IVAN I RITA jednostavno društvo s ograničenom odgovornošću za usluge, OIB 65896262349, Celovečki odvojak V. 4, 10000 Zagreb</derivirana_varijabla>
  </DomainObject.Predmet.ProtustrankaWithAdressOIB>
  <DomainObject.Predmet.ProtustrankaNazivFormated>
    <izvorni_sadrzaj>IVAN I RITA jednostavno društvo s ograničenom odgovornošću za usluge</izvorni_sadrzaj>
    <derivirana_varijabla naziv="DomainObject.Predmet.ProtustrankaNazivFormated_1">IVAN I RITA jednostavno društvo s ograničenom odgovornošću za usluge</derivirana_varijabla>
  </DomainObject.Predmet.ProtustrankaNazivFormated>
  <DomainObject.Predmet.ProtustrankaNazivFormatedOIB>
    <izvorni_sadrzaj>IVAN I RITA jednostavno društvo s ograničenom odgovornošću za usluge, OIB 65896262349</izvorni_sadrzaj>
    <derivirana_varijabla naziv="DomainObject.Predmet.ProtustrankaNazivFormatedOIB_1">IVAN I RITA jednostavno društvo s ograničenom odgovornošću za usluge, OIB 65896262349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I RITA jednostavno društvo s ograničenom odgovornošću za usluge zastupanog po punomoćniku Dragica Golomejić</item>
    </izvorni_sadrzaj>
    <derivirana_varijabla naziv="DomainObject.Predmet.ProtuStrankaListFormated_1">
      <item>IVAN I RITA jednostavno društvo s ograničenom odgovornošću za usluge zastupanog po punomoćniku Dragica Golomejić</item>
    </derivirana_varijabla>
  </DomainObject.Predmet.ProtuStrankaListFormated>
  <DomainObject.Predmet.ProtuStrankaListFormatedOIB>
    <izvorni_sadrzaj>
      <item>IVAN I RITA jednostavno društvo s ograničenom odgovornošću za usluge, OIB 65896262349 zastupanog po punomoćniku Dragica Golomejić</item>
    </izvorni_sadrzaj>
    <derivirana_varijabla naziv="DomainObject.Predmet.ProtuStrankaListFormatedOIB_1">
      <item>IVAN I RITA jednostavno društvo s ograničenom odgovornošću za usluge, OIB 65896262349 zastupanog po punomoćniku Dragica Golomejić</item>
    </derivirana_varijabla>
  </DomainObject.Predmet.ProtuStrankaListFormatedOIB>
  <DomainObject.Predmet.ProtuStrankaListFormatedWithAdress>
    <izvorni_sadrzaj>
      <item>IVAN I RITA jednostavno društvo s ograničenom odgovornošću za usluge, Celovečki odvojak V. 4, 10000 Zagreb zastupanog po punomoćniku Dragica Golomejić</item>
    </izvorni_sadrzaj>
    <derivirana_varijabla naziv="DomainObject.Predmet.ProtuStrankaListFormatedWithAdress_1">
      <item>IVAN I RITA jednostavno društvo s ograničenom odgovornošću za usluge, Celovečki odvojak V. 4, 10000 Zagreb zastupanog po punomoćniku Dragica Golomejić</item>
    </derivirana_varijabla>
  </DomainObject.Predmet.ProtuStrankaListFormatedWithAdress>
  <DomainObject.Predmet.ProtuStrankaListFormatedWithAdressOIB>
    <izvorni_sadrzaj>
      <item>IVAN I RITA jednostavno društvo s ograničenom odgovornošću za usluge, OIB 65896262349, Celovečki odvojak V. 4, 10000 Zagreb zastupanog po punomoćniku Dragica Golomejić</item>
    </izvorni_sadrzaj>
    <derivirana_varijabla naziv="DomainObject.Predmet.ProtuStrankaListFormatedWithAdressOIB_1">
      <item>IVAN I RITA jednostavno društvo s ograničenom odgovornošću za usluge, OIB 65896262349, Celovečki odvojak V. 4, 10000 Zagreb zastupanog po punomoćniku Dragica Golomejić</item>
    </derivirana_varijabla>
  </DomainObject.Predmet.ProtuStrankaListFormatedWithAdressOIB>
  <DomainObject.Predmet.ProtuStrankaListNazivFormated>
    <izvorni_sadrzaj>
      <item>IVAN I RITA jednostavno društvo s ograničenom odgovornošću za usluge</item>
    </izvorni_sadrzaj>
    <derivirana_varijabla naziv="DomainObject.Predmet.ProtuStrankaListNazivFormated_1">
      <item>IVAN I RITA jednostavno društvo s ograničenom odgovornošću za usluge</item>
    </derivirana_varijabla>
  </DomainObject.Predmet.ProtuStrankaListNazivFormated>
  <DomainObject.Predmet.ProtuStrankaListNazivFormatedOIB>
    <izvorni_sadrzaj>
      <item>IVAN I RITA jednostavno društvo s ograničenom odgovornošću za usluge, OIB 65896262349</item>
    </izvorni_sadrzaj>
    <derivirana_varijabla naziv="DomainObject.Predmet.ProtuStrankaListNazivFormatedOIB_1">
      <item>IVAN I RITA jednostavno društvo s ograničenom odgovornošću za usluge, OIB 65896262349</item>
    </derivirana_varijabla>
  </DomainObject.Predmet.ProtuStrankaListNazivFormatedOIB>
  <DomainObject.Predmet.OstaliListFormated>
    <izvorni_sadrzaj>
      <item>Dragica Golomejić punomoćnik sudionika u postupku IVAN I RITA jednostavno društvo s ograničenom odgovornošću za usluge</item>
    </izvorni_sadrzaj>
    <derivirana_varijabla naziv="DomainObject.Predmet.OstaliListFormated_1">
      <item>Dragica Golomejić punomoćnik sudionika u postupku IVAN I RITA jednostavno društvo s ograničenom odgovornošću za usluge</item>
    </derivirana_varijabla>
  </DomainObject.Predmet.OstaliListFormated>
  <DomainObject.Predmet.OstaliListFormatedOIB>
    <izvorni_sadrzaj>
      <item>Dragica Golomejić, OIB 31592708418 punomoćnik sudionika u postupku IVAN I RITA jednostavno društvo s ograničenom odgovornošću za usluge</item>
    </izvorni_sadrzaj>
    <derivirana_varijabla naziv="DomainObject.Predmet.OstaliListFormatedOIB_1">
      <item>Dragica Golomejić, OIB 31592708418 punomoćnik sudionika u postupku IVAN I RITA jednostavno društvo s ograničenom odgovornošću za usluge</item>
    </derivirana_varijabla>
  </DomainObject.Predmet.OstaliListFormatedOIB>
  <DomainObject.Predmet.OstaliListFormatedWithAdress>
    <izvorni_sadrzaj>
      <item>Dragica Golomejić, Celovečki Odvojak V. 4, 10000 Zagreb punomoćnik sudionika u postupku IVAN I RITA jednostavno društvo s ograničenom odgovornošću za usluge</item>
    </izvorni_sadrzaj>
    <derivirana_varijabla naziv="DomainObject.Predmet.OstaliListFormatedWithAdress_1">
      <item>Dragica Golomejić, Celovečki Odvojak V. 4, 10000 Zagreb punomoćnik sudionika u postupku IVAN I RITA jednostavno društvo s ograničenom odgovornošću za usluge</item>
    </derivirana_varijabla>
  </DomainObject.Predmet.OstaliListFormatedWithAdress>
  <DomainObject.Predmet.OstaliListFormatedWithAdressOIB>
    <izvorni_sadrzaj>
      <item>Dragica Golomejić, OIB 31592708418, Celovečki Odvojak V. 4, 10000 Zagreb punomoćnik sudionika u postupku IVAN I RITA jednostavno društvo s ograničenom odgovornošću za usluge</item>
    </izvorni_sadrzaj>
    <derivirana_varijabla naziv="DomainObject.Predmet.OstaliListFormatedWithAdressOIB_1">
      <item>Dragica Golomejić, OIB 31592708418, Celovečki Odvojak V. 4, 10000 Zagreb punomoćnik sudionika u postupku IVAN I RITA jednostavno društvo s ograničenom odgovornošću za usluge</item>
    </derivirana_varijabla>
  </DomainObject.Predmet.OstaliListFormatedWithAdressOIB>
  <DomainObject.Predmet.OstaliListNazivFormated>
    <izvorni_sadrzaj>
      <item>Dragica Golomejić</item>
    </izvorni_sadrzaj>
    <derivirana_varijabla naziv="DomainObject.Predmet.OstaliListNazivFormated_1">
      <item>Dragica Golomejić</item>
    </derivirana_varijabla>
  </DomainObject.Predmet.OstaliListNazivFormated>
  <DomainObject.Predmet.OstaliListNazivFormatedOIB>
    <izvorni_sadrzaj>
      <item>Dragica Golomejić, OIB 31592708418</item>
    </izvorni_sadrzaj>
    <derivirana_varijabla naziv="DomainObject.Predmet.OstaliListNazivFormatedOIB_1">
      <item>Dragica Golomejić, OIB 31592708418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I RITA jednostavno društvo s ograničenom odgovornošću za usluge</izvorni_sadrzaj>
    <derivirana_varijabla naziv="DomainObject.Predmet.ProtustrankaIDrugi_1">IVAN I RITA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I RITA jednostavno društvo s ograničenom odgovornošću za usluge, OIB 65896262349, Celovečki odvojak V. 4, 10000 Zagreb</izvorni_sadrzaj>
    <derivirana_varijabla naziv="DomainObject.Predmet.ProtustrankaIDrugiAdressOIB_1">IVAN I RITA jednostavno društvo s ograničenom odgovornošću za usluge, OIB 65896262349, Celovečki odvojak V.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I RITA jednostavno društvo s ograničenom odgovornošću za usluge</item>
      <item>Dragica Golomejić</item>
    </izvorni_sadrzaj>
    <derivirana_varijabla naziv="DomainObject.Predmet.SudioniciListNaziv_1">
      <item>FINA Regionalni centar Zagreb</item>
      <item>IVAN I RITA jednostavno društvo s ograničenom odgovornošću za usluge</item>
      <item>Dragica Golomejić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IVAN I RITA jednostavno društvo s ograničenom odgovornošću za usluge, OIB 65896262349, Celovečki odvojak V. 4,10000 Zagreb</item>
      <item>Dragica Golomejić, OIB 31592708418, Celovečki Odvojak V. 4,10000 Zagreb</item>
    </izvorni_sadrzaj>
    <derivirana_varijabla naziv="DomainObject.Predmet.SudioniciListAdressOIB_1">
      <item>FINA Regionalni centar Zagreb, OIB 85821130368, Trg svibanjskih žrtava 1995. br. 1,10000 Zagreb</item>
      <item>IVAN I RITA jednostavno društvo s ograničenom odgovornošću za usluge, OIB 65896262349, Celovečki odvojak V. 4,10000 Zagreb</item>
      <item>Dragica Golomejić, OIB 31592708418, Celovečki Odvojak V.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65896262349</item>
      <item>, OIB 31592708418</item>
    </izvorni_sadrzaj>
    <derivirana_varijabla naziv="DomainObject.Predmet.SudioniciListNazivOIB_1">
      <item>, OIB 85821130368</item>
      <item>, OIB 65896262349</item>
      <item>, OIB 31592708418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B9446-678C-4574-98A8-D32AAB4AC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728</properties:Words>
  <properties:Characters>3800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2017-11-21T08:36:00Z</dcterms:created>
  <dc:creator>x</dc:creator>
  <cp:lastModifiedBy>Matea Bizjak</cp:lastModifiedBy>
  <cp:lastPrinted>2017-11-21T12:08:00Z</cp:lastPrinted>
  <dcterms:modified xmlns:xsi="http://www.w3.org/2001/XMLSchema-instance" xsi:type="dcterms:W3CDTF">2017-11-21T12:08:00Z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