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f755" w14:paraId="7a3f755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3A238F">
        <w:rPr>
          <w:szCs w:val="24"/>
        </w:rPr>
        <w:t>1073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6746C6">
        <w:t>USLUŽNA,TRGOVAČKA I PROIZVODNA ZADRUGA-MIBID za usluge, trgovinu i proizvodnju, Koprivnica</w:t>
      </w:r>
      <w:r w:rsidR="00126612">
        <w:t xml:space="preserve">, </w:t>
      </w:r>
      <w:r w:rsidR="006746C6">
        <w:t>Pavelinska 6 a</w:t>
      </w:r>
      <w:r w:rsidR="000F77CF">
        <w:t>, OIB:</w:t>
      </w:r>
      <w:r w:rsidR="006746C6">
        <w:t xml:space="preserve"> 74488808930</w:t>
      </w:r>
      <w:r w:rsidR="007D3B29">
        <w:t xml:space="preserve">, dana </w:t>
      </w:r>
      <w:r w:rsidR="00205F1A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6746C6" w:rsidRPr="006746C6">
        <w:t xml:space="preserve"> </w:t>
      </w:r>
      <w:r w:rsidR="006746C6">
        <w:t>USLUŽNA,TRGOVAČKA I PROIZVODNA ZADRUGA-MIBID za usluge, trgovinu i proizvodnju, Koprivnica, Pavelinska 6 a, OIB: 74488808930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205F1A">
        <w:rPr>
          <w:szCs w:val="24"/>
        </w:rPr>
        <w:t>19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9E38BA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6746C6">
        <w:t>USLUŽNA,TRGOVAČKA I PROIZVODNA ZADRUGA-MIBID za usluge, trgovinu i proizvodnju, Koprivnica, Pavelinska 6 a, OIB: 74488808930.</w:t>
      </w:r>
    </w:p>
    <w:p w:rsidRDefault="006746C6" w:rsidP="00CE3446" w:rsidR="006746C6">
      <w:pPr>
        <w:jc w:val="both"/>
      </w:pPr>
    </w:p>
    <w:p w:rsidRDefault="00DF4B3F" w:rsidP="009F5F2C" w:rsidR="009F5F2C" w:rsidRPr="00962A57">
      <w:pPr>
        <w:ind w:firstLine="708"/>
        <w:jc w:val="both"/>
      </w:pPr>
      <w:r w:rsidRPr="00962A57">
        <w:t>III Za stečajnog upravitelja imenuje se</w:t>
      </w:r>
      <w:r w:rsidR="009F5F2C">
        <w:t xml:space="preserve"> Lidija Lesar, Travnička 26, Čakovec, OIB: 29389899347.</w:t>
      </w:r>
    </w:p>
    <w:p w:rsidRDefault="009E38BA" w:rsidP="00F807F3" w:rsidR="009E38BA">
      <w:pPr>
        <w:ind w:firstLine="708"/>
        <w:jc w:val="both"/>
      </w:pPr>
    </w:p>
    <w:p w:rsidRDefault="00024518" w:rsidP="00024518" w:rsidR="007A75CE" w:rsidRPr="00964C7D">
      <w:pPr>
        <w:jc w:val="both"/>
        <w:rPr>
          <w:szCs w:val="24"/>
        </w:rPr>
      </w:pPr>
      <w:r>
        <w:t xml:space="preserve">           </w:t>
      </w:r>
      <w:r w:rsidR="007A75CE"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6746C6" w:rsidRPr="006746C6">
        <w:t xml:space="preserve"> </w:t>
      </w:r>
      <w:r w:rsidR="006746C6">
        <w:t>USLUŽNA,TRGOVAČKA I PROIZVODNA ZADRUGA-MIBID za usluge, trgovinu i proizvodnju, Koprivnica, Pavelinska 6 a, OIB: 74488808930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6746C6">
        <w:rPr>
          <w:szCs w:val="24"/>
        </w:rPr>
        <w:t>14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205F1A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E402F" w:rsidR="00EB5764" w:rsidRPr="00F9154F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EB5764" w:rsidP="001D7A01" w:rsidR="00EB5764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6746C6">
        <w:t>USLUŽNA, TRGOVAČKA I PROIZVODNA ZADRUGA-MIBID za usluge, trgovinu i proizvodnju, Koprivnica, Pavelinska 6 a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78408B">
        <w:rPr>
          <w:szCs w:val="24"/>
        </w:rPr>
        <w:t>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9F5F2C">
        <w:t>Lidija Lesar, Travnička 26, Čakovec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024518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61B" w:rsidP="007A75CE" w:rsidR="00A4561B">
      <w:r>
        <w:separator/>
      </w:r>
    </w:p>
  </w:endnote>
  <w:endnote w:id="0" w:type="continuationSeparator">
    <w:p w:rsidRDefault="00A4561B" w:rsidP="007A75CE" w:rsidR="00A45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61B" w:rsidP="007A75CE" w:rsidR="00A4561B">
      <w:r>
        <w:separator/>
      </w:r>
    </w:p>
  </w:footnote>
  <w:footnote w:id="0" w:type="continuationSeparator">
    <w:p w:rsidRDefault="00A4561B" w:rsidP="007A75CE" w:rsidR="00A45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549C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3A238F">
      <w:t>1073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4518"/>
    <w:rsid w:val="000571E3"/>
    <w:rsid w:val="00064E14"/>
    <w:rsid w:val="00066F97"/>
    <w:rsid w:val="000B15A6"/>
    <w:rsid w:val="000E1119"/>
    <w:rsid w:val="000E402F"/>
    <w:rsid w:val="000F77CF"/>
    <w:rsid w:val="00126612"/>
    <w:rsid w:val="00165455"/>
    <w:rsid w:val="00182D43"/>
    <w:rsid w:val="001D7A01"/>
    <w:rsid w:val="001E69F5"/>
    <w:rsid w:val="00205F1A"/>
    <w:rsid w:val="00255595"/>
    <w:rsid w:val="00262B08"/>
    <w:rsid w:val="0028731D"/>
    <w:rsid w:val="002A6059"/>
    <w:rsid w:val="002B657B"/>
    <w:rsid w:val="002D464C"/>
    <w:rsid w:val="00370C48"/>
    <w:rsid w:val="00375932"/>
    <w:rsid w:val="003770E9"/>
    <w:rsid w:val="0037785D"/>
    <w:rsid w:val="003A238F"/>
    <w:rsid w:val="003B0029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746C6"/>
    <w:rsid w:val="0068190F"/>
    <w:rsid w:val="00693CD2"/>
    <w:rsid w:val="006C1AAA"/>
    <w:rsid w:val="006F25A8"/>
    <w:rsid w:val="00704110"/>
    <w:rsid w:val="007069FE"/>
    <w:rsid w:val="007247FE"/>
    <w:rsid w:val="00735822"/>
    <w:rsid w:val="00736EF3"/>
    <w:rsid w:val="00741660"/>
    <w:rsid w:val="00763E61"/>
    <w:rsid w:val="00764DFA"/>
    <w:rsid w:val="0078408B"/>
    <w:rsid w:val="007A75CE"/>
    <w:rsid w:val="007B0DF7"/>
    <w:rsid w:val="007B10CE"/>
    <w:rsid w:val="007D2071"/>
    <w:rsid w:val="007D3B29"/>
    <w:rsid w:val="007F2D48"/>
    <w:rsid w:val="00805570"/>
    <w:rsid w:val="00807802"/>
    <w:rsid w:val="00830F43"/>
    <w:rsid w:val="008354B4"/>
    <w:rsid w:val="00836343"/>
    <w:rsid w:val="00897C06"/>
    <w:rsid w:val="008A024C"/>
    <w:rsid w:val="008A49F0"/>
    <w:rsid w:val="008D374C"/>
    <w:rsid w:val="00907951"/>
    <w:rsid w:val="00933038"/>
    <w:rsid w:val="00933360"/>
    <w:rsid w:val="00937423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38BA"/>
    <w:rsid w:val="009E6198"/>
    <w:rsid w:val="009F5F2C"/>
    <w:rsid w:val="009F7651"/>
    <w:rsid w:val="00A4561B"/>
    <w:rsid w:val="00A56BA2"/>
    <w:rsid w:val="00A8549C"/>
    <w:rsid w:val="00A87D55"/>
    <w:rsid w:val="00A92369"/>
    <w:rsid w:val="00AB5C89"/>
    <w:rsid w:val="00AC5AD3"/>
    <w:rsid w:val="00AE3548"/>
    <w:rsid w:val="00B34567"/>
    <w:rsid w:val="00B375FC"/>
    <w:rsid w:val="00B7038C"/>
    <w:rsid w:val="00B81C47"/>
    <w:rsid w:val="00B8373D"/>
    <w:rsid w:val="00BD362E"/>
    <w:rsid w:val="00BE58EA"/>
    <w:rsid w:val="00BE6F91"/>
    <w:rsid w:val="00BF401D"/>
    <w:rsid w:val="00BF5CAE"/>
    <w:rsid w:val="00C06E09"/>
    <w:rsid w:val="00C102AA"/>
    <w:rsid w:val="00C63D07"/>
    <w:rsid w:val="00C64BCA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F005B"/>
    <w:rsid w:val="00DF4B3F"/>
    <w:rsid w:val="00EA5D61"/>
    <w:rsid w:val="00EB0969"/>
    <w:rsid w:val="00EB5764"/>
    <w:rsid w:val="00F0497A"/>
    <w:rsid w:val="00F25845"/>
    <w:rsid w:val="00F50578"/>
    <w:rsid w:val="00F6594B"/>
    <w:rsid w:val="00F8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4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49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4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4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4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49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4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4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St-1073/2015</izvorni_sadrzaj>
    <derivirana_varijabla naziv="DomainObject.Predmet.OznakaBroj_1">St-1073/2015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USLUŽNA, TRGOVAČKA I PROIZVODNA ZADRUGA-MIBID za usluge, trgovinu i proizvodnju</izvorni_sadrzaj>
    <derivirana_varijabla naziv="DomainObject.Predmet.ProtustrankaFormated_1">  USLUŽNA, TRGOVAČKA I PROIZVODNA ZADRUGA-MIBID za usluge, trgovinu i proizvodnju</derivirana_varijabla>
  </DomainObject.Predmet.ProtustrankaFormated>
  <DomainObject.Predmet.ProtustrankaFormatedOIB>
    <izvorni_sadrzaj>  USLUŽNA, TRGOVAČKA I PROIZVODNA ZADRUGA-MIBID za usluge, trgovinu i proizvodnju, OIB 74488808930</izvorni_sadrzaj>
    <derivirana_varijabla naziv="DomainObject.Predmet.ProtustrankaFormatedOIB_1">  USLUŽNA, TRGOVAČKA I PROIZVODNA ZADRUGA-MIBID za usluge, trgovinu i proizvodnju, OIB 74488808930</derivirana_varijabla>
  </DomainObject.Predmet.ProtustrankaFormatedOIB>
  <DomainObject.Predmet.ProtustrankaFormatedWithAdress>
    <izvorni_sadrzaj> USLUŽNA, TRGOVAČKA I PROIZVODNA ZADRUGA-MIBID za usluge, trgovinu i proizvodnju, Pavelinska 6/a, 48000 Koprivnica</izvorni_sadrzaj>
    <derivirana_varijabla naziv="DomainObject.Predmet.ProtustrankaFormatedWithAdress_1"> USLUŽNA, TRGOVAČKA I PROIZVODNA ZADRUGA-MIBID za usluge, trgovinu i proizvodnju, Pavelinska 6/a, 48000 Koprivnica</derivirana_varijabla>
  </DomainObject.Predmet.ProtustrankaFormatedWithAdress>
  <DomainObject.Predmet.ProtustrankaFormatedWithAdressOIB>
    <izvorni_sadrzaj> USLUŽNA, TRGOVAČKA I PROIZVODNA ZADRUGA-MIBID za usluge, trgovinu i proizvodnju, OIB 74488808930, Pavelinska 6/a, 48000 Koprivnica</izvorni_sadrzaj>
    <derivirana_varijabla naziv="DomainObject.Predmet.ProtustrankaFormatedWithAdressOIB_1"> USLUŽNA, TRGOVAČKA I PROIZVODNA ZADRUGA-MIBID za usluge, trgovinu i proizvodnju, OIB 74488808930, Pavelinska 6/a, 48000 Koprivnica</derivirana_varijabla>
  </DomainObject.Predmet.ProtustrankaFormatedWithAdressOIB>
  <DomainObject.Predmet.ProtustrankaWithAdress>
    <izvorni_sadrzaj>USLUŽNA, TRGOVAČKA I PROIZVODNA ZADRUGA-MIBID za usluge, trgovinu i proizvodnju Pavelinska 6/a, 48000 Koprivnica</izvorni_sadrzaj>
    <derivirana_varijabla naziv="DomainObject.Predmet.ProtustrankaWithAdress_1">USLUŽNA, TRGOVAČKA I PROIZVODNA ZADRUGA-MIBID za usluge, trgovinu i proizvodnju Pavelinska 6/a, 48000 Koprivnica</derivirana_varijabla>
  </DomainObject.Predmet.ProtustrankaWithAdress>
  <DomainObject.Predmet.ProtustrankaWithAdressOIB>
    <izvorni_sadrzaj>USLUŽNA, TRGOVAČKA I PROIZVODNA ZADRUGA-MIBID za usluge, trgovinu i proizvodnju, OIB 74488808930, Pavelinska 6/a, 48000 Koprivnica</izvorni_sadrzaj>
    <derivirana_varijabla naziv="DomainObject.Predmet.ProtustrankaWithAdressOIB_1">USLUŽNA, TRGOVAČKA I PROIZVODNA ZADRUGA-MIBID za usluge, trgovinu i proizvodnju, OIB 74488808930, Pavelinska 6/a, 48000 Koprivnica</derivirana_varijabla>
  </DomainObject.Predmet.ProtustrankaWithAdressOIB>
  <DomainObject.Predmet.ProtustrankaNazivFormated>
    <izvorni_sadrzaj>USLUŽNA, TRGOVAČKA I PROIZVODNA ZADRUGA-MIBID za usluge, trgovinu i proizvodnju</izvorni_sadrzaj>
    <derivirana_varijabla naziv="DomainObject.Predmet.ProtustrankaNazivFormated_1">USLUŽNA, TRGOVAČKA I PROIZVODNA ZADRUGA-MIBID za usluge, trgovinu i proizvodnju</derivirana_varijabla>
  </DomainObject.Predmet.ProtustrankaNazivFormated>
  <DomainObject.Predmet.ProtustrankaNazivFormatedOIB>
    <izvorni_sadrzaj>USLUŽNA, TRGOVAČKA I PROIZVODNA ZADRUGA-MIBID za usluge, trgovinu i proizvodnju, OIB 74488808930</izvorni_sadrzaj>
    <derivirana_varijabla naziv="DomainObject.Predmet.ProtustrankaNazivFormatedOIB_1">USLUŽNA, TRGOVAČKA I PROIZVODNA ZADRUGA-MIBID za usluge, trgovinu i proizvodnju, OIB 74488808930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14963.88</izvorni_sadrzaj>
    <derivirana_varijabla naziv="DomainObject.Predmet.TrenutnaVrijednost_1">14963.88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USLUŽNA, TRGOVAČKA I PROIZVODNA ZADRUGA-MIBID za usluge, trgovinu i proizvodnju</item>
    </izvorni_sadrzaj>
    <derivirana_varijabla naziv="DomainObject.Predmet.ProtuStrankaListFormated_1">
      <item>USLUŽNA, TRGOVAČKA I PROIZVODNA ZADRUGA-MIBID za usluge, trgovinu i proizvodnju</item>
    </derivirana_varijabla>
  </DomainObject.Predmet.ProtuStrankaListFormated>
  <DomainObject.Predmet.ProtuStrankaListFormatedOIB>
    <izvorni_sadrzaj>
      <item>USLUŽNA, TRGOVAČKA I PROIZVODNA ZADRUGA-MIBID za usluge, trgovinu i proizvodnju, OIB 74488808930</item>
    </izvorni_sadrzaj>
    <derivirana_varijabla naziv="DomainObject.Predmet.ProtuStrankaListFormatedOIB_1">
      <item>USLUŽNA, TRGOVAČKA I PROIZVODNA ZADRUGA-MIBID za usluge, trgovinu i proizvodnju, OIB 74488808930</item>
    </derivirana_varijabla>
  </DomainObject.Predmet.ProtuStrankaListFormatedOIB>
  <DomainObject.Predmet.ProtuStrankaListFormatedWithAdress>
    <izvorni_sadrzaj>
      <item>USLUŽNA, TRGOVAČKA I PROIZVODNA ZADRUGA-MIBID za usluge, trgovinu i proizvodnju, Pavelinska 6/a, 48000 Koprivnica</item>
    </izvorni_sadrzaj>
    <derivirana_varijabla naziv="DomainObject.Predmet.ProtuStrankaListFormatedWithAdress_1">
      <item>USLUŽNA, TRGOVAČKA I PROIZVODNA ZADRUGA-MIBID za usluge, trgovinu i proizvodnju, Pavelinska 6/a, 48000 Koprivnica</item>
    </derivirana_varijabla>
  </DomainObject.Predmet.ProtuStrankaListFormatedWithAdress>
  <DomainObject.Predmet.ProtuStrankaListFormatedWithAdressOIB>
    <izvorni_sadrzaj>
      <item>USLUŽNA, TRGOVAČKA I PROIZVODNA ZADRUGA-MIBID za usluge, trgovinu i proizvodnju, OIB 74488808930, Pavelinska 6/a, 48000 Koprivnica</item>
    </izvorni_sadrzaj>
    <derivirana_varijabla naziv="DomainObject.Predmet.ProtuStrankaListFormatedWithAdressOIB_1">
      <item>USLUŽNA, TRGOVAČKA I PROIZVODNA ZADRUGA-MIBID za usluge, trgovinu i proizvodnju, OIB 74488808930, Pavelinska 6/a, 48000 Koprivnica</item>
    </derivirana_varijabla>
  </DomainObject.Predmet.ProtuStrankaListFormatedWithAdressOIB>
  <DomainObject.Predmet.ProtuStrankaListNazivFormated>
    <izvorni_sadrzaj>
      <item>USLUŽNA, TRGOVAČKA I PROIZVODNA ZADRUGA-MIBID za usluge, trgovinu i proizvodnju</item>
    </izvorni_sadrzaj>
    <derivirana_varijabla naziv="DomainObject.Predmet.ProtuStrankaListNazivFormated_1">
      <item>USLUŽNA, TRGOVAČKA I PROIZVODNA ZADRUGA-MIBID za usluge, trgovinu i proizvodnju</item>
    </derivirana_varijabla>
  </DomainObject.Predmet.ProtuStrankaListNazivFormated>
  <DomainObject.Predmet.ProtuStrankaListNazivFormatedOIB>
    <izvorni_sadrzaj>
      <item>USLUŽNA, TRGOVAČKA I PROIZVODNA ZADRUGA-MIBID za usluge, trgovinu i proizvodnju, OIB 74488808930</item>
    </izvorni_sadrzaj>
    <derivirana_varijabla naziv="DomainObject.Predmet.ProtuStrankaListNazivFormatedOIB_1">
      <item>USLUŽNA, TRGOVAČKA I PROIZVODNA ZADRUGA-MIBID za usluge, trgovinu i proizvodnju, OIB 74488808930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USLUŽNA, TRGOVAČKA I PROIZVODNA ZADRUGA-MIBID za usluge, trgovinu i proizvodnju</izvorni_sadrzaj>
    <derivirana_varijabla naziv="DomainObject.Predmet.ProtustrankaIDrugi_1">USLUŽNA, TRGOVAČKA I PROIZVODNA ZADRUGA-MIBID za usluge,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USLUŽNA, TRGOVAČKA I PROIZVODNA ZADRUGA-MIBID za usluge, trgovinu i proizvodnju, OIB 74488808930, Pavelinska 6/a, 48000 Koprivnica</izvorni_sadrzaj>
    <derivirana_varijabla naziv="DomainObject.Predmet.ProtustrankaIDrugiAdressOIB_1">USLUŽNA, TRGOVAČKA I PROIZVODNA ZADRUGA-MIBID za usluge, trgovinu i proizvodnju, OIB 74488808930,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USLUŽNA, TRGOVAČKA I PROIZVODNA ZADRUGA-MIBID za usluge, trgovinu i proizvodnju</item>
      <item>E-oglasna ploča</item>
      <item>Sudski registar, Trgovački sud u Varaždinu</item>
    </izvorni_sadrzaj>
    <derivirana_varijabla naziv="DomainObject.Predmet.SudioniciListNaziv_1">
      <item>Financijska agencija</item>
      <item>USLUŽNA, TRGOVAČKA I PROIZVODNA ZADRUGA-MIBID za usluge, trgovinu i proizvodnju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USLUŽNA, TRGOVAČKA I PROIZVODNA ZADRUGA-MIBID za usluge, trgovinu i proizvodnju, OIB 74488808930, Pavelinska 6/a,48000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USLUŽNA, TRGOVAČKA I PROIZVODNA ZADRUGA-MIBID za usluge, trgovinu i proizvodnju, OIB 74488808930, Pavelinska 6/a,48000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74488808930</item>
      <item>, OIB null</item>
      <item>, OIB null</item>
    </izvorni_sadrzaj>
    <derivirana_varijabla naziv="DomainObject.Predmet.SudioniciListNazivOIB_1">
      <item>, OIB 85821130368</item>
      <item>, OIB 74488808930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2898</properties:Characters>
  <properties:Lines>91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2016-02-16T12:19:00Z</dcterms:created>
  <dc:creator>Ljubica Makovec</dc:creator>
  <cp:lastModifiedBy>Maja Marčec</cp:lastModifiedBy>
  <cp:lastPrinted>2016-02-19T07:14:00Z</cp:lastPrinted>
  <dcterms:modified xmlns:xsi="http://www.w3.org/2001/XMLSchema-instance" xsi:type="dcterms:W3CDTF">2016-02-19T07:15:00Z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