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7D737" w14:paraId="664283F8" w:rsidRDefault="00F35484" w:rsidP="00F35484" w:rsidR="00F35484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2"/>
        </w:rPr>
        <w:t xml:space="preserve">     </w:t>
      </w:r>
    </w:p>
    <w:p w14:textId="77777777" w14:paraId="20CDAD98" w:rsidRDefault="00F35484" w:rsidP="00F35484" w:rsidR="00F35484">
      <w:pPr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14:textId="77777777" w14:paraId="0D89544C" w:rsidRDefault="00F35484" w:rsidP="00F35484" w:rsidR="00F35484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6873A44D" w:rsidRDefault="00F35484" w:rsidP="00F35484" w:rsidR="00F35484">
      <w:pPr>
        <w:rPr>
          <w:sz w:val="22"/>
          <w:szCs w:val="22"/>
        </w:rPr>
      </w:pPr>
      <w:r>
        <w:rPr>
          <w:szCs w:val="22"/>
        </w:rPr>
        <w:t xml:space="preserve"> </w:t>
      </w: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Cs w:val="22"/>
        </w:rPr>
        <w:t xml:space="preserve">                </w:t>
      </w:r>
      <w:r>
        <w:rPr>
          <w:sz w:val="22"/>
          <w:szCs w:val="22"/>
        </w:rPr>
        <w:t>42 St-2191/2017</w:t>
      </w:r>
    </w:p>
    <w:p w14:textId="77777777" w14:paraId="3772FCC2" w:rsidRDefault="00F35484" w:rsidP="00F35484" w:rsidR="00F35484">
      <w:pPr>
        <w:rPr>
          <w:sz w:val="22"/>
          <w:szCs w:val="22"/>
        </w:rPr>
      </w:pPr>
    </w:p>
    <w:p w14:textId="77777777" w14:paraId="51576FB3" w:rsidRDefault="00F35484" w:rsidP="00F35484" w:rsidR="00F35484">
      <w:pPr>
        <w:rPr>
          <w:sz w:val="22"/>
          <w:szCs w:val="22"/>
        </w:rPr>
      </w:pPr>
    </w:p>
    <w:p w14:textId="77777777" w14:paraId="2264FBF9" w:rsidRDefault="00F35484" w:rsidP="00F35484" w:rsidR="00F35484">
      <w:pPr>
        <w:jc w:val="center"/>
        <w:rPr>
          <w:sz w:val="22"/>
          <w:szCs w:val="22"/>
        </w:rPr>
      </w:pPr>
      <w:r>
        <w:rPr>
          <w:sz w:val="22"/>
          <w:szCs w:val="22"/>
        </w:rPr>
        <w:t>U  I M E  R E P U B L I K E  H R V A T S K E</w:t>
      </w:r>
    </w:p>
    <w:p w14:textId="77777777" w14:paraId="1723400C" w:rsidRDefault="00F35484" w:rsidP="00F35484" w:rsidR="00F35484">
      <w:pPr>
        <w:jc w:val="center"/>
        <w:rPr>
          <w:sz w:val="22"/>
          <w:szCs w:val="22"/>
        </w:rPr>
      </w:pPr>
    </w:p>
    <w:p w14:textId="77777777" w14:paraId="3E5CD5DD" w:rsidRDefault="00F35484" w:rsidP="00F35484" w:rsidR="00F35484">
      <w:pPr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14:textId="77777777" w14:paraId="0A856065" w:rsidRDefault="00F35484" w:rsidP="00F35484" w:rsidR="00F35484">
      <w:pPr>
        <w:jc w:val="center"/>
        <w:rPr>
          <w:sz w:val="22"/>
          <w:szCs w:val="22"/>
        </w:rPr>
      </w:pPr>
    </w:p>
    <w:p w14:textId="77777777" w14:paraId="39CFC5C1" w:rsidRDefault="00F35484" w:rsidP="00F35484" w:rsidR="00F35484">
      <w:pPr>
        <w:jc w:val="center"/>
        <w:rPr>
          <w:sz w:val="22"/>
          <w:szCs w:val="22"/>
        </w:rPr>
      </w:pPr>
    </w:p>
    <w:p w14:textId="77777777" w14:paraId="72E24664" w:rsidRDefault="00F35484" w:rsidP="00F35484" w:rsidR="00F3548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ZAGREBU po sucu toga suda  Hrvoju Lukšiću, u stečajnom predmetu povodom zahtjeva FINANCIJSKE AGENCIJE, Regionalni centar Zagreb, Trg svibanjskih žrtava 1995 br. 1, OIB: 85821130368, za provedbu skraćenog stečajnog postupka nad dužnikom JOBER j.d.o.o. za trgovinu i usluge, Zagreb, 2. Stenjevečki odvojak 5, OIB: 55345651243, dana 5. prosinca 2017.g. </w:t>
      </w:r>
    </w:p>
    <w:p w14:textId="77777777" w14:paraId="6DB35CE4" w:rsidRDefault="00F35484" w:rsidP="00F35484" w:rsidR="00F35484">
      <w:pPr>
        <w:jc w:val="both"/>
        <w:rPr>
          <w:sz w:val="22"/>
          <w:szCs w:val="22"/>
        </w:rPr>
      </w:pPr>
    </w:p>
    <w:p w14:textId="77777777" w14:paraId="14FF8CB1" w:rsidRDefault="00F35484" w:rsidP="00F35484" w:rsidR="00F35484">
      <w:pPr>
        <w:jc w:val="center"/>
        <w:rPr>
          <w:sz w:val="22"/>
          <w:szCs w:val="22"/>
        </w:rPr>
      </w:pPr>
      <w:r>
        <w:rPr>
          <w:sz w:val="22"/>
          <w:szCs w:val="22"/>
        </w:rPr>
        <w:t>r i j e š i o  j e</w:t>
      </w:r>
    </w:p>
    <w:p w14:textId="77777777" w14:paraId="2AC53180" w:rsidRDefault="00F35484" w:rsidP="00F35484" w:rsidR="00F35484">
      <w:pPr>
        <w:jc w:val="center"/>
        <w:rPr>
          <w:sz w:val="22"/>
          <w:szCs w:val="22"/>
        </w:rPr>
      </w:pPr>
    </w:p>
    <w:p w14:textId="77777777" w14:paraId="6A08D51D" w:rsidRDefault="00F35484" w:rsidP="00F35484" w:rsidR="00F35484">
      <w:pPr>
        <w:jc w:val="center"/>
        <w:rPr>
          <w:sz w:val="22"/>
          <w:szCs w:val="22"/>
        </w:rPr>
      </w:pPr>
    </w:p>
    <w:p w14:textId="77777777" w14:paraId="6FE49CAA" w:rsidRDefault="00F35484" w:rsidP="00F35484" w:rsidR="00F35484">
      <w:pPr>
        <w:ind w:firstLine="708" w:right="-2"/>
        <w:jc w:val="both"/>
        <w:rPr>
          <w:szCs w:val="22"/>
        </w:rPr>
      </w:pPr>
      <w:r>
        <w:rPr>
          <w:sz w:val="22"/>
          <w:szCs w:val="22"/>
        </w:rPr>
        <w:t>Odbacuje se prijedlog</w:t>
      </w:r>
      <w:r>
        <w:rPr>
          <w:szCs w:val="22"/>
        </w:rPr>
        <w:t xml:space="preserve"> predlagatelja </w:t>
      </w:r>
      <w:r>
        <w:rPr>
          <w:sz w:val="22"/>
          <w:szCs w:val="22"/>
        </w:rPr>
        <w:t>FINANCIJSKE AGENCIJE, Regionalni centar Zagreb, Trg svibanjskih žrtava 1995 br. 1, OIB: 85821130368, za otvaranje stečajnog postupka nad dužnikom JOBER j.d.o.o. za trgovinu i usluge, Zagreb, 2. Stenjevečki odvojak 5, OIB: 55345651243</w:t>
      </w:r>
      <w:r>
        <w:rPr>
          <w:szCs w:val="22"/>
        </w:rPr>
        <w:t>.</w:t>
      </w:r>
    </w:p>
    <w:p w14:textId="77777777" w14:paraId="305B0B83" w:rsidRDefault="00F35484" w:rsidP="00F35484" w:rsidR="00F35484">
      <w:pPr>
        <w:ind w:right="-2"/>
        <w:jc w:val="both"/>
        <w:rPr>
          <w:sz w:val="22"/>
          <w:szCs w:val="22"/>
        </w:rPr>
      </w:pPr>
    </w:p>
    <w:p w14:textId="77777777" w14:paraId="2FD56DB1" w:rsidRDefault="00F35484" w:rsidP="00F35484" w:rsidR="00F35484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14:textId="77777777" w14:paraId="29DDF59F" w:rsidRDefault="00F35484" w:rsidP="00F35484" w:rsidR="00F35484">
      <w:pPr>
        <w:jc w:val="center"/>
        <w:rPr>
          <w:sz w:val="22"/>
          <w:szCs w:val="22"/>
        </w:rPr>
      </w:pPr>
    </w:p>
    <w:p w14:textId="77777777" w14:paraId="432491D4" w:rsidRDefault="00F35484" w:rsidP="00F35484" w:rsidR="00F35484">
      <w:pPr>
        <w:jc w:val="center"/>
        <w:rPr>
          <w:sz w:val="22"/>
          <w:szCs w:val="22"/>
        </w:rPr>
      </w:pPr>
    </w:p>
    <w:p w14:textId="77777777" w14:paraId="6CFB4D47" w:rsidRDefault="00F35484" w:rsidP="00F35484" w:rsidR="00F3548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Dana 3. kolovoza 2017.g. Financijska agencija (dalje: FINA) podnijela  je prijedlog za pokretanje stečajnog postupka nad trgovačkim društvom JOBER j.d.o.o. za trgovinu i usluge, Zagreb, 2. Stenjevečki odvojak 5, OIB: 55345651243. </w:t>
      </w:r>
    </w:p>
    <w:p w14:textId="77777777" w14:paraId="7FD07FC5" w:rsidRDefault="00F35484" w:rsidP="00F35484" w:rsidR="00F3548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Zaključkom od 27. rujna 2017.g. pozvan je HRVATSKI ZAVOD ZA MIROVINSKO OSIGURANJE, Zagreb, Trpimirova 4, očitovati se ima li naznačeni dužnik zaposlenika. </w:t>
      </w:r>
    </w:p>
    <w:p w14:textId="77777777" w14:paraId="7CC2A6D1" w:rsidRDefault="00F35484" w:rsidP="00F35484" w:rsidR="00F3548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 čl. 430, 17 i 13 SZ-a</w:t>
      </w:r>
      <w:r>
        <w:t xml:space="preserve"> </w:t>
      </w:r>
      <w:r>
        <w:rPr>
          <w:sz w:val="22"/>
          <w:szCs w:val="22"/>
        </w:rPr>
        <w:t xml:space="preserve">zaključkom od 27. rujna 2017.g. pozvane su osobe ovlaštene za zastupanje dužnika po zakonu u roku 15 dana podnijeti sudu javnobilježnički ovjerovljen popis imovine i obveza na propisanom obrascu, dok su oglasom od istog datuma </w:t>
      </w:r>
      <w:r>
        <w:t xml:space="preserve">sukladno </w:t>
      </w:r>
      <w:r>
        <w:rPr>
          <w:sz w:val="22"/>
          <w:szCs w:val="22"/>
        </w:rPr>
        <w:t>čl. 430 i 431 SZ-a pozvani vjerovnici dužnika u roku od 45 dana od dana objave oglasa, predložiti otvaranje stečajnog postupka nad dužnikom, te po pozivu suda predujmiti sredstva za namirenje troškova postupka.</w:t>
      </w:r>
    </w:p>
    <w:p w14:textId="77777777" w14:paraId="5286A2AD" w:rsidRDefault="00F35484" w:rsidP="00F35484" w:rsidR="00F3548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Podneskom od 16. listopada 2017.g., HRVATSKI ZAVOD ZA MIROVINSKO OSIGURANJE, Zagreb, dostavio je podatke o zaposlenima kod dužnika te je iz podneska razvidno da dužnik ima jednog zaposlenog. </w:t>
      </w:r>
    </w:p>
    <w:p w14:textId="77777777" w14:paraId="121B9F57" w:rsidRDefault="00F35484" w:rsidP="00F35484" w:rsidR="00F35484">
      <w:pPr>
        <w:tabs>
          <w:tab w:pos="709" w:val="left"/>
        </w:tabs>
      </w:pPr>
      <w:r>
        <w:rPr>
          <w:sz w:val="22"/>
          <w:szCs w:val="22"/>
        </w:rPr>
        <w:tab/>
        <w:t>Zastupnik po zakonu dužnika nije postupio po zaključku suda.</w:t>
      </w:r>
    </w:p>
    <w:p w14:textId="77777777" w14:paraId="48BC93F0" w:rsidRDefault="00F35484" w:rsidP="00F35484" w:rsidR="00F3548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Niti jedan od vjerovnika nije u ostavljenom roku podnio prijedlog za otvaranje stečajnog postupka. </w:t>
      </w:r>
    </w:p>
    <w:p w14:textId="77777777" w14:paraId="05843509" w:rsidRDefault="00F35484" w:rsidP="00F35484" w:rsidR="00F3548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3BF33B63" w:rsidRDefault="00F35484" w:rsidP="00F35484" w:rsidR="00F3548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D3A29BD" w:rsidRDefault="00F35484" w:rsidP="00F35484" w:rsidR="00F3548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B6043A0" w:rsidRDefault="00F35484" w:rsidP="00F35484" w:rsidR="00F3548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70F36A6" w:rsidRDefault="00F35484" w:rsidP="00F35484" w:rsidR="00F3548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1DB0833B" w:rsidRDefault="00F35484" w:rsidP="00F35484" w:rsidR="00F3548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7A72AC1" w:rsidRDefault="00F35484" w:rsidP="00F35484" w:rsidR="00F35484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14:textId="77777777" w14:paraId="031FEA0F" w:rsidRDefault="00F35484" w:rsidP="00F35484" w:rsidR="00F35484">
      <w:pPr>
        <w:tabs>
          <w:tab w:pos="709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>42 St-2191/2017</w:t>
      </w:r>
    </w:p>
    <w:p w14:textId="77777777" w14:paraId="7A6300E9" w:rsidRDefault="00F35484" w:rsidP="00F35484" w:rsidR="00F35484">
      <w:pPr>
        <w:tabs>
          <w:tab w:pos="709" w:val="left"/>
        </w:tabs>
        <w:jc w:val="right"/>
        <w:rPr>
          <w:sz w:val="22"/>
          <w:szCs w:val="22"/>
        </w:rPr>
      </w:pPr>
    </w:p>
    <w:p w14:textId="77777777" w14:paraId="4326E514" w:rsidRDefault="00F35484" w:rsidP="00F35484" w:rsidR="00F35484">
      <w:pPr>
        <w:ind w:firstLine="708"/>
        <w:jc w:val="both"/>
        <w:rPr>
          <w:sz w:val="22"/>
          <w:szCs w:val="22"/>
        </w:rPr>
      </w:pPr>
    </w:p>
    <w:p w14:textId="77777777" w14:paraId="462F1964" w:rsidRDefault="00F35484" w:rsidP="00F35484" w:rsidR="00F35484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postoje evidentirane neizvršene osnove za plaćanje u neprekinutom razdoblju od 120 dana, te ako nisu ispunjene pretpostavke za pokretanje drugog postupka radi brisanja iz sudskoga registra. </w:t>
      </w:r>
    </w:p>
    <w:p w14:textId="77777777" w14:paraId="17EDE51A" w:rsidRDefault="00F35484" w:rsidP="00F35484" w:rsidR="00F35484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Kako iz podneska Hrvatskog zavoda za mirovinsko osiguranje proizlazi da dužnik ima jednog zaposlenika, nisu ispunjene pretpostavke za provedbu skraćenog stečajnog postupka nad dužnikom, pa je sud riješio kao u izreci ovog rješenja. </w:t>
      </w:r>
    </w:p>
    <w:p w14:textId="77777777" w14:paraId="1C7ACCC5" w:rsidRDefault="00F35484" w:rsidP="00F35484" w:rsidR="00F35484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2E0E6F7E" w:rsidRDefault="00F35484" w:rsidP="00F35484" w:rsidR="00F3548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5. prosinca 2017.g. </w:t>
      </w:r>
    </w:p>
    <w:p w14:textId="77777777" w14:paraId="7AD80B03" w:rsidRDefault="00F35484" w:rsidP="00F35484" w:rsidR="00F35484">
      <w:pPr>
        <w:jc w:val="center"/>
        <w:rPr>
          <w:sz w:val="22"/>
          <w:szCs w:val="22"/>
        </w:rPr>
      </w:pPr>
    </w:p>
    <w:p w14:textId="77777777" w14:paraId="4D2B74EA" w:rsidRDefault="00F35484" w:rsidP="00F35484" w:rsidR="00F35484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pl-PL"/>
        </w:rPr>
        <w:t>SUDAC:</w:t>
      </w:r>
    </w:p>
    <w:p w14:textId="77777777" w14:paraId="17311465" w:rsidRDefault="00F35484" w:rsidP="00F35484" w:rsidR="00F35484">
      <w:pPr>
        <w:jc w:val="both"/>
        <w:rPr>
          <w:sz w:val="22"/>
          <w:szCs w:val="22"/>
          <w:lang w:val="pl-PL"/>
        </w:rPr>
      </w:pPr>
    </w:p>
    <w:p w14:textId="77777777" w14:paraId="50E822EF" w:rsidRDefault="00F35484" w:rsidP="00F35484" w:rsidR="00F35484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>Hrvoje Lukšić,v.r.</w:t>
      </w:r>
    </w:p>
    <w:p w14:textId="77777777" w14:paraId="74910629" w:rsidRDefault="00F35484" w:rsidP="00F35484" w:rsidR="00F35484">
      <w:pPr>
        <w:jc w:val="both"/>
        <w:rPr>
          <w:sz w:val="22"/>
          <w:szCs w:val="22"/>
          <w:lang w:val="pl-PL"/>
        </w:rPr>
      </w:pPr>
    </w:p>
    <w:p w14:textId="77777777" w14:paraId="7AA63CD7" w:rsidRDefault="00F35484" w:rsidP="00F35484" w:rsidR="00F35484">
      <w:pPr>
        <w:jc w:val="both"/>
        <w:rPr>
          <w:sz w:val="22"/>
          <w:szCs w:val="22"/>
          <w:lang w:val="pl-PL"/>
        </w:rPr>
      </w:pPr>
      <w:r>
        <w:rPr>
          <w:sz w:val="20"/>
          <w:szCs w:val="20"/>
        </w:rPr>
        <w:t xml:space="preserve">POUKA O PRAVNOM LIJEKU: </w:t>
      </w:r>
    </w:p>
    <w:p w14:textId="77777777" w14:paraId="5678FE2A" w:rsidRDefault="00F35484" w:rsidP="00F35484" w:rsidR="00F3548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14:textId="77777777" w14:paraId="7ABB670C" w:rsidRDefault="00F35484" w:rsidP="00F35484" w:rsidR="00F35484">
      <w:pPr>
        <w:jc w:val="both"/>
        <w:rPr>
          <w:sz w:val="20"/>
          <w:szCs w:val="20"/>
        </w:rPr>
      </w:pPr>
    </w:p>
    <w:p w14:textId="77777777" w14:paraId="026D36BE" w:rsidRDefault="00F35484" w:rsidP="00F35484" w:rsidR="00F35484">
      <w:pPr>
        <w:rPr>
          <w:sz w:val="22"/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2"/>
          <w:szCs w:val="22"/>
        </w:rPr>
        <w:t>Za točnost otpravka</w:t>
      </w:r>
    </w:p>
    <w:p w14:textId="77777777" w14:paraId="32D9C268" w:rsidRDefault="00F35484" w:rsidP="00F35484" w:rsidR="00F35484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6703F024" w:rsidRDefault="00F35484" w:rsidP="00F35484" w:rsidR="00F35484">
      <w:pPr>
        <w:jc w:val="both"/>
        <w:rPr>
          <w:sz w:val="20"/>
          <w:szCs w:val="20"/>
        </w:rPr>
      </w:pPr>
    </w:p>
    <w:p w14:textId="77777777" w14:paraId="1D207630" w:rsidRDefault="00F35484" w:rsidP="00F35484" w:rsidR="00F35484">
      <w:pPr>
        <w:jc w:val="both"/>
        <w:rPr>
          <w:sz w:val="22"/>
          <w:szCs w:val="22"/>
        </w:rPr>
      </w:pPr>
    </w:p>
    <w:p w14:textId="77777777" w14:paraId="0162D281" w:rsidRDefault="00F35484" w:rsidP="00F35484" w:rsidR="00F35484">
      <w:pPr>
        <w:tabs>
          <w:tab w:pos="709" w:val="left"/>
        </w:tabs>
        <w:rPr>
          <w:sz w:val="20"/>
          <w:szCs w:val="20"/>
        </w:rPr>
      </w:pPr>
    </w:p>
    <w:p w14:textId="77777777" w14:paraId="473241C8" w:rsidRDefault="00F35484" w:rsidP="00F35484" w:rsidR="00F35484">
      <w:pPr>
        <w:tabs>
          <w:tab w:pos="709" w:val="left"/>
        </w:tabs>
        <w:rPr>
          <w:sz w:val="20"/>
          <w:szCs w:val="20"/>
        </w:rPr>
      </w:pPr>
    </w:p>
    <w:p w14:textId="77777777" w14:paraId="6E1261DB" w:rsidRDefault="00F35484" w:rsidP="00F35484" w:rsidR="00F35484">
      <w:pPr>
        <w:tabs>
          <w:tab w:pos="709" w:val="left"/>
        </w:tabs>
        <w:rPr>
          <w:sz w:val="20"/>
          <w:szCs w:val="20"/>
        </w:rPr>
      </w:pPr>
    </w:p>
    <w:p w14:textId="77777777" w14:paraId="52410FCF" w:rsidRDefault="00F35484" w:rsidP="00F35484" w:rsidR="00F35484">
      <w:pPr>
        <w:tabs>
          <w:tab w:pos="709" w:val="left"/>
        </w:tabs>
        <w:rPr>
          <w:sz w:val="20"/>
          <w:szCs w:val="20"/>
        </w:rPr>
      </w:pPr>
    </w:p>
    <w:p w14:textId="77777777" w14:paraId="25085EC7" w:rsidRDefault="00F35484" w:rsidP="00F35484" w:rsidR="00F35484">
      <w:pPr>
        <w:tabs>
          <w:tab w:pos="709" w:val="left"/>
        </w:tabs>
        <w:rPr>
          <w:sz w:val="20"/>
          <w:szCs w:val="20"/>
        </w:rPr>
      </w:pPr>
    </w:p>
    <w:p w14:textId="77777777" w14:paraId="4D28C552" w:rsidRDefault="00F35484" w:rsidP="00F35484" w:rsidR="00F35484">
      <w:pPr>
        <w:tabs>
          <w:tab w:pos="709" w:val="left"/>
        </w:tabs>
        <w:rPr>
          <w:sz w:val="20"/>
          <w:szCs w:val="20"/>
        </w:rPr>
      </w:pPr>
    </w:p>
    <w:p w14:textId="77777777" w14:paraId="3026AA24" w:rsidRDefault="00F35484" w:rsidP="00F35484" w:rsidR="00F35484">
      <w:pPr>
        <w:tabs>
          <w:tab w:pos="709" w:val="left"/>
        </w:tabs>
        <w:rPr>
          <w:sz w:val="20"/>
          <w:szCs w:val="20"/>
        </w:rPr>
      </w:pPr>
    </w:p>
    <w:p w14:textId="77777777" w14:paraId="5659E844" w:rsidRDefault="00F35484" w:rsidP="00F35484" w:rsidR="00F35484">
      <w:pPr>
        <w:tabs>
          <w:tab w:pos="709" w:val="left"/>
        </w:tabs>
        <w:rPr>
          <w:sz w:val="20"/>
          <w:szCs w:val="20"/>
        </w:rPr>
      </w:pPr>
    </w:p>
    <w:p w14:textId="77777777" w14:paraId="52305397" w:rsidRDefault="00F35484" w:rsidP="00F35484" w:rsidR="00F35484">
      <w:pPr>
        <w:tabs>
          <w:tab w:pos="709" w:val="left"/>
        </w:tabs>
        <w:rPr>
          <w:sz w:val="20"/>
          <w:szCs w:val="20"/>
        </w:rPr>
      </w:pPr>
    </w:p>
    <w:p w14:textId="77777777" w14:paraId="2303AE5C" w:rsidRDefault="00F35484" w:rsidP="00F35484" w:rsidR="00F35484">
      <w:pPr>
        <w:tabs>
          <w:tab w:pos="709" w:val="left"/>
        </w:tabs>
        <w:rPr>
          <w:sz w:val="20"/>
          <w:szCs w:val="20"/>
        </w:rPr>
      </w:pPr>
    </w:p>
    <w:p w14:textId="77777777" w14:paraId="5F44C57A" w:rsidRDefault="00F35484" w:rsidP="00F35484" w:rsidR="00F35484">
      <w:pPr>
        <w:tabs>
          <w:tab w:pos="709" w:val="left"/>
        </w:tabs>
        <w:rPr>
          <w:sz w:val="20"/>
          <w:szCs w:val="20"/>
        </w:rPr>
      </w:pPr>
    </w:p>
    <w:p w14:textId="77777777" w14:paraId="6C58D327" w:rsidRDefault="00F35484" w:rsidP="00F35484" w:rsidR="00F35484">
      <w:pPr>
        <w:tabs>
          <w:tab w:pos="709" w:val="left"/>
        </w:tabs>
        <w:rPr>
          <w:sz w:val="20"/>
          <w:szCs w:val="20"/>
        </w:rPr>
      </w:pPr>
    </w:p>
    <w:p w14:textId="0D05BDCE" w14:paraId="0D05BDC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35484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35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4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4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4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4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F35484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F35484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54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548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35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4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4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4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4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F35484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35484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54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548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6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2191</izvorni_sadrzaj>
    <derivirana_varijabla naziv="DomainObject.Predmet.Broj_1">2191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St-2191/2017</izvorni_sadrzaj>
    <derivirana_varijabla naziv="DomainObject.Predmet.OznakaBroj_1">St-2191/2017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JOBER j.d.o.o. za trgovinu i usluge</izvorni_sadrzaj>
    <derivirana_varijabla naziv="DomainObject.Predmet.ProtustrankaFormated_1">  JOBER j.d.o.o. za trgovinu i usluge</derivirana_varijabla>
  </DomainObject.Predmet.ProtustrankaFormated>
  <DomainObject.Predmet.ProtustrankaFormatedOIB>
    <izvorni_sadrzaj>  JOBER j.d.o.o. za trgovinu i usluge, OIB 55345651243</izvorni_sadrzaj>
    <derivirana_varijabla naziv="DomainObject.Predmet.ProtustrankaFormatedOIB_1">  JOBER j.d.o.o. za trgovinu i usluge, OIB 55345651243</derivirana_varijabla>
  </DomainObject.Predmet.ProtustrankaFormatedOIB>
  <DomainObject.Predmet.ProtustrankaFormatedWithAdress>
    <izvorni_sadrzaj> JOBER j.d.o.o. za trgovinu i usluge, 2. Stenjevečki odvojak 5 , 10000 Zagreb</izvorni_sadrzaj>
    <derivirana_varijabla naziv="DomainObject.Predmet.ProtustrankaFormatedWithAdress_1"> JOBER j.d.o.o. za trgovinu i usluge, 2. Stenjevečki odvojak 5 , 10000 Zagreb</derivirana_varijabla>
  </DomainObject.Predmet.ProtustrankaFormatedWithAdress>
  <DomainObject.Predmet.ProtustrankaFormatedWithAdressOIB>
    <izvorni_sadrzaj> JOBER j.d.o.o. za trgovinu i usluge, OIB 55345651243, 2. Stenjevečki odvojak 5 , 10000 Zagreb</izvorni_sadrzaj>
    <derivirana_varijabla naziv="DomainObject.Predmet.ProtustrankaFormatedWithAdressOIB_1"> JOBER j.d.o.o. za trgovinu i usluge, OIB 55345651243, 2. Stenjevečki odvojak 5 , 10000 Zagreb</derivirana_varijabla>
  </DomainObject.Predmet.ProtustrankaFormatedWithAdressOIB>
  <DomainObject.Predmet.ProtustrankaWithAdress>
    <izvorni_sadrzaj>JOBER j.d.o.o. za trgovinu i usluge 2. Stenjevečki odvojak 5 , 10000 Zagreb</izvorni_sadrzaj>
    <derivirana_varijabla naziv="DomainObject.Predmet.ProtustrankaWithAdress_1">JOBER j.d.o.o. za trgovinu i usluge 2. Stenjevečki odvojak 5 , 10000 Zagreb</derivirana_varijabla>
  </DomainObject.Predmet.ProtustrankaWithAdress>
  <DomainObject.Predmet.ProtustrankaWithAdressOIB>
    <izvorni_sadrzaj>JOBER j.d.o.o. za trgovinu i usluge, OIB 55345651243, 2. Stenjevečki odvojak 5 , 10000 Zagreb</izvorni_sadrzaj>
    <derivirana_varijabla naziv="DomainObject.Predmet.ProtustrankaWithAdressOIB_1">JOBER j.d.o.o. za trgovinu i usluge, OIB 55345651243, 2. Stenjevečki odvojak 5 , 10000 Zagreb</derivirana_varijabla>
  </DomainObject.Predmet.ProtustrankaWithAdressOIB>
  <DomainObject.Predmet.ProtustrankaNazivFormated>
    <izvorni_sadrzaj>JOBER j.d.o.o. za trgovinu i usluge</izvorni_sadrzaj>
    <derivirana_varijabla naziv="DomainObject.Predmet.ProtustrankaNazivFormated_1">JOBER j.d.o.o. za trgovinu i usluge</derivirana_varijabla>
  </DomainObject.Predmet.ProtustrankaNazivFormated>
  <DomainObject.Predmet.ProtustrankaNazivFormatedOIB>
    <izvorni_sadrzaj>JOBER j.d.o.o. za trgovinu i usluge, OIB 55345651243</izvorni_sadrzaj>
    <derivirana_varijabla naziv="DomainObject.Predmet.ProtustrankaNazivFormatedOIB_1">JOBER j.d.o.o. za trgovinu i usluge, OIB 55345651243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JOBER j.d.o.o. za trgovinu i usluge</item>
    </izvorni_sadrzaj>
    <derivirana_varijabla naziv="DomainObject.Predmet.ProtuStrankaListFormated_1">
      <item>JOBER j.d.o.o. za trgovinu i usluge</item>
    </derivirana_varijabla>
  </DomainObject.Predmet.ProtuStrankaListFormated>
  <DomainObject.Predmet.ProtuStrankaListFormatedOIB>
    <izvorni_sadrzaj>
      <item>JOBER j.d.o.o. za trgovinu i usluge, OIB 55345651243</item>
    </izvorni_sadrzaj>
    <derivirana_varijabla naziv="DomainObject.Predmet.ProtuStrankaListFormatedOIB_1">
      <item>JOBER j.d.o.o. za trgovinu i usluge, OIB 55345651243</item>
    </derivirana_varijabla>
  </DomainObject.Predmet.ProtuStrankaListFormatedOIB>
  <DomainObject.Predmet.ProtuStrankaListFormatedWithAdress>
    <izvorni_sadrzaj>
      <item>JOBER j.d.o.o. za trgovinu i usluge, 2. Stenjevečki odvojak 5 , 10000 Zagreb</item>
    </izvorni_sadrzaj>
    <derivirana_varijabla naziv="DomainObject.Predmet.ProtuStrankaListFormatedWithAdress_1">
      <item>JOBER j.d.o.o. za trgovinu i usluge, 2. Stenjevečki odvojak 5 , 10000 Zagreb</item>
    </derivirana_varijabla>
  </DomainObject.Predmet.ProtuStrankaListFormatedWithAdress>
  <DomainObject.Predmet.ProtuStrankaListFormatedWithAdressOIB>
    <izvorni_sadrzaj>
      <item>JOBER j.d.o.o. za trgovinu i usluge, OIB 55345651243, 2. Stenjevečki odvojak 5 , 10000 Zagreb</item>
    </izvorni_sadrzaj>
    <derivirana_varijabla naziv="DomainObject.Predmet.ProtuStrankaListFormatedWithAdressOIB_1">
      <item>JOBER j.d.o.o. za trgovinu i usluge, OIB 55345651243, 2. Stenjevečki odvojak 5 , 10000 Zagreb</item>
    </derivirana_varijabla>
  </DomainObject.Predmet.ProtuStrankaListFormatedWithAdressOIB>
  <DomainObject.Predmet.ProtuStrankaListNazivFormated>
    <izvorni_sadrzaj>
      <item>JOBER j.d.o.o. za trgovinu i usluge</item>
    </izvorni_sadrzaj>
    <derivirana_varijabla naziv="DomainObject.Predmet.ProtuStrankaListNazivFormated_1">
      <item>JOBER j.d.o.o. za trgovinu i usluge</item>
    </derivirana_varijabla>
  </DomainObject.Predmet.ProtuStrankaListNazivFormated>
  <DomainObject.Predmet.ProtuStrankaListNazivFormatedOIB>
    <izvorni_sadrzaj>
      <item>JOBER j.d.o.o. za trgovinu i usluge, OIB 55345651243</item>
    </izvorni_sadrzaj>
    <derivirana_varijabla naziv="DomainObject.Predmet.ProtuStrankaListNazivFormatedOIB_1">
      <item>JOBER j.d.o.o. za trgovinu i usluge, OIB 55345651243</item>
    </derivirana_varijabla>
  </DomainObject.Predmet.ProtuStrankaListNazivFormatedOIB>
  <DomainObject.Predmet.OstaliListFormated>
    <izvorni_sadrzaj>
      <item>Nikola Berišić</item>
      <item>HRVATSKI ZAVOD ZA MIROVINSKO OSIGURANJE</item>
    </izvorni_sadrzaj>
    <derivirana_varijabla naziv="DomainObject.Predmet.OstaliListFormated_1">
      <item>Nikola Berišić</item>
      <item>HRVATSKI ZAVOD ZA MIROVINSKO OSIGURANJE</item>
    </derivirana_varijabla>
  </DomainObject.Predmet.OstaliListFormated>
  <DomainObject.Predmet.OstaliListFormatedOIB>
    <izvorni_sadrzaj>
      <item>Nikola Berišić, OIB 42038771186</item>
      <item>HRVATSKI ZAVOD ZA MIROVINSKO OSIGURANJE, OIB 84397956623</item>
    </izvorni_sadrzaj>
    <derivirana_varijabla naziv="DomainObject.Predmet.OstaliListFormatedOIB_1">
      <item>Nikola Berišić, OIB 42038771186</item>
      <item>HRVATSKI ZAVOD ZA MIROVINSKO OSIGURANJE, OIB 84397956623</item>
    </derivirana_varijabla>
  </DomainObject.Predmet.OstaliListFormatedOIB>
  <DomainObject.Predmet.OstaliListFormatedWithAdress>
    <izvorni_sadrzaj>
      <item>Nikola Berišić, Stenjevečki Odvojak Ii. 5, 10000 Zagreb</item>
      <item>HRVATSKI ZAVOD ZA MIROVINSKO OSIGURANJE, Trpimirova 4, 10000 Zagreb</item>
    </izvorni_sadrzaj>
    <derivirana_varijabla naziv="DomainObject.Predmet.OstaliListFormatedWithAdress_1">
      <item>Nikola Berišić, Stenjevečki Odvojak Ii. 5,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Nikola Berišić, OIB 42038771186, Stenjevečki Odvojak Ii. 5, 10000 Zagreb</item>
      <item>HRVATSKI ZAVOD ZA MIROVINSKO OSIGURANJE, OIB 84397956623, Trpimirova 4, 10000 Zagreb</item>
    </izvorni_sadrzaj>
    <derivirana_varijabla naziv="DomainObject.Predmet.OstaliListFormatedWithAdressOIB_1">
      <item>Nikola Berišić, OIB 42038771186, Stenjevečki Odvojak Ii. 5,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Nikola Berišić</item>
      <item>HRVATSKI ZAVOD ZA MIROVINSKO OSIGURANJE</item>
    </izvorni_sadrzaj>
    <derivirana_varijabla naziv="DomainObject.Predmet.OstaliListNazivFormated_1">
      <item>Nikola Berišić</item>
      <item>HRVATSKI ZAVOD ZA MIROVINSKO OSIGURANJE</item>
    </derivirana_varijabla>
  </DomainObject.Predmet.OstaliListNazivFormated>
  <DomainObject.Predmet.OstaliListNazivFormatedOIB>
    <izvorni_sadrzaj>
      <item>Nikola Berišić, OIB 42038771186</item>
      <item>HRVATSKI ZAVOD ZA MIROVINSKO OSIGURANJE, OIB 84397956623</item>
    </izvorni_sadrzaj>
    <derivirana_varijabla naziv="DomainObject.Predmet.OstaliListNazivFormatedOIB_1">
      <item>Nikola Berišić, OIB 42038771186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JOBER j.d.o.o. za trgovinu i usluge</izvorni_sadrzaj>
    <derivirana_varijabla naziv="DomainObject.Predmet.ProtustrankaIDrugi_1">JOBER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JOBER j.d.o.o. za trgovinu i usluge, OIB 55345651243, 2. Stenjevečki odvojak 5 , 10000 Zagreb</izvorni_sadrzaj>
    <derivirana_varijabla naziv="DomainObject.Predmet.ProtustrankaIDrugiAdressOIB_1">JOBER j.d.o.o. za trgovinu i usluge, OIB 55345651243, 2. Stenjevečki odvojak 5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JOBER j.d.o.o. za trgovinu i usluge</item>
      <item>FINA Regionalni centar Zagreb</item>
      <item>Nikola Berišić</item>
      <item>HRVATSKI ZAVOD ZA MIROVINSKO OSIGURANJE</item>
    </izvorni_sadrzaj>
    <derivirana_varijabla naziv="DomainObject.Predmet.SudioniciListNaziv_1">
      <item>JOBER j.d.o.o. za trgovinu i usluge</item>
      <item>FINA Regionalni centar Zagreb</item>
      <item>Nikola Berišić</item>
      <item>HRVATSKI ZAVOD ZA MIROVINSKO OSIGURANJE</item>
    </derivirana_varijabla>
  </DomainObject.Predmet.SudioniciListNaziv>
  <DomainObject.Predmet.SudioniciListAdressOIB>
    <izvorni_sadrzaj>
      <item>JOBER j.d.o.o. za trgovinu i usluge, OIB 55345651243, 2. Stenjevečki odvojak 5 ,10000 Zagreb</item>
      <item>FINA Regionalni centar Zagreb, OIB 85821130368, Trg svibanjskih žrtava 1995. 1,10000 Zagreb</item>
      <item>Nikola Berišić, OIB 42038771186, Stenjevečki Odvojak Ii. 5,10000 Zagreb</item>
      <item>HRVATSKI ZAVOD ZA MIROVINSKO OSIGURANJE, OIB 84397956623, Trpimirova 4,10000 Zagreb</item>
    </izvorni_sadrzaj>
    <derivirana_varijabla naziv="DomainObject.Predmet.SudioniciListAdressOIB_1">
      <item>JOBER j.d.o.o. za trgovinu i usluge, OIB 55345651243, 2. Stenjevečki odvojak 5 ,10000 Zagreb</item>
      <item>FINA Regionalni centar Zagreb, OIB 85821130368, Trg svibanjskih žrtava 1995. 1,10000 Zagreb</item>
      <item>Nikola Berišić, OIB 42038771186, Stenjevečki Odvojak Ii. 5,10000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55345651243</item>
      <item>, OIB 85821130368</item>
      <item>, OIB 42038771186</item>
      <item>, OIB 84397956623</item>
    </izvorni_sadrzaj>
    <derivirana_varijabla naziv="DomainObject.Predmet.SudioniciListNazivOIB_1">
      <item>, OIB 55345651243</item>
      <item>, OIB 85821130368</item>
      <item>, OIB 42038771186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472</properties:Words>
  <properties:Characters>2545</properties:Characters>
  <properties:Lines>91</properties:Lines>
  <properties:Paragraphs>27</properties:Paragraphs>
  <properties:TotalTime>1</properties:TotalTime>
  <properties:ScaleCrop>false</properties:ScaleCrop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2017-12-05T09:31:00Z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