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6027B6" w:rsidR="007F266D" w:rsidRPr="00200BDF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D93918" w:rsidP="006027B6" w:rsidR="007F266D" w:rsidRPr="00200BD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00BDF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F266D" w:rsidP="006027B6" w:rsidR="007F266D" w:rsidRPr="00200BD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F266D" w:rsidP="006027B6" w:rsidR="007F266D" w:rsidRPr="00200BDF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00BDF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F266D" w:rsidP="006027B6" w:rsidR="007F266D" w:rsidRPr="00200BDF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00BDF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F266D" w:rsidP="006027B6" w:rsidR="007F266D" w:rsidRPr="00200BDF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200BDF">
              <w:rPr>
                <w:rFonts w:hAnsi="Times New Roman" w:ascii="Times New Roman"/>
                <w:bCs/>
                <w:sz w:val="24"/>
                <w:szCs w:val="24"/>
              </w:rPr>
              <w:t xml:space="preserve">Zagreb, </w:t>
            </w:r>
            <w:proofErr w:type="spellStart"/>
            <w:r w:rsidRPr="00200BDF">
              <w:rPr>
                <w:rFonts w:hAnsi="Times New Roman" w:ascii="Times New Roman"/>
                <w:bCs/>
                <w:sz w:val="24"/>
                <w:szCs w:val="24"/>
              </w:rPr>
              <w:t>Amruševa</w:t>
            </w:r>
            <w:proofErr w:type="spellEnd"/>
            <w:r w:rsidRPr="00200BDF">
              <w:rPr>
                <w:rFonts w:hAnsi="Times New Roman" w:ascii="Times New Roman"/>
                <w:bCs/>
                <w:sz w:val="24"/>
                <w:szCs w:val="24"/>
              </w:rPr>
              <w:t xml:space="preserve"> 2/II</w:t>
            </w:r>
          </w:p>
          <w:p w:rsidRDefault="007F266D" w:rsidP="006027B6" w:rsidR="007F266D" w:rsidRPr="00200BDF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3d824ef" w14:paraId="3d824ef" w:rsidRDefault="007F266D" w:rsidP="007F266D" w:rsidR="007F266D" w:rsidRPr="00200BD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200BDF">
        <w:rPr>
          <w:rFonts w:hAnsi="Times New Roman" w:ascii="Times New Roman"/>
          <w:sz w:val="24"/>
          <w:szCs w:val="24"/>
        </w:rPr>
        <w:t>3 St-</w:t>
      </w:r>
      <w:r w:rsidR="00200BDF" w:rsidRPr="00200BDF">
        <w:rPr>
          <w:rFonts w:hAnsi="Times New Roman" w:ascii="Times New Roman"/>
          <w:sz w:val="24"/>
          <w:szCs w:val="24"/>
        </w:rPr>
        <w:t>132/15-31</w:t>
      </w:r>
    </w:p>
    <w:p w:rsidRDefault="007F266D" w:rsidP="007F266D" w:rsidR="007F266D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jc w:val="center"/>
        <w:rPr>
          <w:rFonts w:hAnsi="Times New Roman" w:ascii="Times New Roman"/>
          <w:b/>
          <w:sz w:val="24"/>
          <w:szCs w:val="24"/>
        </w:rPr>
      </w:pPr>
      <w:r w:rsidRPr="00200BDF">
        <w:rPr>
          <w:rFonts w:hAnsi="Times New Roman" w:ascii="Times New Roman"/>
          <w:b/>
          <w:sz w:val="24"/>
          <w:szCs w:val="24"/>
        </w:rPr>
        <w:t>O B A V I J E S T</w:t>
      </w: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  <w:r w:rsidRPr="00200BDF">
        <w:rPr>
          <w:rFonts w:hAnsi="Times New Roman" w:ascii="Times New Roman"/>
          <w:sz w:val="24"/>
          <w:szCs w:val="24"/>
        </w:rPr>
        <w:tab/>
        <w:t>Rješenjem ovog suda broj 3 St-</w:t>
      </w:r>
      <w:r w:rsidR="00200BDF" w:rsidRPr="00200BDF">
        <w:rPr>
          <w:rFonts w:hAnsi="Times New Roman" w:ascii="Times New Roman"/>
          <w:sz w:val="24"/>
          <w:szCs w:val="24"/>
        </w:rPr>
        <w:t>132/15</w:t>
      </w:r>
      <w:r w:rsidRPr="00200BDF">
        <w:rPr>
          <w:rFonts w:hAnsi="Times New Roman" w:ascii="Times New Roman"/>
          <w:sz w:val="24"/>
          <w:szCs w:val="24"/>
        </w:rPr>
        <w:t xml:space="preserve"> od </w:t>
      </w:r>
      <w:r w:rsidR="00E11C77" w:rsidRPr="00200BDF">
        <w:rPr>
          <w:rFonts w:hAnsi="Times New Roman" w:ascii="Times New Roman"/>
          <w:sz w:val="24"/>
          <w:szCs w:val="24"/>
        </w:rPr>
        <w:t xml:space="preserve">25. </w:t>
      </w:r>
      <w:r w:rsidR="00200BDF" w:rsidRPr="00200BDF">
        <w:rPr>
          <w:rFonts w:hAnsi="Times New Roman" w:ascii="Times New Roman"/>
          <w:sz w:val="24"/>
          <w:szCs w:val="24"/>
        </w:rPr>
        <w:t>svibnja</w:t>
      </w:r>
      <w:r w:rsidR="00E11C77" w:rsidRPr="00200BDF">
        <w:rPr>
          <w:rFonts w:hAnsi="Times New Roman" w:ascii="Times New Roman"/>
          <w:sz w:val="24"/>
          <w:szCs w:val="24"/>
        </w:rPr>
        <w:t xml:space="preserve"> 2017</w:t>
      </w:r>
      <w:r w:rsidR="00B84FF4" w:rsidRPr="00200BDF">
        <w:rPr>
          <w:rFonts w:hAnsi="Times New Roman" w:ascii="Times New Roman"/>
          <w:sz w:val="24"/>
          <w:szCs w:val="24"/>
        </w:rPr>
        <w:t>.g.</w:t>
      </w:r>
      <w:r w:rsidRPr="00200BDF">
        <w:rPr>
          <w:rFonts w:hAnsi="Times New Roman" w:ascii="Times New Roman"/>
          <w:sz w:val="24"/>
          <w:szCs w:val="24"/>
        </w:rPr>
        <w:t xml:space="preserve"> u stečajnom postupku nad stečajnim dužnikom </w:t>
      </w:r>
      <w:r w:rsidR="00200BDF" w:rsidRPr="00200BDF">
        <w:rPr>
          <w:rFonts w:hAnsi="Times New Roman" w:ascii="Times New Roman"/>
          <w:sz w:val="24"/>
          <w:szCs w:val="24"/>
        </w:rPr>
        <w:t xml:space="preserve">TRIPUS d.o.o. Zagreb, </w:t>
      </w:r>
      <w:proofErr w:type="spellStart"/>
      <w:r w:rsidR="00200BDF" w:rsidRPr="00200BDF">
        <w:rPr>
          <w:rFonts w:hAnsi="Times New Roman" w:ascii="Times New Roman"/>
          <w:sz w:val="24"/>
          <w:szCs w:val="24"/>
        </w:rPr>
        <w:t>Lukoranska</w:t>
      </w:r>
      <w:proofErr w:type="spellEnd"/>
      <w:r w:rsidR="00200BDF" w:rsidRPr="00200BDF">
        <w:rPr>
          <w:rFonts w:hAnsi="Times New Roman" w:ascii="Times New Roman"/>
          <w:sz w:val="24"/>
          <w:szCs w:val="24"/>
        </w:rPr>
        <w:t xml:space="preserve"> 8, OIB: 04370558154</w:t>
      </w:r>
      <w:r w:rsidRPr="00200BDF">
        <w:rPr>
          <w:rFonts w:hAnsi="Times New Roman" w:ascii="Times New Roman"/>
          <w:sz w:val="24"/>
          <w:szCs w:val="24"/>
        </w:rPr>
        <w:t xml:space="preserve">, određena je </w:t>
      </w:r>
      <w:r w:rsidRPr="00200BDF">
        <w:rPr>
          <w:rFonts w:hAnsi="Times New Roman" w:ascii="Times New Roman"/>
          <w:sz w:val="24"/>
          <w:szCs w:val="24"/>
          <w:effect w:val="blinkBackground"/>
        </w:rPr>
        <w:t xml:space="preserve">nagrada </w:t>
      </w:r>
      <w:r w:rsidRPr="00200BDF">
        <w:rPr>
          <w:rFonts w:hAnsi="Times New Roman" w:ascii="Times New Roman"/>
          <w:sz w:val="24"/>
          <w:szCs w:val="24"/>
        </w:rPr>
        <w:t xml:space="preserve">stečajnom upravitelju </w:t>
      </w:r>
      <w:r w:rsidR="00200BDF" w:rsidRPr="00200BDF">
        <w:rPr>
          <w:rFonts w:hAnsi="Times New Roman" w:ascii="Times New Roman"/>
          <w:sz w:val="24"/>
          <w:szCs w:val="24"/>
        </w:rPr>
        <w:t xml:space="preserve">Josipu Lončariću, </w:t>
      </w:r>
      <w:proofErr w:type="spellStart"/>
      <w:r w:rsidR="00200BDF" w:rsidRPr="00200BDF">
        <w:rPr>
          <w:rFonts w:hAnsi="Times New Roman" w:ascii="Times New Roman"/>
          <w:sz w:val="24"/>
          <w:szCs w:val="24"/>
        </w:rPr>
        <w:t>dipl.oecc</w:t>
      </w:r>
      <w:proofErr w:type="spellEnd"/>
      <w:r w:rsidR="00200BDF" w:rsidRPr="00200BDF">
        <w:rPr>
          <w:rFonts w:hAnsi="Times New Roman" w:ascii="Times New Roman"/>
          <w:sz w:val="24"/>
          <w:szCs w:val="24"/>
        </w:rPr>
        <w:t xml:space="preserve">. iz Zagreba, </w:t>
      </w:r>
      <w:proofErr w:type="spellStart"/>
      <w:r w:rsidR="00200BDF" w:rsidRPr="00200BDF">
        <w:rPr>
          <w:rFonts w:hAnsi="Times New Roman" w:ascii="Times New Roman"/>
          <w:sz w:val="24"/>
          <w:szCs w:val="24"/>
        </w:rPr>
        <w:t>Kosirnikova</w:t>
      </w:r>
      <w:proofErr w:type="spellEnd"/>
      <w:r w:rsidR="00200BDF" w:rsidRPr="00200BDF">
        <w:rPr>
          <w:rFonts w:hAnsi="Times New Roman" w:ascii="Times New Roman"/>
          <w:sz w:val="24"/>
          <w:szCs w:val="24"/>
        </w:rPr>
        <w:t xml:space="preserve"> 9.</w:t>
      </w:r>
    </w:p>
    <w:p w:rsidRDefault="00200BDF" w:rsidR="00200BD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  <w:r w:rsidRPr="00200BDF">
        <w:rPr>
          <w:rFonts w:hAnsi="Times New Roman" w:ascii="Times New Roman"/>
          <w:sz w:val="24"/>
          <w:szCs w:val="24"/>
        </w:rPr>
        <w:tab/>
        <w:t>Uvid u potpuni tekst rješenja može se izvršiti u sudskoj pisarnici.</w:t>
      </w: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jc w:val="center"/>
        <w:rPr>
          <w:rFonts w:hAnsi="Times New Roman" w:ascii="Times New Roman"/>
          <w:sz w:val="24"/>
          <w:szCs w:val="24"/>
        </w:rPr>
      </w:pPr>
      <w:r w:rsidRPr="00200BDF">
        <w:rPr>
          <w:rFonts w:hAnsi="Times New Roman" w:ascii="Times New Roman"/>
          <w:sz w:val="24"/>
          <w:szCs w:val="24"/>
        </w:rPr>
        <w:t xml:space="preserve">U Zagrebu,  </w:t>
      </w:r>
      <w:r w:rsidR="00E11C77" w:rsidRPr="00200BDF">
        <w:rPr>
          <w:rFonts w:hAnsi="Times New Roman" w:ascii="Times New Roman"/>
          <w:sz w:val="24"/>
          <w:szCs w:val="24"/>
        </w:rPr>
        <w:t xml:space="preserve">25. </w:t>
      </w:r>
      <w:r w:rsidR="00200BDF" w:rsidRPr="00200BDF">
        <w:rPr>
          <w:rFonts w:hAnsi="Times New Roman" w:ascii="Times New Roman"/>
          <w:sz w:val="24"/>
          <w:szCs w:val="24"/>
        </w:rPr>
        <w:t>svibnja</w:t>
      </w:r>
      <w:r w:rsidR="00E11C77" w:rsidRPr="00200BDF">
        <w:rPr>
          <w:rFonts w:hAnsi="Times New Roman" w:ascii="Times New Roman"/>
          <w:sz w:val="24"/>
          <w:szCs w:val="24"/>
        </w:rPr>
        <w:t xml:space="preserve"> 2017.</w:t>
      </w: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  <w:t xml:space="preserve">                  STEČAJNI SUDAC:</w:t>
      </w: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  <w:t xml:space="preserve">                MIHAEL KOVAČIĆ, v.r.</w:t>
      </w: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ind w:left="4248"/>
        <w:jc w:val="both"/>
        <w:rPr>
          <w:rFonts w:hAnsi="Times New Roman" w:ascii="Times New Roman"/>
          <w:sz w:val="24"/>
          <w:szCs w:val="24"/>
        </w:rPr>
      </w:pPr>
      <w:r w:rsidRPr="00200BDF">
        <w:rPr>
          <w:rFonts w:hAnsi="Times New Roman" w:ascii="Times New Roman"/>
          <w:sz w:val="24"/>
          <w:szCs w:val="24"/>
        </w:rPr>
        <w:t xml:space="preserve">          Za točnost otpravka-ovlaštena službenica</w:t>
      </w:r>
    </w:p>
    <w:p w:rsidRDefault="00A8264F" w:rsidR="00A8264F" w:rsidRPr="00200BDF">
      <w:pPr>
        <w:jc w:val="both"/>
        <w:rPr>
          <w:rFonts w:hAnsi="Times New Roman" w:ascii="Times New Roman"/>
          <w:sz w:val="24"/>
          <w:szCs w:val="24"/>
        </w:rPr>
      </w:pPr>
      <w:r w:rsidRPr="00200BDF">
        <w:rPr>
          <w:rFonts w:hAnsi="Times New Roman" w:ascii="Times New Roman"/>
          <w:sz w:val="24"/>
          <w:szCs w:val="24"/>
        </w:rPr>
        <w:t xml:space="preserve">                    </w:t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</w:r>
      <w:r w:rsidRPr="00200BDF">
        <w:rPr>
          <w:rFonts w:hAnsi="Times New Roman" w:ascii="Times New Roman"/>
          <w:sz w:val="24"/>
          <w:szCs w:val="24"/>
        </w:rPr>
        <w:tab/>
        <w:t xml:space="preserve">                         </w:t>
      </w:r>
      <w:r w:rsidR="00B84FF4" w:rsidRPr="00200BDF">
        <w:rPr>
          <w:rFonts w:hAnsi="Times New Roman" w:ascii="Times New Roman"/>
          <w:sz w:val="24"/>
          <w:szCs w:val="24"/>
        </w:rPr>
        <w:t>Sonja Pilić</w:t>
      </w: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color w:val="FFFFFF"/>
          <w:sz w:val="24"/>
          <w:szCs w:val="24"/>
        </w:rPr>
      </w:pPr>
      <w:r w:rsidRPr="00200BDF">
        <w:rPr>
          <w:rFonts w:hAnsi="Times New Roman" w:ascii="Times New Roman"/>
          <w:color w:val="FFFFFF"/>
          <w:sz w:val="24"/>
          <w:szCs w:val="24"/>
        </w:rPr>
        <w:t>DN-a:</w:t>
      </w:r>
    </w:p>
    <w:p w:rsidRDefault="00A8264F" w:rsidR="00A8264F" w:rsidRPr="00200BDF">
      <w:pPr>
        <w:rPr>
          <w:rFonts w:hAnsi="Times New Roman" w:ascii="Times New Roman"/>
          <w:color w:val="FFFFFF"/>
          <w:sz w:val="24"/>
          <w:szCs w:val="24"/>
        </w:rPr>
      </w:pPr>
      <w:r w:rsidRPr="00200BDF">
        <w:rPr>
          <w:rFonts w:hAnsi="Times New Roman" w:ascii="Times New Roman"/>
          <w:color w:val="FFFFFF"/>
          <w:sz w:val="24"/>
          <w:szCs w:val="24"/>
        </w:rPr>
        <w:t>1. Javnost-putem oglasne ploče/3 dana</w:t>
      </w:r>
    </w:p>
    <w:p w:rsidRDefault="00A8264F" w:rsidR="00A8264F" w:rsidRPr="00200BDF">
      <w:pPr>
        <w:rPr>
          <w:rFonts w:hAnsi="Times New Roman" w:ascii="Times New Roman"/>
          <w:color w:val="FFFFFF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A8264F" w:rsidR="00A8264F" w:rsidRPr="00200BDF">
      <w:pPr>
        <w:rPr>
          <w:rFonts w:hAnsi="Times New Roman" w:ascii="Times New Roman"/>
          <w:color w:val="FF0000"/>
          <w:sz w:val="24"/>
          <w:szCs w:val="24"/>
        </w:rPr>
      </w:pPr>
      <w:r w:rsidRPr="00200BDF">
        <w:rPr>
          <w:rFonts w:hAnsi="Times New Roman" w:ascii="Times New Roman"/>
          <w:color w:val="FF0000"/>
          <w:sz w:val="24"/>
          <w:szCs w:val="24"/>
        </w:rPr>
        <w:t xml:space="preserve"> </w:t>
      </w:r>
    </w:p>
    <w:p w:rsidRDefault="00A8264F" w:rsidR="00A8264F" w:rsidRPr="00200BDF">
      <w:pPr>
        <w:rPr>
          <w:rFonts w:hAnsi="Times New Roman" w:ascii="Times New Roman"/>
          <w:sz w:val="24"/>
          <w:szCs w:val="24"/>
        </w:rPr>
      </w:pPr>
    </w:p>
    <w:p w:rsidRDefault="00BD1D32" w:rsidR="00BD1D32" w:rsidRPr="00200BDF">
      <w:pPr>
        <w:rPr>
          <w:rFonts w:hAnsi="Times New Roman" w:ascii="Times New Roman"/>
          <w:sz w:val="24"/>
          <w:szCs w:val="24"/>
        </w:rPr>
      </w:pPr>
    </w:p>
    <w:sectPr w:rsidSect="00BC434E" w:rsidR="00BD1D32" w:rsidRPr="00200BDF">
      <w:pgSz w:h="16838" w:w="11906"/>
      <w:pgMar w:gutter="0" w:footer="709" w:header="709" w:left="1440" w:bottom="1440" w:right="144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264F"/>
    <w:rsid w:val="00033C99"/>
    <w:rsid w:val="00051C21"/>
    <w:rsid w:val="00063733"/>
    <w:rsid w:val="00081F0B"/>
    <w:rsid w:val="00092343"/>
    <w:rsid w:val="000A0BFF"/>
    <w:rsid w:val="000C5E5A"/>
    <w:rsid w:val="000C7A9F"/>
    <w:rsid w:val="00105EBF"/>
    <w:rsid w:val="0013136A"/>
    <w:rsid w:val="001441DD"/>
    <w:rsid w:val="00156BF6"/>
    <w:rsid w:val="001C5FAA"/>
    <w:rsid w:val="001C7636"/>
    <w:rsid w:val="001D085B"/>
    <w:rsid w:val="0020007A"/>
    <w:rsid w:val="00200BDF"/>
    <w:rsid w:val="00247D15"/>
    <w:rsid w:val="0025299B"/>
    <w:rsid w:val="002B0D65"/>
    <w:rsid w:val="002C00BB"/>
    <w:rsid w:val="002C0D52"/>
    <w:rsid w:val="002C7D69"/>
    <w:rsid w:val="002D4069"/>
    <w:rsid w:val="002D7240"/>
    <w:rsid w:val="00306F8B"/>
    <w:rsid w:val="00315A74"/>
    <w:rsid w:val="00323FA8"/>
    <w:rsid w:val="00335A4B"/>
    <w:rsid w:val="00341A46"/>
    <w:rsid w:val="00364ADF"/>
    <w:rsid w:val="00377000"/>
    <w:rsid w:val="003C139C"/>
    <w:rsid w:val="003C324C"/>
    <w:rsid w:val="003D027B"/>
    <w:rsid w:val="00411F8A"/>
    <w:rsid w:val="00453545"/>
    <w:rsid w:val="00462581"/>
    <w:rsid w:val="004C32DC"/>
    <w:rsid w:val="004D5B63"/>
    <w:rsid w:val="00574EF7"/>
    <w:rsid w:val="005A4FBE"/>
    <w:rsid w:val="005B2E4F"/>
    <w:rsid w:val="005F3E98"/>
    <w:rsid w:val="006027B6"/>
    <w:rsid w:val="0062257E"/>
    <w:rsid w:val="006229FB"/>
    <w:rsid w:val="00627749"/>
    <w:rsid w:val="006501CC"/>
    <w:rsid w:val="006605A9"/>
    <w:rsid w:val="0068385A"/>
    <w:rsid w:val="00713060"/>
    <w:rsid w:val="00737992"/>
    <w:rsid w:val="007501F7"/>
    <w:rsid w:val="007B3BFB"/>
    <w:rsid w:val="007F266D"/>
    <w:rsid w:val="007F7209"/>
    <w:rsid w:val="00822280"/>
    <w:rsid w:val="0082422F"/>
    <w:rsid w:val="00867AE6"/>
    <w:rsid w:val="008E199C"/>
    <w:rsid w:val="009279BF"/>
    <w:rsid w:val="009F4BFF"/>
    <w:rsid w:val="00A15A55"/>
    <w:rsid w:val="00A15FCA"/>
    <w:rsid w:val="00A806F0"/>
    <w:rsid w:val="00A8264F"/>
    <w:rsid w:val="00AA64E5"/>
    <w:rsid w:val="00AA7E13"/>
    <w:rsid w:val="00AC2C70"/>
    <w:rsid w:val="00AD4C1A"/>
    <w:rsid w:val="00AF4207"/>
    <w:rsid w:val="00B25502"/>
    <w:rsid w:val="00B567F6"/>
    <w:rsid w:val="00B816AB"/>
    <w:rsid w:val="00B84FF4"/>
    <w:rsid w:val="00BC434E"/>
    <w:rsid w:val="00BD1D32"/>
    <w:rsid w:val="00BE018B"/>
    <w:rsid w:val="00C14BC6"/>
    <w:rsid w:val="00C3798A"/>
    <w:rsid w:val="00C42BC5"/>
    <w:rsid w:val="00C62E03"/>
    <w:rsid w:val="00C63547"/>
    <w:rsid w:val="00CB2DE6"/>
    <w:rsid w:val="00D42227"/>
    <w:rsid w:val="00D628B1"/>
    <w:rsid w:val="00D70175"/>
    <w:rsid w:val="00D87463"/>
    <w:rsid w:val="00D93918"/>
    <w:rsid w:val="00DA68A4"/>
    <w:rsid w:val="00DA74FC"/>
    <w:rsid w:val="00DB736F"/>
    <w:rsid w:val="00DE7AB5"/>
    <w:rsid w:val="00E11C77"/>
    <w:rsid w:val="00E20FBA"/>
    <w:rsid w:val="00E55AEF"/>
    <w:rsid w:val="00E621A0"/>
    <w:rsid w:val="00E83B73"/>
    <w:rsid w:val="00E83EEC"/>
    <w:rsid w:val="00ED30D3"/>
    <w:rsid w:val="00EE3D68"/>
    <w:rsid w:val="00F065CD"/>
    <w:rsid w:val="00F40A70"/>
    <w:rsid w:val="00F77661"/>
    <w:rsid w:val="00FB27D8"/>
    <w:rsid w:val="00FB2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textfield" w:type="character">
    <w:name w:val="table_text_field"/>
    <w:basedOn w:val="Zadanifontodlomka"/>
    <w:rsid w:val="00A8264F"/>
  </w:style>
  <w:style w:styleId="Tekstbalonia" w:type="paragraph">
    <w:name w:val="Balloon Text"/>
    <w:basedOn w:val="Normal"/>
    <w:semiHidden/>
    <w:rsid w:val="00B84FF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0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40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4069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40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40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textfield" w:type="character">
    <w:name w:val="table_text_field"/>
    <w:basedOn w:val="Zadanifontodlomka"/>
    <w:rsid w:val="00A8264F"/>
  </w:style>
  <w:style w:styleId="Tekstbalonia" w:type="paragraph">
    <w:name w:val="Balloon Text"/>
    <w:basedOn w:val="Normal"/>
    <w:semiHidden/>
    <w:rsid w:val="00B84FF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40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40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4069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40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40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88</properties:Words>
  <properties:Characters>497</properties:Characters>
  <properties:Lines>44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2017-05-25T11:03:00Z</dcterms:created>
  <dc:creator>mcindric2</dc:creator>
  <cp:lastModifiedBy>Sonja Pilić</cp:lastModifiedBy>
  <cp:lastPrinted>2017-05-25T11:03:00Z</cp:lastPrinted>
  <dcterms:modified xmlns:xsi="http://www.w3.org/2001/XMLSchema-instance" xsi:type="dcterms:W3CDTF">2017-05-25T11:04:00Z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