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4ad7" w14:paraId="fa94ad7" w:rsidRDefault="00806E52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124FD6">
        <w:t xml:space="preserve"> St-</w:t>
      </w:r>
      <w:r w:rsidR="00B2390B">
        <w:t>557</w:t>
      </w:r>
      <w:r w:rsidR="00124FD6">
        <w:t>/17-</w:t>
      </w:r>
      <w:r w:rsidR="00DD3678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</w:t>
      </w:r>
      <w:r w:rsidR="004C1BF0">
        <w:t>sudskoj savjetnici Marini Ljubičić Knežević</w:t>
      </w:r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B2390B">
        <w:t>TAXI ZVJEZDICA j.d.o.o. za auto-taksi prijevoz i usluge, Osijek, Zrmanjska 29, MBS: 030166055, OIB: 35582043223</w:t>
      </w:r>
      <w:r>
        <w:t xml:space="preserve">, dana </w:t>
      </w:r>
      <w:r w:rsidR="00B70AC4">
        <w:t>17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B2390B">
        <w:t>TAXI ZVJEZDICA j.d.o.o. za auto-taksi prijevoz i usluge, Osijek, Zrmanjska 29, MBS: 030166055, OIB: 35582043223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3896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DD3678" w:rsidRPr="00432E7F">
        <w:t>Nada Reljić, Naselje A. Hebranga 7/9, Slavonski Brod, OIB: 63776354688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B2390B">
        <w:t>TAXI ZVJEZDICA j.d.o.o. za auto-taksi prijevoz i usluge, Osijek, Zrmanjska 29, MBS: 030166055, OIB: 35582043223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DD3678">
        <w:rPr>
          <w:bCs/>
        </w:rPr>
        <w:t>12</w:t>
      </w:r>
      <w:r>
        <w:rPr>
          <w:bCs/>
        </w:rPr>
        <w:t xml:space="preserve">. </w:t>
      </w:r>
      <w:r w:rsidR="00B70AC4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B2390B">
        <w:t>TAXI ZVJEZDICA j.d.o.o. za auto-taksi prijevoz i usluge, Osijek, Zrmanjska 29, MBS: 030166055, OIB: 35582043223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DD3678" w:rsidP="00102927" w:rsidR="00DD3678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806E52" w:rsidP="00102927" w:rsidR="00124FD6">
      <w:pPr>
        <w:pStyle w:val="Tijeloteksta"/>
        <w:ind w:left="708"/>
        <w:jc w:val="right"/>
      </w:pPr>
      <w:r>
        <w:t>19</w:t>
      </w:r>
      <w:r w:rsidR="00124FD6">
        <w:t xml:space="preserve"> St-</w:t>
      </w:r>
      <w:r w:rsidR="00B2390B">
        <w:t>557</w:t>
      </w:r>
      <w:r w:rsidR="00124FD6">
        <w:t>/17-</w:t>
      </w:r>
      <w:r w:rsidR="00DD3678">
        <w:t>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B2390B">
        <w:t>15</w:t>
      </w:r>
      <w:r>
        <w:t xml:space="preserve">. </w:t>
      </w:r>
      <w:r w:rsidR="00B70AC4">
        <w:t>svibnja</w:t>
      </w:r>
      <w:r>
        <w:t xml:space="preserve"> 2017., objavio oglas na mrežnoj stranici e-oglasna ploča sudova pod poslovnim brojem  St-</w:t>
      </w:r>
      <w:r w:rsidR="00B2390B">
        <w:t>557</w:t>
      </w:r>
      <w:r>
        <w:t xml:space="preserve">/17-3 sukladno članku 430.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B70AC4">
        <w:t>17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4C1BF0" w:rsidP="000412A0" w:rsidR="004C1BF0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  <w:r w:rsidR="004C1BF0" w:rsidRPr="004C1BF0">
        <w:rPr>
          <w:bCs/>
        </w:rPr>
        <w:t xml:space="preserve"> </w:t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</w:r>
      <w:r w:rsidR="004C1BF0">
        <w:rPr>
          <w:bCs/>
        </w:rPr>
        <w:tab/>
        <w:t>Sudska savjetnica</w:t>
      </w:r>
    </w:p>
    <w:p w:rsidRDefault="00124FD6" w:rsidP="004C1BF0" w:rsidR="004C1BF0" w:rsidRPr="00F2165F">
      <w:pPr>
        <w:jc w:val="both"/>
        <w:rPr>
          <w:bCs/>
        </w:rPr>
      </w:pPr>
      <w:r>
        <w:t>Snježana Markotić Jurić</w:t>
      </w:r>
      <w:r w:rsidR="004C1BF0" w:rsidRPr="004C1BF0">
        <w:t xml:space="preserve"> </w:t>
      </w:r>
      <w:r w:rsidR="004C1BF0">
        <w:tab/>
      </w:r>
      <w:r w:rsidR="004C1BF0">
        <w:tab/>
      </w:r>
      <w:r w:rsidR="004C1BF0">
        <w:tab/>
      </w:r>
      <w:r w:rsidR="004C1BF0">
        <w:tab/>
      </w:r>
      <w:r w:rsidR="004C1BF0">
        <w:tab/>
        <w:t xml:space="preserve">      Marina Ljubičić Knežević</w:t>
      </w:r>
    </w:p>
    <w:p w:rsidRDefault="00124FD6" w:rsidP="000412A0" w:rsidR="00124FD6">
      <w:pPr>
        <w:pStyle w:val="Tijeloteksta"/>
        <w:jc w:val="left"/>
      </w:pPr>
    </w:p>
    <w:p w:rsidRDefault="00124FD6" w:rsidP="004C1BF0" w:rsidR="004C1BF0">
      <w:pPr>
        <w:tabs>
          <w:tab w:pos="5812" w:val="left"/>
        </w:tabs>
        <w:ind w:firstLine="560" w:left="5812"/>
        <w:jc w:val="both"/>
        <w:rPr>
          <w:bCs/>
        </w:rPr>
      </w:pPr>
      <w:r>
        <w:tab/>
      </w:r>
      <w:r>
        <w:tab/>
      </w:r>
      <w:r w:rsidR="004C1BF0">
        <w:rPr>
          <w:bCs/>
        </w:rPr>
        <w:t xml:space="preserve">      </w:t>
      </w:r>
    </w:p>
    <w:p w:rsidRDefault="00124FD6" w:rsidP="004C1BF0" w:rsidR="00124FD6">
      <w:pPr>
        <w:pStyle w:val="Tijeloteksta"/>
        <w:ind w:left="360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70AC4">
        <w:t>4</w:t>
      </w:r>
      <w:r>
        <w:t>/</w:t>
      </w:r>
      <w:r w:rsidR="00B70AC4">
        <w:t>9</w:t>
      </w: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41638D"/>
    <w:rsid w:val="0042198A"/>
    <w:rsid w:val="00421D71"/>
    <w:rsid w:val="00423F56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1BF0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22B5C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06E52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AF2676"/>
    <w:rsid w:val="00B2390B"/>
    <w:rsid w:val="00B24B41"/>
    <w:rsid w:val="00B3448E"/>
    <w:rsid w:val="00B706CB"/>
    <w:rsid w:val="00B70AC4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D3678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B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2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B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2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ZVJEZDICA jednostavno društvo s ograničenom odgovornošću za auto-taksi prijevoz i usluge</izvorni_sadrzaj>
    <derivirana_varijabla naziv="DomainObject.Predmet.ProtustrankaFormated_1">  TAXI ZVJEZDICA jednostavno društvo s ograničenom odgovornošću za auto-taksi prijevoz i usluge</derivirana_varijabla>
  </DomainObject.Predmet.ProtustrankaFormated>
  <DomainObject.Predmet.ProtustrankaFormatedOIB>
    <izvorni_sadrzaj>  TAXI ZVJEZDICA jednostavno društvo s ograničenom odgovornošću za auto-taksi prijevoz i usluge, OIB 35582043223</izvorni_sadrzaj>
    <derivirana_varijabla naziv="DomainObject.Predmet.ProtustrankaFormatedOIB_1">  TAXI ZVJEZDICA jednostavno društvo s ograničenom odgovornošću za auto-taksi prijevoz i usluge, OIB 35582043223</derivirana_varijabla>
  </DomainObject.Predmet.ProtustrankaFormatedOIB>
  <DomainObject.Predmet.ProtustrankaFormatedWithAdress>
    <izvorni_sadrzaj> TAXI ZVJEZDICA jednostavno društvo s ograničenom odgovornošću za auto-taksi prijevoz i usluge, Zrmanjska 29, 31000 Osijek</izvorni_sadrzaj>
    <derivirana_varijabla naziv="DomainObject.Predmet.ProtustrankaFormatedWithAdress_1"> TAXI ZVJEZDICA jednostavno društvo s ograničenom odgovornošću za auto-taksi prijevoz i usluge, Zrmanjska 29, 31000 Osijek</derivirana_varijabla>
  </DomainObject.Predmet.ProtustrankaFormatedWithAdress>
  <DomainObject.Predmet.ProtustrankaFormatedWithAdressOIB>
    <izvorni_sadrzaj> TAXI ZVJEZDICA jednostavno društvo s ograničenom odgovornošću za auto-taksi prijevoz i usluge, OIB 35582043223, Zrmanjska 29, 31000 Osijek</izvorni_sadrzaj>
    <derivirana_varijabla naziv="DomainObject.Predmet.ProtustrankaFormatedWithAdressOIB_1"> TAXI ZVJEZDICA jednostavno društvo s ograničenom odgovornošću za auto-taksi prijevoz i usluge, OIB 35582043223, Zrmanjska 29, 31000 Osijek</derivirana_varijabla>
  </DomainObject.Predmet.ProtustrankaFormatedWithAdressOIB>
  <DomainObject.Predmet.ProtustrankaWithAdress>
    <izvorni_sadrzaj>TAXI ZVJEZDICA jednostavno društvo s ograničenom odgovornošću za auto-taksi prijevoz i usluge Zrmanjska 29, 31000 Osijek</izvorni_sadrzaj>
    <derivirana_varijabla naziv="DomainObject.Predmet.ProtustrankaWithAdress_1">TAXI ZVJEZDICA jednostavno društvo s ograničenom odgovornošću za auto-taksi prijevoz i usluge Zrmanjska 29, 31000 Osijek</derivirana_varijabla>
  </DomainObject.Predmet.ProtustrankaWithAdress>
  <DomainObject.Predmet.ProtustrankaWithAdressOIB>
    <izvorni_sadrzaj>TAXI ZVJEZDICA jednostavno društvo s ograničenom odgovornošću za auto-taksi prijevoz i usluge, OIB 35582043223, Zrmanjska 29, 31000 Osijek</izvorni_sadrzaj>
    <derivirana_varijabla naziv="DomainObject.Predmet.ProtustrankaWithAdressOIB_1">TAXI ZVJEZDICA jednostavno društvo s ograničenom odgovornošću za auto-taksi prijevoz i usluge, OIB 35582043223, Zrmanjska 29, 31000 Osijek</derivirana_varijabla>
  </DomainObject.Predmet.ProtustrankaWithAdressOIB>
  <DomainObject.Predmet.ProtustrankaNazivFormated>
    <izvorni_sadrzaj>TAXI ZVJEZDICA jednostavno društvo s ograničenom odgovornošću za auto-taksi prijevoz i usluge</izvorni_sadrzaj>
    <derivirana_varijabla naziv="DomainObject.Predmet.ProtustrankaNazivFormated_1">TAXI ZVJEZDICA jednostavno društvo s ograničenom odgovornošću za auto-taksi prijevoz i usluge</derivirana_varijabla>
  </DomainObject.Predmet.ProtustrankaNazivFormated>
  <DomainObject.Predmet.ProtustrankaNazivFormatedOIB>
    <izvorni_sadrzaj>TAXI ZVJEZDICA jednostavno društvo s ograničenom odgovornošću za auto-taksi prijevoz i usluge, OIB 35582043223</izvorni_sadrzaj>
    <derivirana_varijabla naziv="DomainObject.Predmet.ProtustrankaNazivFormatedOIB_1">TAXI ZVJEZDICA jednostavno društvo s ograničenom odgovornošću za auto-taksi prijevoz i usluge, OIB 35582043223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TAXI ZVJEZDICA jednostavno društvo s ograničenom odgovornošću za auto-taksi prijevoz i usluge</item>
    </izvorni_sadrzaj>
    <derivirana_varijabla naziv="DomainObject.Predmet.ProtuStrankaListFormated_1">
      <item>TAXI ZVJEZDICA jednostavno društvo s ograničenom odgovornošću za auto-taksi prijevoz i usluge</item>
    </derivirana_varijabla>
  </DomainObject.Predmet.ProtuStrankaListFormated>
  <DomainObject.Predmet.ProtuStrankaListFormatedOIB>
    <izvorni_sadrzaj>
      <item>TAXI ZVJEZDICA jednostavno društvo s ograničenom odgovornošću za auto-taksi prijevoz i usluge, OIB 35582043223</item>
    </izvorni_sadrzaj>
    <derivirana_varijabla naziv="DomainObject.Predmet.ProtuStrankaListFormatedOIB_1">
      <item>TAXI ZVJEZDICA jednostavno društvo s ograničenom odgovornošću za auto-taksi prijevoz i usluge, OIB 35582043223</item>
    </derivirana_varijabla>
  </DomainObject.Predmet.ProtuStrankaListFormatedOIB>
  <DomainObject.Predmet.ProtuStrankaListFormatedWithAdress>
    <izvorni_sadrzaj>
      <item>TAXI ZVJEZDICA jednostavno društvo s ograničenom odgovornošću za auto-taksi prijevoz i usluge, Zrmanjska 29, 31000 Osijek</item>
    </izvorni_sadrzaj>
    <derivirana_varijabla naziv="DomainObject.Predmet.ProtuStrankaListFormatedWithAdress_1">
      <item>TAXI ZVJEZDICA jednostavno društvo s ograničenom odgovornošću za auto-taksi prijevoz i usluge, Zrmanjska 29, 31000 Osijek</item>
    </derivirana_varijabla>
  </DomainObject.Predmet.ProtuStrankaListFormatedWithAdress>
  <DomainObject.Predmet.ProtuStrankaListFormatedWithAdressOIB>
    <izvorni_sadrzaj>
      <item>TAXI ZVJEZDICA jednostavno društvo s ograničenom odgovornošću za auto-taksi prijevoz i usluge, OIB 35582043223, Zrmanjska 29, 31000 Osijek</item>
    </izvorni_sadrzaj>
    <derivirana_varijabla naziv="DomainObject.Predmet.ProtuStrankaListFormatedWithAdressOIB_1">
      <item>TAXI ZVJEZDICA jednostavno društvo s ograničenom odgovornošću za auto-taksi prijevoz i usluge, OIB 35582043223, Zrmanjska 29, 31000 Osijek</item>
    </derivirana_varijabla>
  </DomainObject.Predmet.ProtuStrankaListFormatedWithAdressOIB>
  <DomainObject.Predmet.ProtuStrankaListNazivFormated>
    <izvorni_sadrzaj>
      <item>TAXI ZVJEZDICA jednostavno društvo s ograničenom odgovornošću za auto-taksi prijevoz i usluge</item>
    </izvorni_sadrzaj>
    <derivirana_varijabla naziv="DomainObject.Predmet.ProtuStrankaListNazivFormated_1">
      <item>TAXI ZVJEZDICA jednostavno društvo s ograničenom odgovornošću za auto-taksi prijevoz i usluge</item>
    </derivirana_varijabla>
  </DomainObject.Predmet.ProtuStrankaListNazivFormated>
  <DomainObject.Predmet.ProtuStrankaListNazivFormatedOIB>
    <izvorni_sadrzaj>
      <item>TAXI ZVJEZDICA jednostavno društvo s ograničenom odgovornošću za auto-taksi prijevoz i usluge, OIB 35582043223</item>
    </izvorni_sadrzaj>
    <derivirana_varijabla naziv="DomainObject.Predmet.ProtuStrankaListNazivFormatedOIB_1">
      <item>TAXI ZVJEZDICA jednostavno društvo s ograničenom odgovornošću za auto-taksi prijevoz i usluge, OIB 35582043223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TAXI ZVJEZDICA jednostavno društvo s ograničenom odgovornošću za auto-taksi prijevoz i usluge</izvorni_sadrzaj>
    <derivirana_varijabla naziv="DomainObject.Predmet.ProtustrankaIDrugi_1">TAXI ZVJEZDICA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TAXI ZVJEZDICA jednostavno društvo s ograničenom odgovornošću za auto-taksi prijevoz i usluge, OIB 35582043223, Zrmanjska 29, 31000 Osijek</izvorni_sadrzaj>
    <derivirana_varijabla naziv="DomainObject.Predmet.ProtustrankaIDrugiAdressOIB_1">TAXI ZVJEZDICA jednostavno društvo s ograničenom odgovornošću za auto-taksi prijevoz i usluge, OIB 35582043223,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TAXI ZVJEZDICA jednostavno društvo s ograničenom odgovornošću za auto-taksi prijevoz i usluge</item>
    </izvorni_sadrzaj>
    <derivirana_varijabla naziv="DomainObject.Predmet.SudioniciListNaziv_1">
      <item>FINA RC OSIJEK</item>
      <item>TAXI ZVJEZDICA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TAXI ZVJEZDICA jednostavno društvo s ograničenom odgovornošću za auto-taksi prijevoz i usluge, OIB 35582043223, Zrmanjska 29,31000 Osijek</item>
    </izvorni_sadrzaj>
    <derivirana_varijabla naziv="DomainObject.Predmet.SudioniciListAdressOIB_1">
      <item>FINA RC OSIJEK, OIB 85821130368</item>
      <item>TAXI ZVJEZDICA jednostavno društvo s ograničenom odgovornošću za auto-taksi prijevoz i usluge, OIB 35582043223,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35582043223</item>
    </izvorni_sadrzaj>
    <derivirana_varijabla naziv="DomainObject.Predmet.SudioniciListNazivOIB_1">
      <item>, OIB 85821130368</item>
      <item>, OIB 35582043223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2821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2017-07-17T09:32:00Z</dcterms:created>
  <dc:creator>Korisnik</dc:creator>
  <cp:lastModifiedBy>Snježana Markotić Jurić</cp:lastModifiedBy>
  <cp:lastPrinted>2017-07-17T09:31:00Z</cp:lastPrinted>
  <dcterms:modified xmlns:xsi="http://www.w3.org/2001/XMLSchema-instance" xsi:type="dcterms:W3CDTF">2017-07-17T11:15:00Z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