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45b9" w14:paraId="8bb45b9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51D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B151D"/>
    <w:rsid w:val="001F7D0E"/>
    <w:rsid w:val="00206EF3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St-260/2017</izvorni_sadrzaj>
    <derivirana_varijabla naziv="DomainObject.Predmet.OznakaBroj_1">St-260/2017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ALIBI jednostavno društvo s ograničenom odgovornošću za ugostiteljstvo</izvorni_sadrzaj>
    <derivirana_varijabla naziv="DomainObject.Predmet.ProtustrankaFormated_1">  ALIBI jednostavno društvo s ograničenom odgovornošću za ugostiteljstvo</derivirana_varijabla>
  </DomainObject.Predmet.ProtustrankaFormated>
  <DomainObject.Predmet.ProtustrankaFormatedOIB>
    <izvorni_sadrzaj>  ALIBI jednostavno društvo s ograničenom odgovornošću za ugostiteljstvo, OIB 23312731291</izvorni_sadrzaj>
    <derivirana_varijabla naziv="DomainObject.Predmet.ProtustrankaFormatedOIB_1">  ALIBI jednostavno društvo s ograničenom odgovornošću za ugostiteljstvo, OIB 23312731291</derivirana_varijabla>
  </DomainObject.Predmet.ProtustrankaFormatedOIB>
  <DomainObject.Predmet.ProtustrankaFormatedWithAdress>
    <izvorni_sadrzaj> ALIBI jednostavno društvo s ograničenom odgovornošću za ugostiteljstvo, Čakovečka 107/C, 40000 Pušćine</izvorni_sadrzaj>
    <derivirana_varijabla naziv="DomainObject.Predmet.ProtustrankaFormatedWithAdress_1"> ALIBI jednostavno društvo s ograničenom odgovornošću za ugostiteljstvo, Čakovečka 107/C, 40000 Pušćine</derivirana_varijabla>
  </DomainObject.Predmet.ProtustrankaFormatedWithAdress>
  <DomainObject.Predmet.ProtustrankaFormatedWithAdressOIB>
    <izvorni_sadrzaj> ALIBI jednostavno društvo s ograničenom odgovornošću za ugostiteljstvo, OIB 23312731291, Čakovečka 107/C, 40000 Pušćine</izvorni_sadrzaj>
    <derivirana_varijabla naziv="DomainObject.Predmet.ProtustrankaFormatedWithAdressOIB_1"> ALIBI jednostavno društvo s ograničenom odgovornošću za ugostiteljstvo, OIB 23312731291, Čakovečka 107/C, 40000 Pušćine</derivirana_varijabla>
  </DomainObject.Predmet.ProtustrankaFormatedWithAdressOIB>
  <DomainObject.Predmet.ProtustrankaWithAdress>
    <izvorni_sadrzaj>ALIBI jednostavno društvo s ograničenom odgovornošću za ugostiteljstvo Čakovečka 107/C, 40000 Pušćine</izvorni_sadrzaj>
    <derivirana_varijabla naziv="DomainObject.Predmet.ProtustrankaWithAdress_1">ALIBI jednostavno društvo s ograničenom odgovornošću za ugostiteljstvo Čakovečka 107/C, 40000 Pušćine</derivirana_varijabla>
  </DomainObject.Predmet.ProtustrankaWithAdress>
  <DomainObject.Predmet.ProtustrankaWithAdressOIB>
    <izvorni_sadrzaj>ALIBI jednostavno društvo s ograničenom odgovornošću za ugostiteljstvo, OIB 23312731291, Čakovečka 107/C, 40000 Pušćine</izvorni_sadrzaj>
    <derivirana_varijabla naziv="DomainObject.Predmet.ProtustrankaWithAdressOIB_1">ALIBI jednostavno društvo s ograničenom odgovornošću za ugostiteljstvo, OIB 23312731291, Čakovečka 107/C, 40000 Pušćine</derivirana_varijabla>
  </DomainObject.Predmet.ProtustrankaWithAdressOIB>
  <DomainObject.Predmet.ProtustrankaNazivFormated>
    <izvorni_sadrzaj>ALIBI jednostavno društvo s ograničenom odgovornošću za ugostiteljstvo</izvorni_sadrzaj>
    <derivirana_varijabla naziv="DomainObject.Predmet.ProtustrankaNazivFormated_1">ALIBI jednostavno društvo s ograničenom odgovornošću za ugostiteljstvo</derivirana_varijabla>
  </DomainObject.Predmet.ProtustrankaNazivFormated>
  <DomainObject.Predmet.ProtustrankaNazivFormatedOIB>
    <izvorni_sadrzaj>ALIBI jednostavno društvo s ograničenom odgovornošću za ugostiteljstvo, OIB 23312731291</izvorni_sadrzaj>
    <derivirana_varijabla naziv="DomainObject.Predmet.ProtustrankaNazivFormatedOIB_1">ALIBI jednostavno društvo s ograničenom odgovornošću za ugostiteljstvo, OIB 23312731291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57832.99</izvorni_sadrzaj>
    <derivirana_varijabla naziv="DomainObject.Predmet.TrenutnaVrijednost_1">57832.99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ALIBI jednostavno društvo s ograničenom odgovornošću za ugostiteljstvo</item>
    </izvorni_sadrzaj>
    <derivirana_varijabla naziv="DomainObject.Predmet.ProtuStrankaListFormated_1">
      <item>ALIBI jednostavno društvo s ograničenom odgovornošću za ugostiteljstvo</item>
    </derivirana_varijabla>
  </DomainObject.Predmet.ProtuStrankaListFormated>
  <DomainObject.Predmet.ProtuStrankaListFormatedOIB>
    <izvorni_sadrzaj>
      <item>ALIBI jednostavno društvo s ograničenom odgovornošću za ugostiteljstvo, OIB 23312731291</item>
    </izvorni_sadrzaj>
    <derivirana_varijabla naziv="DomainObject.Predmet.ProtuStrankaListFormatedOIB_1">
      <item>ALIBI jednostavno društvo s ograničenom odgovornošću za ugostiteljstvo, OIB 23312731291</item>
    </derivirana_varijabla>
  </DomainObject.Predmet.ProtuStrankaListFormatedOIB>
  <DomainObject.Predmet.ProtuStrankaListFormatedWithAdress>
    <izvorni_sadrzaj>
      <item>ALIBI jednostavno društvo s ograničenom odgovornošću za ugostiteljstvo, Čakovečka 107/C, 40000 Pušćine</item>
    </izvorni_sadrzaj>
    <derivirana_varijabla naziv="DomainObject.Predmet.ProtuStrankaListFormatedWithAdress_1">
      <item>ALIBI jednostavno društvo s ograničenom odgovornošću za ugostiteljstvo, Čakovečka 107/C, 40000 Pušćine</item>
    </derivirana_varijabla>
  </DomainObject.Predmet.ProtuStrankaListFormatedWithAdress>
  <DomainObject.Predmet.ProtuStrankaListFormatedWithAdressOIB>
    <izvorni_sadrzaj>
      <item>ALIBI jednostavno društvo s ograničenom odgovornošću za ugostiteljstvo, OIB 23312731291, Čakovečka 107/C, 40000 Pušćine</item>
    </izvorni_sadrzaj>
    <derivirana_varijabla naziv="DomainObject.Predmet.ProtuStrankaListFormatedWithAdressOIB_1">
      <item>ALIBI jednostavno društvo s ograničenom odgovornošću za ugostiteljstvo, OIB 23312731291, Čakovečka 107/C, 40000 Pušćine</item>
    </derivirana_varijabla>
  </DomainObject.Predmet.ProtuStrankaListFormatedWithAdressOIB>
  <DomainObject.Predmet.ProtuStrankaListNazivFormated>
    <izvorni_sadrzaj>
      <item>ALIBI jednostavno društvo s ograničenom odgovornošću za ugostiteljstvo</item>
    </izvorni_sadrzaj>
    <derivirana_varijabla naziv="DomainObject.Predmet.ProtuStrankaListNazivFormated_1">
      <item>ALIBI jednostavno društvo s ograničenom odgovornošću za ugostiteljstvo</item>
    </derivirana_varijabla>
  </DomainObject.Predmet.ProtuStrankaListNazivFormated>
  <DomainObject.Predmet.ProtuStrankaListNazivFormatedOIB>
    <izvorni_sadrzaj>
      <item>ALIBI jednostavno društvo s ograničenom odgovornošću za ugostiteljstvo, OIB 23312731291</item>
    </izvorni_sadrzaj>
    <derivirana_varijabla naziv="DomainObject.Predmet.ProtuStrankaListNazivFormatedOIB_1">
      <item>ALIBI jednostavno društvo s ograničenom odgovornošću za ugostiteljstvo, OIB 23312731291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ALIBI jednostavno društvo s ograničenom odgovornošću za ugostiteljstvo</izvorni_sadrzaj>
    <derivirana_varijabla naziv="DomainObject.Predmet.ProtustrankaIDrugi_1">ALIBI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ALIBI jednostavno društvo s ograničenom odgovornošću za ugostiteljstvo, OIB 23312731291, Čakovečka 107/C, 40000 Pušćine</izvorni_sadrzaj>
    <derivirana_varijabla naziv="DomainObject.Predmet.ProtustrankaIDrugiAdressOIB_1">ALIBI jednostavno društvo s ograničenom odgovornošću za ugostiteljstvo, OIB 23312731291, Čakovečka 107/C,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ALIBI jednostavno društvo s ograničenom odgovornošću za ugostiteljstvo</item>
      <item>Sudski registar</item>
      <item>e-oglasna ploča</item>
    </izvorni_sadrzaj>
    <derivirana_varijabla naziv="DomainObject.Predmet.SudioniciListNaziv_1">
      <item>Financijska agencija</item>
      <item>ALIBI jednostavno društvo s ograničenom odgovornošću za ugostiteljstvo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ALIBI jednostavno društvo s ograničenom odgovornošću za ugostiteljstvo, OIB 23312731291, Čakovečka 107/C,40000 Pušćine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ALIBI jednostavno društvo s ograničenom odgovornošću za ugostiteljstvo, OIB 23312731291, Čakovečka 107/C,40000 Pušćine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23312731291</item>
      <item>, OIB null</item>
    </izvorni_sadrzaj>
    <derivirana_varijabla naziv="DomainObject.Predmet.SudioniciListNazivOIB_1">
      <item>, OIB null</item>
      <item>, OIB 85821130368</item>
      <item>, OIB 23312731291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