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eff1" w14:paraId="57eeff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4535C0">
        <w:t>742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4535C0">
        <w:t>SOLAR ELEKTRO</w:t>
      </w:r>
      <w:r w:rsidR="005D174A">
        <w:t xml:space="preserve"> d</w:t>
      </w:r>
      <w:r w:rsidR="00C653AB">
        <w:t>.o.o.,</w:t>
      </w:r>
      <w:r w:rsidR="003D7BA4">
        <w:t xml:space="preserve"> Spl</w:t>
      </w:r>
      <w:r w:rsidR="004535C0">
        <w:t>it, Miroslava Krleže 37</w:t>
      </w:r>
      <w:r w:rsidR="00800AD4">
        <w:t xml:space="preserve">, </w:t>
      </w:r>
      <w:r w:rsidR="00D75071">
        <w:t>OIB</w:t>
      </w:r>
      <w:r w:rsidR="004535C0">
        <w:t>: 39269647310</w:t>
      </w:r>
      <w:r w:rsidR="00961651">
        <w:t>,</w:t>
      </w:r>
      <w:r w:rsidR="00C653AB">
        <w:t xml:space="preserve"> MBS: </w:t>
      </w:r>
      <w:r w:rsidR="004535C0">
        <w:t>060257491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535C0" w:rsidRPr="004535C0">
        <w:t>SOLAR ELEKTRO d.o.o., Split, Miroslava Krleže 37, OIB: 39269647310, MBS: 060257491,</w:t>
      </w:r>
      <w:r w:rsidR="004535C0">
        <w:t xml:space="preserve">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4535C0">
        <w:t xml:space="preserve"> 1070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4535C0">
        <w:t xml:space="preserve"> 10.456,99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948D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4535C0">
        <w:t>42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948D5">
        <w:t>a</w:t>
      </w:r>
      <w:r w:rsidR="003D3A71">
        <w:t xml:space="preserve"> ovlašten</w:t>
      </w:r>
      <w:r w:rsidR="004948D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948D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861D1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1B73"/>
    <w:rsid w:val="00D4378C"/>
    <w:rsid w:val="00D437EF"/>
    <w:rsid w:val="00D60D82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St-1742/2015</izvorni_sadrzaj>
    <derivirana_varijabla naziv="DomainObject.Predmet.OznakaBroj_1">St-1742/2015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ELEKTRO d.o.o. za proizvodnju električne energije</izvorni_sadrzaj>
    <derivirana_varijabla naziv="DomainObject.Predmet.ProtustrankaFormated_1">  SOLAR ELEKTRO d.o.o. za proizvodnju električne energije</derivirana_varijabla>
  </DomainObject.Predmet.ProtustrankaFormated>
  <DomainObject.Predmet.ProtustrankaFormatedOIB>
    <izvorni_sadrzaj>  SOLAR ELEKTRO d.o.o. za proizvodnju električne energije, OIB 39269647310</izvorni_sadrzaj>
    <derivirana_varijabla naziv="DomainObject.Predmet.ProtustrankaFormatedOIB_1">  SOLAR ELEKTRO d.o.o. za proizvodnju električne energije, OIB 39269647310</derivirana_varijabla>
  </DomainObject.Predmet.ProtustrankaFormatedOIB>
  <DomainObject.Predmet.ProtustrankaFormatedWithAdress>
    <izvorni_sadrzaj> SOLAR ELEKTRO d.o.o. za proizvodnju električne energije, Miroslava Krleže 37, 21000 Split</izvorni_sadrzaj>
    <derivirana_varijabla naziv="DomainObject.Predmet.ProtustrankaFormatedWithAdress_1"> SOLAR ELEKTRO d.o.o. za proizvodnju električne energije, Miroslava Krleže 37, 21000 Split</derivirana_varijabla>
  </DomainObject.Predmet.ProtustrankaFormatedWithAdress>
  <DomainObject.Predmet.ProtustrankaFormatedWithAdressOIB>
    <izvorni_sadrzaj> SOLAR ELEKTRO d.o.o. za proizvodnju električne energije, OIB 39269647310, Miroslava Krleže 37, 21000 Split</izvorni_sadrzaj>
    <derivirana_varijabla naziv="DomainObject.Predmet.ProtustrankaFormatedWithAdressOIB_1"> SOLAR ELEKTRO d.o.o. za proizvodnju električne energije, OIB 39269647310, Miroslava Krleže 37, 21000 Split</derivirana_varijabla>
  </DomainObject.Predmet.ProtustrankaFormatedWithAdressOIB>
  <DomainObject.Predmet.ProtustrankaWithAdress>
    <izvorni_sadrzaj>SOLAR ELEKTRO d.o.o. za proizvodnju električne energije Miroslava Krleže 37, 21000 Split</izvorni_sadrzaj>
    <derivirana_varijabla naziv="DomainObject.Predmet.ProtustrankaWithAdress_1">SOLAR ELEKTRO d.o.o. za proizvodnju električne energije Miroslava Krleže 37, 21000 Split</derivirana_varijabla>
  </DomainObject.Predmet.ProtustrankaWithAdress>
  <DomainObject.Predmet.ProtustrankaWithAdressOIB>
    <izvorni_sadrzaj>SOLAR ELEKTRO d.o.o. za proizvodnju električne energije, OIB 39269647310, Miroslava Krleže 37, 21000 Split</izvorni_sadrzaj>
    <derivirana_varijabla naziv="DomainObject.Predmet.ProtustrankaWithAdressOIB_1">SOLAR ELEKTRO d.o.o. za proizvodnju električne energije, OIB 39269647310, Miroslava Krleže 37, 21000 Split</derivirana_varijabla>
  </DomainObject.Predmet.ProtustrankaWithAdressOIB>
  <DomainObject.Predmet.ProtustrankaNazivFormated>
    <izvorni_sadrzaj>SOLAR ELEKTRO d.o.o. za proizvodnju električne energije</izvorni_sadrzaj>
    <derivirana_varijabla naziv="DomainObject.Predmet.ProtustrankaNazivFormated_1">SOLAR ELEKTRO d.o.o. za proizvodnju električne energije</derivirana_varijabla>
  </DomainObject.Predmet.ProtustrankaNazivFormated>
  <DomainObject.Predmet.ProtustrankaNazivFormatedOIB>
    <izvorni_sadrzaj>SOLAR ELEKTRO d.o.o. za proizvodnju električne energije, OIB 39269647310</izvorni_sadrzaj>
    <derivirana_varijabla naziv="DomainObject.Predmet.ProtustrankaNazivFormatedOIB_1">SOLAR ELEKTRO d.o.o. za proizvodnju električne energije, OIB 39269647310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10456.99</izvorni_sadrzaj>
    <derivirana_varijabla naziv="DomainObject.Predmet.TrenutnaVrijednost_1">10456.99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SOLAR ELEKTRO d.o.o. za proizvodnju električne energije</item>
    </izvorni_sadrzaj>
    <derivirana_varijabla naziv="DomainObject.Predmet.ProtuStrankaListFormated_1">
      <item>SOLAR ELEKTRO d.o.o. za proizvodnju električne energije</item>
    </derivirana_varijabla>
  </DomainObject.Predmet.ProtuStrankaListFormated>
  <DomainObject.Predmet.ProtuStrankaListFormatedOIB>
    <izvorni_sadrzaj>
      <item>SOLAR ELEKTRO d.o.o. za proizvodnju električne energije, OIB 39269647310</item>
    </izvorni_sadrzaj>
    <derivirana_varijabla naziv="DomainObject.Predmet.ProtuStrankaListFormatedOIB_1">
      <item>SOLAR ELEKTRO d.o.o. za proizvodnju električne energije, OIB 39269647310</item>
    </derivirana_varijabla>
  </DomainObject.Predmet.ProtuStrankaListFormatedOIB>
  <DomainObject.Predmet.ProtuStrankaListFormatedWithAdress>
    <izvorni_sadrzaj>
      <item>SOLAR ELEKTRO d.o.o. za proizvodnju električne energije, Miroslava Krleže 37, 21000 Split</item>
    </izvorni_sadrzaj>
    <derivirana_varijabla naziv="DomainObject.Predmet.ProtuStrankaListFormatedWithAdress_1">
      <item>SOLAR ELEKTRO d.o.o. za proizvodnju električne energije, Miroslava Krleže 37, 21000 Split</item>
    </derivirana_varijabla>
  </DomainObject.Predmet.ProtuStrankaListFormatedWithAdress>
  <DomainObject.Predmet.ProtuStrankaListFormatedWithAdressOIB>
    <izvorni_sadrzaj>
      <item>SOLAR ELEKTRO d.o.o. za proizvodnju električne energije, OIB 39269647310, Miroslava Krleže 37, 21000 Split</item>
    </izvorni_sadrzaj>
    <derivirana_varijabla naziv="DomainObject.Predmet.ProtuStrankaListFormatedWithAdressOIB_1">
      <item>SOLAR ELEKTRO d.o.o. za proizvodnju električne energije, OIB 39269647310, Miroslava Krleže 37, 21000 Split</item>
    </derivirana_varijabla>
  </DomainObject.Predmet.ProtuStrankaListFormatedWithAdressOIB>
  <DomainObject.Predmet.ProtuStrankaListNazivFormated>
    <izvorni_sadrzaj>
      <item>SOLAR ELEKTRO d.o.o. za proizvodnju električne energije</item>
    </izvorni_sadrzaj>
    <derivirana_varijabla naziv="DomainObject.Predmet.ProtuStrankaListNazivFormated_1">
      <item>SOLAR ELEKTRO d.o.o. za proizvodnju električne energije</item>
    </derivirana_varijabla>
  </DomainObject.Predmet.ProtuStrankaListNazivFormated>
  <DomainObject.Predmet.ProtuStrankaListNazivFormatedOIB>
    <izvorni_sadrzaj>
      <item>SOLAR ELEKTRO d.o.o. za proizvodnju električne energije, OIB 39269647310</item>
    </izvorni_sadrzaj>
    <derivirana_varijabla naziv="DomainObject.Predmet.ProtuStrankaListNazivFormatedOIB_1">
      <item>SOLAR ELEKTRO d.o.o. za proizvodnju električne energije, OIB 39269647310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SOLAR ELEKTRO d.o.o. za proizvodnju električne energije</izvorni_sadrzaj>
    <derivirana_varijabla naziv="DomainObject.Predmet.ProtustrankaIDrugi_1">SOLAR ELEKTRO d.o.o. za proizvodnju električne energije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SOLAR ELEKTRO d.o.o. za proizvodnju električne energije, OIB 39269647310, Miroslava Krleže 37, 21000 Split</izvorni_sadrzaj>
    <derivirana_varijabla naziv="DomainObject.Predmet.ProtustrankaIDrugiAdressOIB_1">SOLAR ELEKTRO d.o.o. za proizvodnju električne energije, OIB 39269647310,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 ELEKTRO d.o.o. za proizvodnju električne energije</item>
      <item>FINANCIJSKA AGENCIJA, RC SPLIT</item>
    </izvorni_sadrzaj>
    <derivirana_varijabla naziv="DomainObject.Predmet.SudioniciListNaziv_1">
      <item>SOLAR ELEKTRO d.o.o. za proizvodnju električne energije</item>
      <item>FINANCIJSKA AGENCIJA, RC SPLIT</item>
    </derivirana_varijabla>
  </DomainObject.Predmet.SudioniciListNaziv>
  <DomainObject.Predmet.SudioniciListAdressOIB>
    <izvorni_sadrzaj>
      <item>SOLAR ELEKTRO d.o.o. za proizvodnju električne energije, OIB 39269647310, Miroslava Krleže 37,21000 Split</item>
      <item>FINANCIJSKA AGENCIJA, RC SPLIT, OIB 85821130368, Mažuranićevo šetalište 24b,21000 Split</item>
    </izvorni_sadrzaj>
    <derivirana_varijabla naziv="DomainObject.Predmet.SudioniciListAdressOIB_1">
      <item>SOLAR ELEKTRO d.o.o. za proizvodnju električne energije, OIB 39269647310, Miroslava Krleže 37,21000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39269647310</item>
      <item>, OIB 85821130368</item>
    </izvorni_sadrzaj>
    <derivirana_varijabla naziv="DomainObject.Predmet.SudioniciListNazivOIB_1">
      <item>, OIB 39269647310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2016-01-18T07:39:00Z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