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9fd7" w14:paraId="fbe9fd7" w:rsidRDefault="008615FD" w:rsidP="008615FD" w:rsidR="00443520">
      <w:pPr>
        <w15:collapsed w:val="false"/>
        <w:rPr>
          <w:rStyle w:val="Naglaeno"/>
        </w:rPr>
      </w:pPr>
      <w:r w:rsidRPr="00D52FCC">
        <w:rPr>
          <w:rStyle w:val="Naglaeno"/>
        </w:rPr>
        <w:t xml:space="preserve">         </w:t>
      </w:r>
    </w:p>
    <w:p w:rsidRDefault="00443520" w:rsidP="008615FD" w:rsidR="00443520">
      <w:pPr>
        <w:rPr>
          <w:rStyle w:val="Naglaeno"/>
        </w:rPr>
      </w:pPr>
    </w:p>
    <w:p w:rsidRDefault="00443520" w:rsidP="00443520" w:rsidR="008615FD" w:rsidRPr="00D52FCC">
      <w:pPr>
        <w:ind w:firstLine="360"/>
      </w:pPr>
      <w:r>
        <w:rPr>
          <w:rStyle w:val="Naglaeno"/>
        </w:rPr>
        <w:t xml:space="preserve">  </w:t>
      </w:r>
      <w:r w:rsidR="008615FD" w:rsidRPr="00D52FCC">
        <w:rPr>
          <w:rStyle w:val="Naglaeno"/>
        </w:rPr>
        <w:t xml:space="preserve">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455EA">
      <w:pPr>
        <w:ind w:hanging="720" w:left="360"/>
      </w:pPr>
      <w:r w:rsidRPr="00D455EA">
        <w:t xml:space="preserve">     </w:t>
      </w:r>
      <w:r w:rsidR="00A8162D" w:rsidRPr="00D455EA">
        <w:t xml:space="preserve">   </w:t>
      </w:r>
      <w:r w:rsidRPr="00D455EA">
        <w:t>REPUBLIKA HRVATSKA</w:t>
      </w:r>
    </w:p>
    <w:p w:rsidRDefault="008615FD" w:rsidP="008A4695" w:rsidR="008615FD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B73728" w:rsidP="009B0C7D" w:rsidR="00443520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 xml:space="preserve">R E P U B L I K </w:t>
      </w:r>
      <w:r w:rsidR="008A7745">
        <w:rPr>
          <w:b w:val="false"/>
          <w:lang w:val="hr-HR"/>
        </w:rPr>
        <w:t>A</w:t>
      </w:r>
      <w:r w:rsidRPr="00D52FCC">
        <w:rPr>
          <w:b w:val="false"/>
          <w:lang w:val="hr-HR"/>
        </w:rPr>
        <w:t xml:space="preserve">  H R V A T S K </w:t>
      </w:r>
      <w:r w:rsidR="008A7745">
        <w:rPr>
          <w:b w:val="false"/>
          <w:lang w:val="hr-HR"/>
        </w:rPr>
        <w:t>A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C0200C" w:rsidP="00C0200C" w:rsidR="00C0200C">
      <w:pPr>
        <w:pStyle w:val="Bezproreda"/>
        <w:rPr>
          <w:rFonts w:hAnsi="Times New Roman" w:ascii="Times New Roman"/>
          <w:sz w:val="24"/>
          <w:szCs w:val="24"/>
        </w:rPr>
      </w:pPr>
    </w:p>
    <w:p w:rsidRDefault="00443520" w:rsidP="00C0200C" w:rsidR="00443520" w:rsidRPr="007535DD">
      <w:pPr>
        <w:pStyle w:val="Bezproreda"/>
        <w:rPr>
          <w:rFonts w:hAnsi="Times New Roman" w:ascii="Times New Roman"/>
          <w:sz w:val="24"/>
          <w:szCs w:val="24"/>
        </w:rPr>
      </w:pPr>
    </w:p>
    <w:p w:rsidRDefault="00C0200C" w:rsidP="007535DD" w:rsidR="00C0200C" w:rsidRPr="007535DD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7535DD">
        <w:rPr>
          <w:rFonts w:hAnsi="Times New Roman" w:ascii="Times New Roman"/>
          <w:sz w:val="24"/>
          <w:szCs w:val="24"/>
        </w:rPr>
        <w:t>Trgovački sud u Osijeku, po stečajnom sucu mr. sc. Borisu Vukoviću, u stečajnom postupku nad dužnikom Stečajna masa iza I-NOVA ENERGY d.o.o. za razvoj inovativnih</w:t>
      </w:r>
      <w:r w:rsidR="007535DD" w:rsidRPr="007535DD">
        <w:rPr>
          <w:rFonts w:hAnsi="Times New Roman" w:ascii="Times New Roman"/>
          <w:sz w:val="24"/>
          <w:szCs w:val="24"/>
        </w:rPr>
        <w:t xml:space="preserve"> </w:t>
      </w:r>
      <w:r w:rsidRPr="007535DD">
        <w:rPr>
          <w:rFonts w:hAnsi="Times New Roman" w:ascii="Times New Roman"/>
          <w:sz w:val="24"/>
          <w:szCs w:val="24"/>
        </w:rPr>
        <w:t xml:space="preserve">tehnologija u stečaju, Osijek, Zagrebačka 7, MBS: 030195187, OIB: 36986795532, </w:t>
      </w:r>
      <w:r w:rsidRPr="007535DD">
        <w:rPr>
          <w:rStyle w:val="tabletextfield"/>
          <w:rFonts w:hAnsi="Times New Roman" w:ascii="Times New Roman"/>
          <w:sz w:val="24"/>
          <w:szCs w:val="24"/>
        </w:rPr>
        <w:t>dana 2</w:t>
      </w:r>
      <w:r w:rsidR="00CC1E8C">
        <w:rPr>
          <w:rStyle w:val="tabletextfield"/>
          <w:rFonts w:hAnsi="Times New Roman" w:ascii="Times New Roman"/>
          <w:sz w:val="24"/>
          <w:szCs w:val="24"/>
        </w:rPr>
        <w:t>9</w:t>
      </w:r>
      <w:r w:rsidRPr="007535DD">
        <w:rPr>
          <w:rStyle w:val="tabletextfield"/>
          <w:rFonts w:hAnsi="Times New Roman" w:ascii="Times New Roman"/>
          <w:sz w:val="24"/>
          <w:szCs w:val="24"/>
        </w:rPr>
        <w:t>. siječnja 2018.</w:t>
      </w:r>
    </w:p>
    <w:p w:rsidRDefault="00443520" w:rsidP="007535DD" w:rsidR="00443520" w:rsidRPr="007535DD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D455EA" w:rsidP="00D455EA" w:rsidR="00C0200C" w:rsidRPr="007535DD">
      <w:pPr>
        <w:pStyle w:val="Bezproreda"/>
        <w:ind w:left="3540"/>
        <w:rPr>
          <w:rStyle w:val="tabletextfield"/>
          <w:rFonts w:hAnsi="Times New Roman" w:ascii="Times New Roman"/>
          <w:sz w:val="24"/>
          <w:szCs w:val="24"/>
        </w:rPr>
      </w:pPr>
      <w:r>
        <w:rPr>
          <w:rStyle w:val="tabletextfield"/>
          <w:rFonts w:hAnsi="Times New Roman" w:ascii="Times New Roman"/>
          <w:sz w:val="24"/>
          <w:szCs w:val="24"/>
        </w:rPr>
        <w:t xml:space="preserve">   </w:t>
      </w:r>
      <w:r w:rsidR="00C0200C" w:rsidRPr="007535DD">
        <w:rPr>
          <w:rStyle w:val="tabletextfield"/>
          <w:rFonts w:hAnsi="Times New Roman" w:ascii="Times New Roman"/>
          <w:sz w:val="24"/>
          <w:szCs w:val="24"/>
        </w:rPr>
        <w:t>r i j e</w:t>
      </w:r>
      <w:r w:rsidR="008A7745">
        <w:rPr>
          <w:rStyle w:val="tabletextfield"/>
          <w:rFonts w:hAnsi="Times New Roman" w:ascii="Times New Roman"/>
          <w:sz w:val="24"/>
          <w:szCs w:val="24"/>
        </w:rPr>
        <w:t xml:space="preserve"> š i o </w:t>
      </w:r>
      <w:r w:rsidR="00C0200C" w:rsidRPr="007535DD">
        <w:rPr>
          <w:rStyle w:val="tabletextfield"/>
          <w:rFonts w:hAnsi="Times New Roman" w:ascii="Times New Roman"/>
          <w:sz w:val="24"/>
          <w:szCs w:val="24"/>
        </w:rPr>
        <w:t xml:space="preserve">   j</w:t>
      </w:r>
      <w:r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C0200C" w:rsidRPr="007535DD">
        <w:rPr>
          <w:rStyle w:val="tabletextfield"/>
          <w:rFonts w:hAnsi="Times New Roman" w:ascii="Times New Roman"/>
          <w:sz w:val="24"/>
          <w:szCs w:val="24"/>
        </w:rPr>
        <w:t>e</w:t>
      </w:r>
    </w:p>
    <w:p w:rsidRDefault="00C0200C" w:rsidP="00C0200C" w:rsidR="00C0200C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443520" w:rsidP="00C0200C" w:rsidR="00443520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C0200C" w:rsidP="00C0200C" w:rsidR="007535DD">
      <w:pPr>
        <w:pStyle w:val="Bezproreda"/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7535DD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7535DD" w:rsidRPr="007535DD">
        <w:rPr>
          <w:rFonts w:hAnsi="Times New Roman" w:ascii="Times New Roman"/>
          <w:sz w:val="24"/>
          <w:szCs w:val="24"/>
        </w:rPr>
        <w:t>Stečajna masa iza I-NOVA ENERGY d.o.o. za razvoj inovativnih tehnologija u stečaju, Osijek, Zagrebačka 7, MBS: 030195187, OIB: 36986795532</w:t>
      </w:r>
      <w:r w:rsidR="007535DD">
        <w:rPr>
          <w:rFonts w:hAnsi="Times New Roman" w:ascii="Times New Roman"/>
          <w:sz w:val="24"/>
          <w:szCs w:val="24"/>
        </w:rPr>
        <w:t>.</w:t>
      </w:r>
    </w:p>
    <w:p w:rsidRDefault="007535DD" w:rsidP="007535DD" w:rsidR="007535DD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C0200C" w:rsidP="00C0200C" w:rsidR="00C0200C" w:rsidRPr="007535DD">
      <w:pPr>
        <w:pStyle w:val="Bezproreda"/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7535DD">
        <w:rPr>
          <w:rFonts w:hAnsi="Times New Roman" w:ascii="Times New Roman"/>
          <w:sz w:val="24"/>
          <w:szCs w:val="24"/>
        </w:rPr>
        <w:t xml:space="preserve">Sud će donijeti rješenje o brisanju stečajne mase po službenoj dužnosti nakon pravomoćnosti rješenja o zaključenju stečajnoga postupka. </w:t>
      </w:r>
    </w:p>
    <w:p w:rsidRDefault="00443520" w:rsidP="00C0200C" w:rsidR="00443520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7535DD" w:rsidP="00C0200C" w:rsidR="007535DD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C0200C" w:rsidP="00C0200C" w:rsidR="00C0200C" w:rsidRPr="00760D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Obrazloženje</w:t>
      </w:r>
    </w:p>
    <w:p w:rsidRDefault="007535DD" w:rsidP="00C0200C" w:rsidR="007535D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43520" w:rsidP="00C0200C" w:rsidR="0044352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0200C" w:rsidP="007535DD" w:rsidR="00C0200C">
      <w:pPr>
        <w:ind w:firstLine="708"/>
        <w:jc w:val="both"/>
      </w:pPr>
      <w:r w:rsidRPr="0074522F">
        <w:t xml:space="preserve">Pravomoćnim rješenjem Trgovačkog suda u Osijeku broj </w:t>
      </w:r>
      <w:r w:rsidR="007535DD">
        <w:t xml:space="preserve">7 St-2751/16-22 </w:t>
      </w:r>
      <w:r>
        <w:t xml:space="preserve">od </w:t>
      </w:r>
      <w:r w:rsidR="007535DD">
        <w:t xml:space="preserve">10. svibnja 2017. godine </w:t>
      </w:r>
      <w:r>
        <w:t xml:space="preserve">zaključen je </w:t>
      </w:r>
      <w:r w:rsidRPr="0074522F">
        <w:t xml:space="preserve"> </w:t>
      </w:r>
      <w:r w:rsidR="007535DD">
        <w:t xml:space="preserve">stečajni postupak nad dužnikom: I-NOVA ENERGY d.o.o., Vukovar, </w:t>
      </w:r>
      <w:proofErr w:type="spellStart"/>
      <w:r w:rsidR="007535DD">
        <w:t>Priljevo</w:t>
      </w:r>
      <w:proofErr w:type="spellEnd"/>
      <w:r w:rsidR="007535DD">
        <w:t xml:space="preserve"> 203, MBS: 030130618, OIB: 49458319606.</w:t>
      </w:r>
    </w:p>
    <w:p w:rsidRDefault="007535DD" w:rsidP="007535DD" w:rsidR="007535DD">
      <w:pPr>
        <w:ind w:firstLine="708"/>
        <w:jc w:val="both"/>
      </w:pPr>
    </w:p>
    <w:p w:rsidRDefault="00C0200C" w:rsidP="00C0200C" w:rsidR="00C0200C">
      <w:pPr>
        <w:jc w:val="both"/>
      </w:pPr>
      <w:r>
        <w:tab/>
        <w:t xml:space="preserve">Navedenim rješenjem određeno je da stečajni upravitelj </w:t>
      </w:r>
      <w:r w:rsidRPr="00191EA3">
        <w:t xml:space="preserve">može u ime i za račun stečajne mase unovčiti imovinu dužnika i to motorno vozilo M1, marke LANCIA THESIS 2.4 JTD, godina proizvodnje 2003., broj šasije ZLA84100000011794, reg. oznaka VU811DB i prikupljenim sredstvima namiri nastale troškove stečajnoga postupka, a neiskorišteni iznos uplatiti u Fond za namirenje troškova stečajnoga postupka. </w:t>
      </w:r>
    </w:p>
    <w:p w:rsidRDefault="00443520" w:rsidP="00C0200C" w:rsidR="00443520" w:rsidRPr="0015615A">
      <w:pPr>
        <w:jc w:val="both"/>
      </w:pPr>
    </w:p>
    <w:p w:rsidRDefault="00C0200C" w:rsidP="00C0200C" w:rsidR="00C020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23. siječnja 2018. stečajni upravitelj izvijestio je sud da je u ime i za račun stečajne mase unovčio imovinu dužnika po procijenjenoj vrijednosti od 12.540,84 kn čime je unovčena ukupna stečajna masa preostala nakon zaključenja stečajnog postupka. </w:t>
      </w:r>
    </w:p>
    <w:p w:rsidRDefault="009B0C7D" w:rsidP="00C0200C" w:rsidR="009B0C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74DC" w:rsidP="00C0200C" w:rsidR="008174D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prema Izvješću stečajnog upravitelja od 23. siječnja 2018. godine kojim predlaže zaključenje stečajnog postupka nisu nastali troškovi stečajnog postupka nad </w:t>
      </w:r>
      <w:r>
        <w:rPr>
          <w:rFonts w:hAnsi="Times New Roman" w:ascii="Times New Roman"/>
          <w:sz w:val="24"/>
          <w:szCs w:val="24"/>
        </w:rPr>
        <w:lastRenderedPageBreak/>
        <w:t xml:space="preserve">navedenom stečajnom masom, </w:t>
      </w:r>
      <w:r w:rsidR="00247F7E">
        <w:rPr>
          <w:rFonts w:hAnsi="Times New Roman" w:ascii="Times New Roman"/>
          <w:sz w:val="24"/>
          <w:szCs w:val="24"/>
        </w:rPr>
        <w:t>neiskorišten</w:t>
      </w:r>
      <w:r>
        <w:rPr>
          <w:rFonts w:hAnsi="Times New Roman" w:ascii="Times New Roman"/>
          <w:sz w:val="24"/>
          <w:szCs w:val="24"/>
        </w:rPr>
        <w:t xml:space="preserve"> iznos prikupljenih sredstava u iznosu od 12.540,84 kn kao i zapl</w:t>
      </w:r>
      <w:r w:rsidR="009B0C7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jenjeni iznos predujma u iznosu od 1.078,69 kn uplaćen je u </w:t>
      </w:r>
      <w:r w:rsidR="009B0C7D">
        <w:rPr>
          <w:rFonts w:hAnsi="Times New Roman" w:ascii="Times New Roman"/>
          <w:sz w:val="24"/>
          <w:szCs w:val="24"/>
        </w:rPr>
        <w:t xml:space="preserve">Fond </w:t>
      </w:r>
      <w:r>
        <w:rPr>
          <w:rFonts w:hAnsi="Times New Roman" w:ascii="Times New Roman"/>
          <w:sz w:val="24"/>
          <w:szCs w:val="24"/>
        </w:rPr>
        <w:t>za namirenje troškova stečajnog postupka.</w:t>
      </w:r>
    </w:p>
    <w:p w:rsidRDefault="007535DD" w:rsidP="00C0200C" w:rsidR="007535D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0200C" w:rsidP="00C0200C" w:rsidR="00C020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valjalo je sukladno čl. 133</w:t>
      </w:r>
      <w:r w:rsidR="009B0C7D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st. 1. i st. 3. te čl. 438. st. 2. Stečajnog zakona (</w:t>
      </w:r>
      <w:r w:rsidR="007535DD">
        <w:rPr>
          <w:rFonts w:hAnsi="Times New Roman" w:ascii="Times New Roman"/>
          <w:sz w:val="24"/>
          <w:szCs w:val="24"/>
        </w:rPr>
        <w:t>Narodne novine broj</w:t>
      </w:r>
      <w:r>
        <w:rPr>
          <w:rFonts w:hAnsi="Times New Roman" w:ascii="Times New Roman"/>
          <w:sz w:val="24"/>
          <w:szCs w:val="24"/>
        </w:rPr>
        <w:t xml:space="preserve"> 71/15) odlučiti kao u izreci. </w:t>
      </w:r>
    </w:p>
    <w:p w:rsidRDefault="00B73728" w:rsidP="00B73728" w:rsidR="00B73728">
      <w:pPr>
        <w:jc w:val="both"/>
      </w:pPr>
    </w:p>
    <w:p w:rsidRDefault="004214A9" w:rsidP="00B73728" w:rsidR="004214A9" w:rsidRPr="00D52FCC">
      <w:pPr>
        <w:jc w:val="both"/>
      </w:pPr>
    </w:p>
    <w:p w:rsidRDefault="00B73728" w:rsidP="00443520" w:rsidR="00B73728" w:rsidRPr="00D52FCC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090253">
        <w:rPr>
          <w:bCs/>
        </w:rPr>
        <w:t>2</w:t>
      </w:r>
      <w:r w:rsidR="00CC1E8C">
        <w:rPr>
          <w:bCs/>
        </w:rPr>
        <w:t>9</w:t>
      </w:r>
      <w:r w:rsidR="00F91959" w:rsidRPr="00D52FCC">
        <w:rPr>
          <w:bCs/>
        </w:rPr>
        <w:t>. siječnja 2018.</w:t>
      </w: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  <w:bookmarkStart w:name="_GoBack" w:id="0"/>
      <w:bookmarkEnd w:id="0"/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3056A5" w:rsidP="003056A5" w:rsidR="003056A5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530BD5" w:rsidP="00530BD5" w:rsidR="00530BD5" w:rsidRPr="00ED2BFB">
      <w:pPr>
        <w:jc w:val="both"/>
      </w:pPr>
      <w:r w:rsidRPr="00ED2BFB">
        <w:t>Protiv  ovog  rješenja nezadovoljna stranka može podnijeti žalbu u roku od 8 dana od   dana primitka istog. Dostava se smatra obavljenom istekom osmoga dana od dana objave pismena na mrežnoj stranici e-Oglasna ploča sudova. Žalba  se podnosi putem ovog  suda u tri  istovjetna primjerka, a o žalbi odlučuje Visoki trgovački sud  Republike  Hrvatske.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rPr>
          <w:bCs/>
        </w:rPr>
      </w:pPr>
    </w:p>
    <w:p w:rsidRDefault="0051207F" w:rsidP="0051207F" w:rsidR="0051207F" w:rsidRP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DNA:</w:t>
      </w:r>
    </w:p>
    <w:p w:rsidRDefault="0051207F" w:rsidP="0051207F" w:rsidR="0051207F" w:rsidRPr="00ED2BFB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 Davor Lamza</w:t>
      </w:r>
    </w:p>
    <w:p w:rsidRDefault="0051207F" w:rsidP="0051207F" w:rsidR="0051207F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e-oglasna ploča suda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1207F" w:rsidP="0051207F" w:rsidR="0051207F" w:rsidRPr="00414F71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kal 28.2.18. (nakon toga rješenje o brisanju stečajne mase)</w:t>
      </w:r>
    </w:p>
    <w:p w:rsidRDefault="0051207F" w:rsidP="0051207F" w:rsidR="0051207F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723" w:rsidR="003F1723">
      <w:r>
        <w:separator/>
      </w:r>
    </w:p>
  </w:endnote>
  <w:endnote w:id="0" w:type="continuationSeparator">
    <w:p w:rsidRDefault="003F1723" w:rsidR="003F1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723" w:rsidR="003F1723">
      <w:r>
        <w:separator/>
      </w:r>
    </w:p>
  </w:footnote>
  <w:footnote w:id="0" w:type="continuationSeparator">
    <w:p w:rsidRDefault="003F1723" w:rsidR="003F1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E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C0B71" w:rsidR="005C0B7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5C0B71">
      <w:t>7 St-2751/16-38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C0B71" w:rsidR="005C0B7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C0B71">
      <w:t>7 St-2751/16-38</w:t>
    </w:r>
  </w:p>
  <w:p w:rsidRDefault="00546D11" w:rsidP="00546D11" w:rsidR="00546D11">
    <w:pPr>
      <w:jc w:val="right"/>
    </w:pPr>
  </w:p>
  <w:p w:rsidRDefault="00BF3E59" w:rsidP="00DE5F8A" w:rsidR="00BF3E59">
    <w:pPr>
      <w:pStyle w:val="Zaglavlje"/>
    </w:pPr>
  </w:p>
  <w:p w:rsidRDefault="00443520" w:rsidP="00DE5F8A" w:rsidR="00443520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7"/>
  </w:num>
  <w:num w:numId="14">
    <w:abstractNumId w:val="7"/>
  </w:num>
  <w:num w:numId="15">
    <w:abstractNumId w:val="6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253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5F1"/>
    <w:rsid w:val="00215254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F7E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68E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1723"/>
    <w:rsid w:val="003F3CB5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4A9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520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07F"/>
    <w:rsid w:val="005131C9"/>
    <w:rsid w:val="0051629B"/>
    <w:rsid w:val="005163D8"/>
    <w:rsid w:val="005174EE"/>
    <w:rsid w:val="00523B38"/>
    <w:rsid w:val="00525A1C"/>
    <w:rsid w:val="00530BD5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0B71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0B3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35DD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4DC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820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745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555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0C7D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2BBC"/>
    <w:rsid w:val="009E323E"/>
    <w:rsid w:val="009E358F"/>
    <w:rsid w:val="009E5FA4"/>
    <w:rsid w:val="009E607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6ED1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00C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1E8C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5EA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CB4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2D0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0B7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C0200C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C0200C"/>
  </w:style>
  <w:style w:styleId="Tekstrezerviranogmjesta" w:type="character">
    <w:name w:val="Placeholder Text"/>
    <w:basedOn w:val="Zadanifontodlomka"/>
    <w:uiPriority w:val="99"/>
    <w:semiHidden/>
    <w:rsid w:val="00A36E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36E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6E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E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E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0B7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C0200C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C0200C"/>
  </w:style>
  <w:style w:styleId="Tekstrezerviranogmjesta" w:type="character">
    <w:name w:val="Placeholder Text"/>
    <w:basedOn w:val="Zadanifontodlomka"/>
    <w:uiPriority w:val="99"/>
    <w:semiHidden/>
    <w:rsid w:val="00A36E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36E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6E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E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E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4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02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UPIS STEČAJNE MASE tt-17/6948-2</izvorni_sadrzaj>
    <derivirana_varijabla naziv="DomainObject.Predmet.PrimjedbaSuca_1">UPIS STEČAJNE MASE tt-17/6948-2</derivirana_varijabla>
  </DomainObject.Predmet.PrimjedbaSuca>
  <DomainObject.Predmet.ProtustrankaFormated>
    <izvorni_sadrzaj>  I-NOVA ENERGY d.o.o. za razvoj inovativnih tehnologija zastupanog po punomoćniku Dražen Majstrović</izvorni_sadrzaj>
    <derivirana_varijabla naziv="DomainObject.Predmet.ProtustrankaFormated_1">  I-NOVA ENERGY d.o.o. za razvoj inovativnih tehnologija zastupanog po punomoćniku Dražen Majstrović</derivirana_varijabla>
  </DomainObject.Predmet.ProtustrankaFormated>
  <DomainObject.Predmet.ProtustrankaFormatedOIB>
    <izvorni_sadrzaj>  I-NOVA ENERGY d.o.o. za razvoj inovativnih tehnologija, OIB 49458319606 zastupanog po punomoćniku Dražen Majstrović</izvorni_sadrzaj>
    <derivirana_varijabla naziv="DomainObject.Predmet.ProtustrankaFormatedOIB_1">  I-NOVA ENERGY d.o.o. za razvoj inovativnih tehnologija, OIB 49458319606 zastupanog po punomoćniku Dražen Majstrović</derivirana_varijabla>
  </DomainObject.Predmet.ProtustrankaFormatedOIB>
  <DomainObject.Predmet.ProtustrankaFormatedWithAdress>
    <izvorni_sadrzaj> I-NOVA ENERGY d.o.o. za razvoj inovativnih tehnologija, Priljevo 203, 32000 Vukovar zastupanog po punomoćniku Dražen Majstrović</izvorni_sadrzaj>
    <derivirana_varijabla naziv="DomainObject.Predmet.ProtustrankaFormatedWithAdress_1"> I-NOVA ENERGY d.o.o. za razvoj inovativnih tehnologija, Priljevo 203, 32000 Vukovar zastupanog po punomoćniku Dražen Majstrović</derivirana_varijabla>
  </DomainObject.Predmet.ProtustrankaFormatedWithAdress>
  <DomainObject.Predmet.ProtustrankaFormatedWithAdressOIB>
    <izvorni_sadrzaj> I-NOVA ENERGY d.o.o. za razvoj inovativnih tehnologija, OIB 49458319606, Priljevo 203, 32000 Vukovar zastupanog po punomoćniku Dražen Majstrović</izvorni_sadrzaj>
    <derivirana_varijabla naziv="DomainObject.Predmet.ProtustrankaFormatedWithAdressOIB_1"> I-NOVA ENERGY d.o.o. za razvoj inovativnih tehnologija, OIB 49458319606, Priljevo 203, 32000 Vukovar zastupanog po punomoćniku Dražen Majstrović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 zastupanog po punomoćniku Dražen Majstrović</item>
    </izvorni_sadrzaj>
    <derivirana_varijabla naziv="DomainObject.Predmet.ProtuStrankaListFormated_1">
      <item>I-NOVA ENERGY d.o.o. za razvoj inovativnih tehnologija zastupanog po punomoćniku Dražen Majstrović</item>
    </derivirana_varijabla>
  </DomainObject.Predmet.ProtuStrankaListFormated>
  <DomainObject.Predmet.ProtuStrankaListFormatedOIB>
    <izvorni_sadrzaj>
      <item>I-NOVA ENERGY d.o.o. za razvoj inovativnih tehnologija, OIB 49458319606 zastupanog po punomoćniku Dražen Majstrović</item>
    </izvorni_sadrzaj>
    <derivirana_varijabla naziv="DomainObject.Predmet.ProtuStrankaListFormatedOIB_1">
      <item>I-NOVA ENERGY d.o.o. za razvoj inovativnih tehnologija, OIB 49458319606 zastupanog po punomoćniku Dražen Majstrović</item>
    </derivirana_varijabla>
  </DomainObject.Predmet.ProtuStrankaListFormatedOIB>
  <DomainObject.Predmet.ProtuStrankaListFormatedWithAdress>
    <izvorni_sadrzaj>
      <item>I-NOVA ENERGY d.o.o. za razvoj inovativnih tehnologija, Priljevo 203, 32000 Vukovar zastupanog po punomoćniku Dražen Majstrović</item>
    </izvorni_sadrzaj>
    <derivirana_varijabla naziv="DomainObject.Predmet.ProtuStrankaListFormatedWithAdress_1">
      <item>I-NOVA ENERGY d.o.o. za razvoj inovativnih tehnologija, Priljevo 203, 32000 Vukovar zastupanog po punomoćniku Dražen Majstrović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 zastupanog po punomoćniku Dražen Majstrović</item>
    </izvorni_sadrzaj>
    <derivirana_varijabla naziv="DomainObject.Predmet.ProtuStrankaListFormatedWithAdressOIB_1">
      <item>I-NOVA ENERGY d.o.o. za razvoj inovativnih tehnologija, OIB 49458319606, Priljevo 203, 32000 Vukovar zastupanog po punomoćniku Dražen Majstrović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>
      <item>Dražen Majstrović punomoćnik sudionika u postupku I-NOVA ENERGY d.o.o. za razvoj inovativnih tehnologija</item>
      <item>Tihana Majić</item>
    </izvorni_sadrzaj>
    <derivirana_varijabla naziv="DomainObject.Predmet.OstaliListFormated_1">
      <item>Dražen Majstrović punomoćnik sudionika u postupku I-NOVA ENERGY d.o.o. za razvoj inovativnih tehnologija</item>
      <item>Tihana Majić</item>
    </derivirana_varijabla>
  </DomainObject.Predmet.OstaliListFormated>
  <DomainObject.Predmet.OstaliListFormatedOIB>
    <izvorni_sadrzaj>
      <item>Dražen Majstrović, OIB 24182942918 punomoćnik sudionika u postupku I-NOVA ENERGY d.o.o. za razvoj inovativnih tehnologija</item>
      <item>Tihana Majić</item>
    </izvorni_sadrzaj>
    <derivirana_varijabla naziv="DomainObject.Predmet.OstaliListFormatedOIB_1">
      <item>Dražen Majstrović, OIB 24182942918 punomoćnik sudionika u postupku I-NOVA ENERGY d.o.o. za razvoj inovativnih tehnologija</item>
      <item>Tihana Majić</item>
    </derivirana_varijabla>
  </DomainObject.Predmet.OstaliListFormatedOIB>
  <DomainObject.Predmet.OstaliListFormatedWithAdress>
    <izvorni_sadrzaj>
      <item>Dražen Majstrović,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_1">
      <item>Dražen Majstrović,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>
  <DomainObject.Predmet.OstaliListFormatedWithAdressOIB>
    <izvorni_sadrzaj>
      <item>Dražen Majstrović, OIB 24182942918,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OIB_1">
      <item>Dražen Majstrović, OIB 24182942918,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OIB>
  <DomainObject.Predmet.OstaliListNazivFormated>
    <izvorni_sadrzaj>
      <item>Dražen Majstrović</item>
      <item>Tihana Majić</item>
    </izvorni_sadrzaj>
    <derivirana_varijabla naziv="DomainObject.Predmet.OstaliListNazivFormated_1">
      <item>Dražen Majstrović</item>
      <item>Tihana Majić</item>
    </derivirana_varijabla>
  </DomainObject.Predmet.OstaliListNazivFormated>
  <DomainObject.Predmet.OstaliListNazivFormatedOIB>
    <izvorni_sadrzaj>
      <item>Dražen Majstrović, OIB 24182942918</item>
      <item>Tihana Majić</item>
    </izvorni_sadrzaj>
    <derivirana_varijabla naziv="DomainObject.Predmet.OstaliListNazivFormatedOIB_1">
      <item>Dražen Majstrović, OIB 24182942918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27. svibnja 2017.</izvorni_sadrzaj>
    <derivirana_varijabla naziv="DomainObject.Predmet.OdlukaRjesenje.DatumPravomocnosti_1">27. svibnja 2017.</derivirana_varijabla>
  </DomainObject.Predmet.OdlukaRjesenje.DatumPravomocnosti>
  <DomainObject.Predmet.OdlukaRjesenje.Oznaka>
    <izvorni_sadrzaj>St-2751/2016-22</izvorni_sadrzaj>
    <derivirana_varijabla naziv="DomainObject.Predmet.OdlukaRjesenje.Oznaka_1">St-2751/2016-22</derivirana_varijabla>
  </DomainObject.Predmet.OdlukaRjesenje.Oznaka>
  <DomainObject.Predmet.SudioniciListNaziv>
    <izvorni_sadrzaj>
      <item>I-NOVA ENERGY d.o.o. za razvoj inovativnih tehnologija</item>
      <item>RH MF POREZNA UPRAVA VUKOVAR</item>
      <item>Dražen Majstrović</item>
      <item>Tihana Majić</item>
    </izvorni_sadrzaj>
    <derivirana_varijabla naziv="DomainObject.Predmet.SudioniciListNaziv_1">
      <item>I-NOVA ENERGY d.o.o. za razvoj inovativnih tehnologija</item>
      <item>RH MF POREZNA UPRAVA VUKOVAR</item>
      <item>Dražen Majstrović</item>
      <item>Tihana Majić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  <item>, OIB 24182942918</item>
      <item>, OIB null</item>
    </izvorni_sadrzaj>
    <derivirana_varijabla naziv="DomainObject.Predmet.SudioniciListNazivOIB_1">
      <item>, OIB 49458319606</item>
      <item>, OIB 18683136487</item>
      <item>, OIB 24182942918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3E5F3-0DDD-4BCD-A0B4-63BB36D40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421</properties:Words>
  <properties:Characters>2289</properties:Characters>
  <properties:Lines>137</properties:Lines>
  <properties:Paragraphs>24</properties:Paragraphs>
  <properties:TotalTime>657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2018-01-29T08:08:00Z</cp:lastPrinted>
  <dcterms:modified xmlns:xsi="http://www.w3.org/2001/XMLSchema-instance" xsi:type="dcterms:W3CDTF">2018-01-29T08:08:00Z</dcterms:modified>
  <cp:revision>497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