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58b1" w14:paraId="ff258b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3EBA" w:rsidP="00773EBA" w:rsidR="00773EBA" w:rsidRPr="00773EBA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   9 St-286/2016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REPUBLIKA HRVATSKA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TRGOVAČKI SUD U ZADRU</w:t>
      </w:r>
    </w:p>
    <w:p w:rsidRDefault="00773EBA" w:rsidP="00773EBA" w:rsidR="00773EBA" w:rsidRPr="00773EBA">
      <w:pPr>
        <w:spacing w:after="0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STALNA SLUŽBA U  ŠIBENIKU</w:t>
      </w:r>
    </w:p>
    <w:p w:rsidRDefault="00773EBA" w:rsidP="00773EBA" w:rsidR="00773EBA" w:rsidRPr="00773EBA">
      <w:pPr>
        <w:spacing w:after="0"/>
        <w:jc w:val="right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U I ME  R E P U B L I K E  H R V A T S K E</w:t>
      </w: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 xml:space="preserve">R J E Š E N J E 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ŽANA d.o.o., sa sjedištem u Ulica domovinskog rata 2 E, Šibenik, OIB: 92455288057, dana 12. OŽUJKA 2018.g. </w:t>
      </w: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r i j e š i o    j e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1.        Otvara se stečajni postupak nad dužnikom ŽANA d.o.o., sa sjedištem u Ulica domovinskog rata 2 E, Šibenik, OIB: 92455288057 dana 12. OŽUJKA 2018. godine, kada se ovo rješenje objavljuje na mrežnoj stranici e-Oglasna ploča ovog suda.</w:t>
      </w:r>
    </w:p>
    <w:p w:rsidRDefault="00773EBA" w:rsidP="00773EBA" w:rsidR="00773EBA" w:rsidRPr="00773EBA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 xml:space="preserve">II.        Za stečajnog upravitelja imenuje se Predrag </w:t>
      </w:r>
      <w:proofErr w:type="spellStart"/>
      <w:r w:rsidRPr="00773EBA">
        <w:rPr>
          <w:rFonts w:cs="Times New Roman" w:eastAsia="Calibri"/>
          <w:lang w:eastAsia="hr-HR"/>
        </w:rPr>
        <w:t>Filajdić</w:t>
      </w:r>
      <w:proofErr w:type="spellEnd"/>
      <w:r w:rsidRPr="00773EBA">
        <w:rPr>
          <w:rFonts w:cs="Times New Roman" w:eastAsia="Calibri"/>
          <w:lang w:eastAsia="hr-HR"/>
        </w:rPr>
        <w:t xml:space="preserve"> iz Slavonskog Broda, L. Lukića 65, OIB: 32894922284</w:t>
      </w:r>
    </w:p>
    <w:p w:rsidRDefault="00773EBA" w:rsidP="00773EBA" w:rsidR="00773EBA" w:rsidRPr="00773EBA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III.      Zaključuje se stečajni postupak nad dužnikom ŽANA d.o.o., sa sjedištem u Ulica domovinskog rata 2 E, Šibenik, OIB: 92455288057, temeljem odredbe čl. 132. Stečajnog zakona (Narodne novine 71/15 dalje u tekstu SZ).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773EBA" w:rsidP="00773EBA" w:rsidR="00773EBA" w:rsidRPr="00773EBA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O b r a z l o ž e n j e</w:t>
      </w: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02. studenog 2015. godine predložio otvaranje stečajnog postupka nad dužnikom ŽANA d.o.o., sa sjedištem u Ulica domovinskog rata 2 E, Šibenik, OIB: 92455288057. U prijedlogu se u bitnome navodi da temeljem čl. 444. st. 2. SZ-a podnosi prijedlog, te da na dan 01. rujna 2015.g. dužnik ima u očevidniku redoslijeda osnova za plaćanje evidentirane osnove za plaćanje u neprekinutom razdoblju od 2546 dana u ukupnom iznosu od 4.868.384,67 kuna u koji iznos je uračunata kamata i naknada predlagatelja za provedbu ovrhe na novčanim sredstvima.             </w:t>
      </w: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Kako je predlagatelj učinio vjerojatnim postojanje stečajnog razloga, to je rješenjem ovog suda posl.br. St-286/2016 od 11. siječnja 2016.g. pokrenut prethodni postupak radi utvrđivanja uvjeta za otvaranje stečajnog postupka i zakazano ročište  na koje su pozvani predlagatelj, FINA, dužnik, zastupnik po zakonu dužnika.</w:t>
      </w: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 xml:space="preserve">Na ročište dana 18. veljače 2016.g. je pristupio punomoćnik dužnika koji je dostavio popis imovine, iz kojeg proizlazi da dužnik nema imovine.   </w:t>
      </w: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St-286/2016 od 04. listopada  2016.g.  pozvani vjerovnici na uplatu iznosa od 40.000,00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St-286/2016 od 04. listopada 2016.g., to je temeljem </w:t>
      </w:r>
      <w:proofErr w:type="spellStart"/>
      <w:r w:rsidRPr="00773EBA">
        <w:rPr>
          <w:rFonts w:cs="Times New Roman" w:eastAsia="Calibri"/>
          <w:lang w:eastAsia="hr-HR"/>
        </w:rPr>
        <w:t>kogentne</w:t>
      </w:r>
      <w:proofErr w:type="spellEnd"/>
      <w:r w:rsidRPr="00773EBA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U Šibeniku, 12. OŽUJKA 2018. godine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lastRenderedPageBreak/>
        <w:t xml:space="preserve">                                               </w:t>
      </w: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                                                            Sudac: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 xml:space="preserve">Terezija Goreta </w:t>
      </w:r>
    </w:p>
    <w:p w:rsidRDefault="00773EBA" w:rsidP="00773EBA" w:rsidR="00773EBA" w:rsidRPr="00773EBA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773EBA">
        <w:rPr>
          <w:rFonts w:cs="Times New Roman" w:eastAsia="Calibri"/>
          <w:b/>
          <w:bCs/>
          <w:lang w:eastAsia="hr-HR"/>
        </w:rPr>
        <w:t>POUKA O PRAVNOM LIJEKU: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DNa:</w:t>
      </w:r>
    </w:p>
    <w:p w:rsidRDefault="00773EBA" w:rsidP="00773EBA" w:rsidR="00773EBA" w:rsidRPr="00773EBA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Predlagatelju FINA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2.) Dužniku, zastupniku po zakonu dužnika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3.) ŽDO Šibenik,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4.) Sudski registar odmah i po pravomoćnosti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5.) Porezna uprava, ispostava prema sjedištu dužnika,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6.) Stečajnom upravitelju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  <w:r w:rsidRPr="00773EBA">
        <w:rPr>
          <w:rFonts w:cs="Times New Roman" w:eastAsia="Calibri"/>
          <w:lang w:eastAsia="hr-HR"/>
        </w:rPr>
        <w:t>7.) Mrežna stranica e-Oglasna ploča</w:t>
      </w: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jc w:val="both"/>
        <w:rPr>
          <w:rFonts w:cs="Times New Roman" w:eastAsia="Calibri"/>
          <w:lang w:eastAsia="hr-HR"/>
        </w:rPr>
      </w:pPr>
    </w:p>
    <w:p w:rsidRDefault="00773EBA" w:rsidP="00773EBA" w:rsidR="00773EBA" w:rsidRPr="00773EBA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773EBA" w:rsidP="00773EBA" w:rsidR="00773EBA" w:rsidRPr="00773EBA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3EBA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0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St-286/2016-11</izvorni_sadrzaj>
    <derivirana_varijabla naziv="DomainObject.Oznaka_1">St-286/2016-11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</izvorni_sadrzaj>
    <derivirana_varijabla naziv="DomainObject.Predmet.PrimjedbaSuca_1">- istekao rok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ŽANA d.o.o. za ugostiteljstvo</izvorni_sadrzaj>
    <derivirana_varijabla naziv="DomainObject.Predmet.ProtustrankaFormated_1">  ŽANA d.o.o. za ugostiteljstvo</derivirana_varijabla>
  </DomainObject.Predmet.ProtustrankaFormated>
  <DomainObject.Predmet.ProtustrankaFormatedOIB>
    <izvorni_sadrzaj>  ŽANA d.o.o. za ugostiteljstvo, OIB 92455288057</izvorni_sadrzaj>
    <derivirana_varijabla naziv="DomainObject.Predmet.ProtustrankaFormatedOIB_1">  ŽANA d.o.o. za ugostiteljstvo, OIB 92455288057</derivirana_varijabla>
  </DomainObject.Predmet.ProtustrankaFormatedOIB>
  <DomainObject.Predmet.ProtustrankaFormatedWithAdress>
    <izvorni_sadrzaj> ŽANA d.o.o. za ugostiteljstvo, Ulica Domovinskog rata 2E, 22000 Šibenik</izvorni_sadrzaj>
    <derivirana_varijabla naziv="DomainObject.Predmet.ProtustrankaFormatedWithAdress_1"> ŽANA d.o.o. za ugostiteljstvo, Ulica Domovinskog rata 2E, 22000 Šibenik</derivirana_varijabla>
  </DomainObject.Predmet.ProtustrankaFormatedWithAdress>
  <DomainObject.Predmet.ProtustrankaFormatedWithAdressOIB>
    <izvorni_sadrzaj> ŽANA d.o.o. za ugostiteljstvo, OIB 92455288057, Ulica Domovinskog rata 2E, 22000 Šibenik</izvorni_sadrzaj>
    <derivirana_varijabla naziv="DomainObject.Predmet.ProtustrankaFormatedWithAdressOIB_1"> ŽANA d.o.o. za ugostiteljstvo, OIB 92455288057, Ulica Domovinskog rata 2E, 22000 Šibenik</derivirana_varijabla>
  </DomainObject.Predmet.ProtustrankaFormatedWithAdressOIB>
  <DomainObject.Predmet.ProtustrankaWithAdress>
    <izvorni_sadrzaj>ŽANA d.o.o. za ugostiteljstvo Ulica Domovinskog rata 2E, 22000 Šibenik</izvorni_sadrzaj>
    <derivirana_varijabla naziv="DomainObject.Predmet.ProtustrankaWithAdress_1">ŽANA d.o.o. za ugostiteljstvo Ulica Domovinskog rata 2E, 22000 Šibenik</derivirana_varijabla>
  </DomainObject.Predmet.ProtustrankaWithAdress>
  <DomainObject.Predmet.ProtustrankaWithAdressOIB>
    <izvorni_sadrzaj>ŽANA d.o.o. za ugostiteljstvo, OIB 92455288057, Ulica Domovinskog rata 2E, 22000 Šibenik</izvorni_sadrzaj>
    <derivirana_varijabla naziv="DomainObject.Predmet.ProtustrankaWithAdressOIB_1">ŽANA d.o.o. za ugostiteljstvo, OIB 92455288057, Ulica Domovinskog rata 2E, 22000 Šibenik</derivirana_varijabla>
  </DomainObject.Predmet.ProtustrankaWithAdressOIB>
  <DomainObject.Predmet.ProtustrankaNazivFormated>
    <izvorni_sadrzaj>ŽANA d.o.o. za ugostiteljstvo</izvorni_sadrzaj>
    <derivirana_varijabla naziv="DomainObject.Predmet.ProtustrankaNazivFormated_1">ŽANA d.o.o. za ugostiteljstvo</derivirana_varijabla>
  </DomainObject.Predmet.ProtustrankaNazivFormated>
  <DomainObject.Predmet.ProtustrankaNazivFormatedOIB>
    <izvorni_sadrzaj>ŽANA d.o.o. za ugostiteljstvo, OIB 92455288057</izvorni_sadrzaj>
    <derivirana_varijabla naziv="DomainObject.Predmet.ProtustrankaNazivFormatedOIB_1">ŽANA d.o.o. za ugostiteljstvo, OIB 92455288057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ŽANA d.o.o. za ugostiteljstvo</item>
    </izvorni_sadrzaj>
    <derivirana_varijabla naziv="DomainObject.Predmet.ProtuStrankaListFormated_1">
      <item>ŽANA d.o.o. za ugostiteljstvo</item>
    </derivirana_varijabla>
  </DomainObject.Predmet.ProtuStrankaListFormated>
  <DomainObject.Predmet.ProtuStrankaListFormatedOIB>
    <izvorni_sadrzaj>
      <item>ŽANA d.o.o. za ugostiteljstvo, OIB 92455288057</item>
    </izvorni_sadrzaj>
    <derivirana_varijabla naziv="DomainObject.Predmet.ProtuStrankaListFormatedOIB_1">
      <item>ŽANA d.o.o. za ugostiteljstvo, OIB 92455288057</item>
    </derivirana_varijabla>
  </DomainObject.Predmet.ProtuStrankaListFormatedOIB>
  <DomainObject.Predmet.ProtuStrankaListFormatedWithAdress>
    <izvorni_sadrzaj>
      <item>ŽANA d.o.o. za ugostiteljstvo, Ulica Domovinskog rata 2E, 22000 Šibenik</item>
    </izvorni_sadrzaj>
    <derivirana_varijabla naziv="DomainObject.Predmet.ProtuStrankaListFormatedWithAdress_1">
      <item>ŽANA d.o.o. za ugostiteljstvo, Ulica Domovinskog rata 2E, 22000 Šibenik</item>
    </derivirana_varijabla>
  </DomainObject.Predmet.ProtuStrankaListFormatedWithAdress>
  <DomainObject.Predmet.ProtuStrankaListFormatedWithAdressOIB>
    <izvorni_sadrzaj>
      <item>ŽANA d.o.o. za ugostiteljstvo, OIB 92455288057, Ulica Domovinskog rata 2E, 22000 Šibenik</item>
    </izvorni_sadrzaj>
    <derivirana_varijabla naziv="DomainObject.Predmet.ProtuStrankaListFormatedWithAdressOIB_1">
      <item>ŽANA d.o.o. za ugostiteljstvo, OIB 92455288057, Ulica Domovinskog rata 2E, 22000 Šibenik</item>
    </derivirana_varijabla>
  </DomainObject.Predmet.ProtuStrankaListFormatedWithAdressOIB>
  <DomainObject.Predmet.ProtuStrankaListNazivFormated>
    <izvorni_sadrzaj>
      <item>ŽANA d.o.o. za ugostiteljstvo</item>
    </izvorni_sadrzaj>
    <derivirana_varijabla naziv="DomainObject.Predmet.ProtuStrankaListNazivFormated_1">
      <item>ŽANA d.o.o. za ugostiteljstvo</item>
    </derivirana_varijabla>
  </DomainObject.Predmet.ProtuStrankaListNazivFormated>
  <DomainObject.Predmet.ProtuStrankaListNazivFormatedOIB>
    <izvorni_sadrzaj>
      <item>ŽANA d.o.o. za ugostiteljstvo, OIB 92455288057</item>
    </izvorni_sadrzaj>
    <derivirana_varijabla naziv="DomainObject.Predmet.ProtuStrankaListNazivFormatedOIB_1">
      <item>ŽANA d.o.o. za ugostiteljstvo, OIB 92455288057</item>
    </derivirana_varijabla>
  </DomainObject.Predmet.ProtuStrankaListNazivFormatedOIB>
  <DomainObject.Predmet.OstaliListFormated>
    <izvorni_sadrzaj>
      <item>Hrvoje Jukić, odvjetnik iz OD BELOŠA &amp; JUKIĆ</item>
    </izvorni_sadrzaj>
    <derivirana_varijabla naziv="DomainObject.Predmet.OstaliListFormated_1">
      <item>Hrvoje Jukić, odvjetnik iz OD BELOŠA &amp; JUKIĆ</item>
    </derivirana_varijabla>
  </DomainObject.Predmet.OstaliListFormated>
  <DomainObject.Predmet.OstaliListFormatedOIB>
    <izvorni_sadrzaj>
      <item>Hrvoje Jukić, odvjetnik iz OD BELOŠA &amp; JUKIĆ, OIB 29258952675</item>
    </izvorni_sadrzaj>
    <derivirana_varijabla naziv="DomainObject.Predmet.OstaliListFormatedOIB_1">
      <item>Hrvoje Jukić, odvjetnik iz OD BELOŠA &amp; JUKIĆ, OIB 29258952675</item>
    </derivirana_varijabla>
  </DomainObject.Predmet.OstaliListFormatedOIB>
  <DomainObject.Predmet.OstaliListFormatedWithAdress>
    <izvorni_sadrzaj>
      <item>Hrvoje Jukić, odvjetnik iz OD BELOŠA &amp; JUKIĆ, Martićeva 31 c, 10000 Zagreb</item>
    </izvorni_sadrzaj>
    <derivirana_varijabla naziv="DomainObject.Predmet.OstaliListFormatedWithAdress_1">
      <item>Hrvoje Jukić, odvjetnik iz OD BELOŠA &amp; JUKIĆ, Martićeva 31 c, 10000 Zagreb</item>
    </derivirana_varijabla>
  </DomainObject.Predmet.OstaliListFormatedWithAdress>
  <DomainObject.Predmet.OstaliListFormatedWithAdressOIB>
    <izvorni_sadrzaj>
      <item>Hrvoje Jukić, odvjetnik iz OD BELOŠA &amp; JUKIĆ, OIB 29258952675, Martićeva 31 c, 10000 Zagreb</item>
    </izvorni_sadrzaj>
    <derivirana_varijabla naziv="DomainObject.Predmet.OstaliListFormatedWithAdressOIB_1">
      <item>Hrvoje Jukić, odvjetnik iz OD BELOŠA &amp; JUKIĆ, OIB 29258952675, Martićeva 31 c, 10000 Zagreb</item>
    </derivirana_varijabla>
  </DomainObject.Predmet.OstaliListFormatedWithAdressOIB>
  <DomainObject.Predmet.OstaliListNazivFormated>
    <izvorni_sadrzaj>
      <item>Hrvoje Jukić, odvjetnik iz OD BELOŠA &amp; JUKIĆ</item>
    </izvorni_sadrzaj>
    <derivirana_varijabla naziv="DomainObject.Predmet.OstaliListNazivFormated_1">
      <item>Hrvoje Jukić, odvjetnik iz OD BELOŠA &amp; JUKIĆ</item>
    </derivirana_varijabla>
  </DomainObject.Predmet.OstaliListNazivFormated>
  <DomainObject.Predmet.OstaliListNazivFormatedOIB>
    <izvorni_sadrzaj>
      <item>Hrvoje Jukić, odvjetnik iz OD BELOŠA &amp; JUKIĆ, OIB 29258952675</item>
    </izvorni_sadrzaj>
    <derivirana_varijabla naziv="DomainObject.Predmet.OstaliListNazivFormatedOIB_1">
      <item>Hrvoje Jukić, odvjetnik iz OD BELOŠA &amp; JUKIĆ, OIB 29258952675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St-286/2016-11</izvorni_sadrzaj>
    <derivirana_varijabla naziv="DomainObject.PoslovniBrojDokumenta_1">St-286/2016-11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ŽANA d.o.o. za ugostiteljstvo</izvorni_sadrzaj>
    <derivirana_varijabla naziv="DomainObject.Predmet.ProtustrankaIDrugi_1">ŽANA d.o.o. za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ŽANA d.o.o. za ugostiteljstvo, OIB 92455288057, Ulica Domovinskog rata 2E, 22000 Šibenik</izvorni_sadrzaj>
    <derivirana_varijabla naziv="DomainObject.Predmet.ProtustrankaIDrugiAdressOIB_1">ŽANA d.o.o. za ugostiteljstvo, OIB 92455288057, Ulica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ŽANA d.o.o. za ugostiteljstvo</item>
      <item>FINA - RC Split</item>
      <item>Hrvoje Jukić, odvjetnik iz OD BELOŠA &amp; JUKIĆ</item>
    </izvorni_sadrzaj>
    <derivirana_varijabla naziv="DomainObject.Predmet.SudioniciListNaziv_1">
      <item>ŽANA d.o.o. za ugostiteljstvo</item>
      <item>FINA - RC Split</item>
      <item>Hrvoje Jukić, odvjetnik iz OD BELOŠA &amp; JUKIĆ</item>
    </derivirana_varijabla>
  </DomainObject.Predmet.SudioniciListNaziv>
  <DomainObject.Predmet.SudioniciListAdressOIB>
    <izvorni_sadrzaj>
      <item>ŽANA d.o.o. za ugostiteljstvo, OIB 92455288057, Ulica Domovinskog rata 2E,22000 Šibenik</item>
      <item>FINA - RC Split, OIB 85821130368, Mažuranićevo šetalište 24 b,21000 Split</item>
      <item>Hrvoje Jukić, odvjetnik iz OD BELOŠA &amp; JUKIĆ, OIB 29258952675, Martićeva 31 c,10000 Zagreb</item>
    </izvorni_sadrzaj>
    <derivirana_varijabla naziv="DomainObject.Predmet.SudioniciListAdressOIB_1">
      <item>ŽANA d.o.o. za ugostiteljstvo, OIB 92455288057, Ulica Domovinskog rata 2E,22000 Šibenik</item>
      <item>FINA - RC Split, OIB 85821130368, Mažuranićevo šetalište 24 b,21000 Split</item>
      <item>Hrvoje Jukić, odvjetnik iz OD BELOŠA &amp; JUKIĆ, OIB 29258952675, Martićeva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BD3AD-70F7-4A2A-9BCC-D8FE0F0CD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4537</properties:Characters>
  <properties:Lines>128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2018-03-12T13:18:00Z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St-286/2016-11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