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8BA6B" w14:paraId="448FE5A7" w:rsidRDefault="005F4A58" w:rsidP="005F4A58" w:rsidR="005F4A58">
      <w:pPr>
        <w:tabs>
          <w:tab w:pos="1160" w:val="left"/>
        </w:tabs>
        <w15:collapsed w:val="false"/>
        <w:rPr>
          <w:rFonts w:cs="Courier New" w:hAnsi="Courier New" w:ascii="Courier New"/>
        </w:rPr>
      </w:pPr>
      <w:bookmarkStart w:name="_GoBack" w:id="0"/>
      <w:bookmarkEnd w:id="0"/>
      <w:r w:rsidRPr="00233F8A">
        <w:rPr>
          <w:rFonts w:cs="Courier New" w:hAnsi="Courier New" w:ascii="Courier New"/>
        </w:rPr>
        <w:t>Za</w:t>
      </w:r>
      <w:r w:rsidR="005864B7">
        <w:rPr>
          <w:rFonts w:cs="Courier New" w:hAnsi="Courier New" w:ascii="Courier New"/>
        </w:rPr>
        <w:t xml:space="preserve">greb, </w:t>
      </w:r>
      <w:r w:rsidR="0054525E">
        <w:rPr>
          <w:rFonts w:cs="Courier New" w:hAnsi="Courier New" w:ascii="Courier New"/>
        </w:rPr>
        <w:t>21.03.2019.</w:t>
      </w:r>
    </w:p>
    <w:p w14:textId="3C781BB0" w14:paraId="5F6A23CA" w:rsidRDefault="005F4A58" w:rsidP="005F4A58" w:rsidR="005F4A58" w:rsidRPr="006B43A9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Naš znak: STE/0</w:t>
      </w:r>
      <w:r w:rsidR="0054525E">
        <w:rPr>
          <w:rFonts w:cs="Courier New" w:hAnsi="Courier New" w:ascii="Courier New"/>
        </w:rPr>
        <w:t>40</w:t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  <w:b/>
        </w:rPr>
        <w:t xml:space="preserve">Posl. br.: </w:t>
      </w:r>
      <w:r w:rsidRPr="00233F8A">
        <w:rPr>
          <w:rFonts w:cs="Courier New" w:hAnsi="Courier New" w:ascii="Courier New"/>
          <w:b/>
        </w:rPr>
        <w:t>St-</w:t>
      </w:r>
      <w:r w:rsidR="0054525E">
        <w:rPr>
          <w:rFonts w:cs="Courier New" w:hAnsi="Courier New" w:ascii="Courier New"/>
          <w:b/>
        </w:rPr>
        <w:t>2592/15</w:t>
      </w:r>
    </w:p>
    <w:p w14:textId="77777777" w14:paraId="05EBDA59" w:rsidRDefault="005F4A58" w:rsidP="005F4A58" w:rsidR="005F4A58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7D3008C3" w14:paraId="44243344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 xml:space="preserve">TRGOVAČKI SUD U </w:t>
      </w:r>
      <w:r w:rsidR="006647BD">
        <w:rPr>
          <w:rFonts w:cs="Courier New" w:hAnsi="Courier New" w:ascii="Courier New"/>
        </w:rPr>
        <w:t>ZAGREBU</w:t>
      </w:r>
    </w:p>
    <w:p w14:textId="77178DB4" w14:paraId="3BCF949D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752B0E">
        <w:rPr>
          <w:rFonts w:cs="Courier New" w:hAnsi="Courier New" w:ascii="Courier New"/>
        </w:rPr>
        <w:t>Sukoiš</w:t>
      </w:r>
      <w:r w:rsidR="006647BD">
        <w:rPr>
          <w:rFonts w:cs="Courier New" w:hAnsi="Courier New" w:ascii="Courier New"/>
        </w:rPr>
        <w:t>Amruševa 2/II</w:t>
      </w:r>
    </w:p>
    <w:p w14:textId="75C882B5" w14:paraId="25852DDE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6647BD">
        <w:rPr>
          <w:rFonts w:cs="Courier New" w:hAnsi="Courier New" w:ascii="Courier New"/>
        </w:rPr>
        <w:t>10000 ZAGREB</w:t>
      </w:r>
    </w:p>
    <w:p w14:textId="77777777" w14:paraId="013D6788" w:rsidRDefault="005F4A58" w:rsidP="005F4A58" w:rsidR="005F4A58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00DC73D5" w14:paraId="2BB983A1" w:rsidRDefault="00910E34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5F4A58">
        <w:rPr>
          <w:rFonts w:cs="Courier New" w:hAnsi="Courier New" w:ascii="Courier New"/>
        </w:rPr>
        <w:t xml:space="preserve">n/r. </w:t>
      </w:r>
      <w:r w:rsidR="006647BD">
        <w:rPr>
          <w:rFonts w:cs="Courier New" w:hAnsi="Courier New" w:ascii="Courier New"/>
        </w:rPr>
        <w:t>sutkinja Vesna Sremac Šoštar</w:t>
      </w:r>
    </w:p>
    <w:p w14:textId="77777777" w14:paraId="7B42895A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429C314D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Stečajni dužnik: </w:t>
      </w:r>
    </w:p>
    <w:p w14:textId="77777777" w14:paraId="7D1C32E8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5B649F4" w14:paraId="03DECDC8" w:rsidRDefault="00817D6B" w:rsidP="00205F0E" w:rsidR="00205F0E">
      <w:pPr>
        <w:widowControl w:val="false"/>
        <w:autoSpaceDE w:val="false"/>
        <w:autoSpaceDN w:val="false"/>
        <w:adjustRightInd w:val="false"/>
        <w:rPr>
          <w:rFonts w:eastAsiaTheme="minorHAnsi" w:cs="Arial" w:hAnsi="Arial" w:ascii="Arial"/>
          <w:color w:val="002355"/>
          <w:lang w:val="en-US"/>
        </w:rPr>
      </w:pPr>
      <w:r>
        <w:rPr>
          <w:rFonts w:cs="Courier New" w:hAnsi="Courier New" w:ascii="Courier New"/>
          <w:b/>
        </w:rPr>
        <w:t xml:space="preserve">Stečajna masa iza </w:t>
      </w:r>
      <w:r w:rsidR="0054525E">
        <w:rPr>
          <w:rFonts w:cs="Courier New" w:hAnsi="Courier New" w:ascii="Courier New"/>
          <w:b/>
        </w:rPr>
        <w:t>SAXEUS</w:t>
      </w:r>
      <w:r w:rsidR="00EA20F9">
        <w:rPr>
          <w:rFonts w:cs="Courier New" w:hAnsi="Courier New" w:ascii="Courier New"/>
          <w:b/>
        </w:rPr>
        <w:t xml:space="preserve"> </w:t>
      </w:r>
      <w:r w:rsidR="005F4A58">
        <w:rPr>
          <w:rFonts w:cs="Courier New" w:hAnsi="Courier New" w:ascii="Courier New"/>
          <w:b/>
        </w:rPr>
        <w:t xml:space="preserve">d.o.o. – u stečaju, </w:t>
      </w:r>
      <w:r w:rsidR="0054525E">
        <w:rPr>
          <w:rFonts w:cs="Courier New" w:hAnsi="Courier New" w:ascii="Courier New"/>
          <w:b/>
        </w:rPr>
        <w:t xml:space="preserve">Zagreb, </w:t>
      </w:r>
      <w:r w:rsidR="00BF007F">
        <w:rPr>
          <w:rFonts w:cs="Courier New" w:hAnsi="Courier New" w:ascii="Courier New"/>
          <w:b/>
        </w:rPr>
        <w:t xml:space="preserve">Petrinjska 28, OIB: </w:t>
      </w:r>
      <w:r w:rsidR="0054525E">
        <w:rPr>
          <w:rFonts w:cs="Courier New" w:hAnsi="Courier New" w:ascii="Courier New"/>
          <w:b/>
        </w:rPr>
        <w:t>8888833</w:t>
      </w:r>
      <w:r w:rsidR="00782573">
        <w:rPr>
          <w:rFonts w:cs="Courier New" w:hAnsi="Courier New" w:ascii="Courier New"/>
          <w:b/>
        </w:rPr>
        <w:t>1535</w:t>
      </w:r>
    </w:p>
    <w:p w14:textId="77777777" w14:paraId="25AB3515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23FB6C0A" w:rsidRDefault="002C3FC2" w:rsidP="005F4A58" w:rsidR="002C3FC2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34203AC6" w:rsidRDefault="005F4A58" w:rsidP="005F4A58" w:rsidR="005F4A58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IZVJEŠĆE O GOSPODARSKOM POLOŽAJU</w:t>
      </w:r>
    </w:p>
    <w:p w14:textId="77777777" w14:paraId="537B9718" w:rsidRDefault="005F4A58" w:rsidP="005F4A58" w:rsidR="005F4A58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STEČAJNOG DUŽNIKA I NJEGOVIM UZROCIMA</w:t>
      </w:r>
    </w:p>
    <w:p w14:textId="77777777" w14:paraId="47605367" w:rsidRDefault="005F4A58" w:rsidP="005F4A58" w:rsidR="005F4A58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</w:p>
    <w:p w14:textId="7AB6723E" w14:paraId="556C6E88" w:rsidRDefault="00FD13D8" w:rsidP="005F4A58" w:rsidR="005F4A58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IZVJEŠTAJNO ROČIŠTE</w:t>
      </w:r>
    </w:p>
    <w:p w14:textId="77777777" w14:paraId="3BD948A0" w:rsidRDefault="005F4A58" w:rsidP="005F4A58" w:rsidR="005F4A58">
      <w:pPr>
        <w:tabs>
          <w:tab w:pos="1160" w:val="left"/>
        </w:tabs>
        <w:ind w:hanging="2835" w:left="2835"/>
        <w:rPr>
          <w:rFonts w:cs="Courier New" w:hAnsi="Courier New" w:ascii="Courier New"/>
          <w:b/>
        </w:rPr>
      </w:pPr>
    </w:p>
    <w:p w14:textId="77777777" w14:paraId="19C3E736" w:rsidRDefault="005F4A58" w:rsidP="005F4A58" w:rsidR="005F4A58" w:rsidRPr="00477113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  <w:r w:rsidRPr="00477113">
        <w:rPr>
          <w:rFonts w:cs="Courier New" w:hAnsi="Courier New" w:ascii="Courier New"/>
          <w:b/>
        </w:rPr>
        <w:t>I. UVODNE NAPOMENE</w:t>
      </w:r>
    </w:p>
    <w:p w14:textId="77777777" w14:paraId="0B89C83B" w:rsidRDefault="005F4A58" w:rsidP="005F4A58" w:rsidR="005F4A58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</w:rPr>
      </w:pPr>
    </w:p>
    <w:p w14:textId="237E5DC3" w14:paraId="3FD32918" w:rsidRDefault="005F4A58" w:rsidP="00606B2A" w:rsidR="005F4A58">
      <w:pPr>
        <w:widowControl w:val="false"/>
        <w:autoSpaceDE w:val="false"/>
        <w:autoSpaceDN w:val="false"/>
        <w:adjustRightInd w:val="false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Rješenjem pod gornjim poslovnim brojem od dana </w:t>
      </w:r>
      <w:r w:rsidR="003F4E1C">
        <w:rPr>
          <w:rFonts w:cs="Courier New" w:hAnsi="Courier New" w:ascii="Courier New"/>
        </w:rPr>
        <w:t>24.10</w:t>
      </w:r>
      <w:r w:rsidR="00F76329">
        <w:rPr>
          <w:rFonts w:cs="Courier New" w:hAnsi="Courier New" w:ascii="Courier New"/>
        </w:rPr>
        <w:t>.2018</w:t>
      </w:r>
      <w:r>
        <w:rPr>
          <w:rFonts w:cs="Courier New" w:hAnsi="Courier New" w:ascii="Courier New"/>
        </w:rPr>
        <w:t xml:space="preserve">. određen je nastavak stečajnog postupka </w:t>
      </w:r>
      <w:r w:rsidR="00FD13D8">
        <w:rPr>
          <w:rFonts w:cs="Courier New" w:hAnsi="Courier New" w:ascii="Courier New"/>
        </w:rPr>
        <w:t xml:space="preserve">u odnosu na stečajnu masu iza </w:t>
      </w:r>
      <w:r w:rsidR="00943037">
        <w:rPr>
          <w:rFonts w:cs="Courier New" w:hAnsi="Courier New" w:ascii="Courier New"/>
        </w:rPr>
        <w:t xml:space="preserve">društva </w:t>
      </w:r>
      <w:r w:rsidR="003F4E1C">
        <w:rPr>
          <w:rFonts w:cs="Courier New" w:hAnsi="Courier New" w:ascii="Courier New"/>
        </w:rPr>
        <w:t>SAXEUS</w:t>
      </w:r>
      <w:r w:rsidR="00FD13D8">
        <w:rPr>
          <w:rFonts w:cs="Courier New" w:hAnsi="Courier New" w:ascii="Courier New"/>
        </w:rPr>
        <w:t xml:space="preserve"> d.o.o.</w:t>
      </w:r>
      <w:r w:rsidR="009A45C0">
        <w:rPr>
          <w:rFonts w:cs="Courier New" w:hAnsi="Courier New" w:ascii="Courier New"/>
          <w:b/>
        </w:rPr>
        <w:t xml:space="preserve"> </w:t>
      </w:r>
      <w:r w:rsidR="009A45C0" w:rsidRPr="009A45C0">
        <w:rPr>
          <w:rFonts w:cs="Courier New" w:hAnsi="Courier New" w:ascii="Courier New"/>
        </w:rPr>
        <w:t xml:space="preserve">– u stečaju, </w:t>
      </w:r>
      <w:r w:rsidR="003F4E1C">
        <w:rPr>
          <w:rFonts w:cs="Courier New" w:hAnsi="Courier New" w:ascii="Courier New"/>
        </w:rPr>
        <w:t>Zagreb, Čulinečka 54, OIB: 83872324456.</w:t>
      </w:r>
    </w:p>
    <w:p w14:textId="7339CC47" w14:paraId="42431B62" w:rsidRDefault="00DF4229" w:rsidP="00606B2A" w:rsidR="003F4E1C" w:rsidRPr="00864D58">
      <w:pPr>
        <w:widowControl w:val="false"/>
        <w:autoSpaceDE w:val="false"/>
        <w:autoSpaceDN w:val="false"/>
        <w:adjustRightInd w:val="false"/>
        <w:jc w:val="both"/>
        <w:rPr>
          <w:rFonts w:eastAsiaTheme="minorHAnsi" w:cs="Arial" w:hAnsi="Arial" w:ascii="Arial"/>
          <w:color w:val="002355"/>
          <w:lang w:val="en-US"/>
        </w:rPr>
      </w:pPr>
      <w:r>
        <w:rPr>
          <w:rFonts w:cs="Courier New" w:hAnsi="Courier New" w:ascii="Courier New"/>
        </w:rPr>
        <w:t>Rješenjem od 14.12.2018. pozvani su vjer</w:t>
      </w:r>
      <w:r w:rsidR="004B6470">
        <w:rPr>
          <w:rFonts w:cs="Courier New" w:hAnsi="Courier New" w:ascii="Courier New"/>
        </w:rPr>
        <w:t xml:space="preserve">ovnici prijaviti tražbine te su ispitno i izvještajno ročište zakazani za </w:t>
      </w:r>
      <w:r w:rsidR="002C43E5">
        <w:rPr>
          <w:rFonts w:cs="Courier New" w:hAnsi="Courier New" w:ascii="Courier New"/>
        </w:rPr>
        <w:t>dan 10.04.2019. godine.</w:t>
      </w:r>
    </w:p>
    <w:p w14:textId="77777777" w14:paraId="22DC5743" w:rsidRDefault="005F4A58" w:rsidP="005F4A58" w:rsidR="005F4A58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7777777" w14:paraId="7A0C5B23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C40D4F">
        <w:rPr>
          <w:rFonts w:cs="Courier New" w:hAnsi="Courier New" w:ascii="Courier New"/>
          <w:b/>
        </w:rPr>
        <w:t>II. OSNOVNI PODACI O STEČAJNOM DUŽNIKU</w:t>
      </w:r>
    </w:p>
    <w:p w14:textId="77777777" w14:paraId="4706413C" w:rsidRDefault="009A45C0" w:rsidP="005F4A58" w:rsidR="009A45C0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49AAD221" w14:paraId="560180B3" w:rsidRDefault="009A45C0" w:rsidP="005F4A58" w:rsidR="009A45C0" w:rsidRPr="0062731D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Dužnik je od novog upisa u sudski registar registriran kod Trgovačkog suda u </w:t>
      </w:r>
      <w:r w:rsidR="002C43E5">
        <w:rPr>
          <w:rFonts w:cs="Courier New" w:hAnsi="Courier New" w:ascii="Courier New"/>
        </w:rPr>
        <w:t>Zagrebu</w:t>
      </w:r>
      <w:r>
        <w:rPr>
          <w:rFonts w:cs="Courier New" w:hAnsi="Courier New" w:ascii="Courier New"/>
        </w:rPr>
        <w:t xml:space="preserve"> kao stečajna masa iza </w:t>
      </w:r>
      <w:r w:rsidR="002C3FC2">
        <w:rPr>
          <w:rFonts w:cs="Courier New" w:hAnsi="Courier New" w:ascii="Courier New"/>
        </w:rPr>
        <w:t xml:space="preserve">SAXEUS </w:t>
      </w:r>
      <w:r w:rsidR="0062731D" w:rsidRPr="0062731D">
        <w:rPr>
          <w:rFonts w:cs="Courier New" w:hAnsi="Courier New" w:ascii="Courier New"/>
        </w:rPr>
        <w:t>d.o.o. – u stečaju, Zagreb, Petrinjska 28, OIB:</w:t>
      </w:r>
      <w:r w:rsidR="0062731D" w:rsidRPr="0062731D">
        <w:rPr>
          <w:rFonts w:cs="Courier New" w:hAnsi="Courier New" w:ascii="Courier New"/>
          <w:lang w:eastAsia="hr-HR"/>
        </w:rPr>
        <w:t xml:space="preserve"> </w:t>
      </w:r>
      <w:r w:rsidR="002C3FC2" w:rsidRPr="002C3FC2">
        <w:rPr>
          <w:rFonts w:cs="Courier New" w:hAnsi="Courier New" w:ascii="Courier New"/>
        </w:rPr>
        <w:t>88888331535</w:t>
      </w:r>
      <w:r w:rsidR="0062731D">
        <w:rPr>
          <w:rFonts w:eastAsiaTheme="minorHAnsi" w:cs="Courier New" w:hAnsi="Courier New" w:ascii="Courier New"/>
          <w:lang w:val="en-US"/>
        </w:rPr>
        <w:t>.</w:t>
      </w:r>
    </w:p>
    <w:p w14:textId="77777777" w14:paraId="4451D5D7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128566A9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TVRTKA: </w:t>
      </w:r>
      <w:r>
        <w:rPr>
          <w:rFonts w:cs="Courier New" w:hAnsi="Courier New" w:ascii="Courier New"/>
        </w:rPr>
        <w:tab/>
        <w:t xml:space="preserve">  </w:t>
      </w:r>
      <w:r>
        <w:rPr>
          <w:rFonts w:cs="Courier New" w:hAnsi="Courier New" w:ascii="Courier New"/>
        </w:rPr>
        <w:tab/>
      </w:r>
    </w:p>
    <w:p w14:textId="641C126B" w14:paraId="22C014CC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3A76A1">
        <w:rPr>
          <w:rFonts w:cs="Courier New" w:hAnsi="Courier New" w:ascii="Courier New"/>
        </w:rPr>
        <w:t xml:space="preserve">Stečajna masa iza </w:t>
      </w:r>
      <w:r w:rsidR="002C3FC2">
        <w:rPr>
          <w:rFonts w:cs="Courier New" w:hAnsi="Courier New" w:ascii="Courier New"/>
        </w:rPr>
        <w:t>saxeus</w:t>
      </w:r>
      <w:r w:rsidR="00840AB2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d.</w:t>
      </w:r>
      <w:r w:rsidR="002C3FC2">
        <w:rPr>
          <w:rFonts w:cs="Courier New" w:hAnsi="Courier New" w:ascii="Courier New"/>
        </w:rPr>
        <w:t>o.o. -</w:t>
      </w:r>
      <w:r>
        <w:rPr>
          <w:rFonts w:cs="Courier New" w:hAnsi="Courier New" w:ascii="Courier New"/>
        </w:rPr>
        <w:t xml:space="preserve"> u stečaju</w:t>
      </w:r>
      <w:r w:rsidRPr="00E922DF">
        <w:rPr>
          <w:rFonts w:cs="Courier New" w:hAnsi="Courier New" w:ascii="Courier New"/>
        </w:rPr>
        <w:t xml:space="preserve"> </w:t>
      </w:r>
    </w:p>
    <w:p w14:textId="77777777" w14:paraId="3DEAA0D0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</w:t>
      </w:r>
    </w:p>
    <w:p w14:textId="77777777" w14:paraId="6D282912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SJEDIŠTE: </w:t>
      </w:r>
      <w:r>
        <w:rPr>
          <w:rFonts w:cs="Courier New" w:hAnsi="Courier New" w:ascii="Courier New"/>
        </w:rPr>
        <w:tab/>
      </w:r>
    </w:p>
    <w:p w14:textId="2A9DEE9C" w14:paraId="38BC8BC1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FD1FA7">
        <w:rPr>
          <w:rFonts w:cs="Courier New" w:hAnsi="Courier New" w:ascii="Courier New"/>
        </w:rPr>
        <w:t>Za</w:t>
      </w:r>
      <w:r w:rsidR="0016005A">
        <w:rPr>
          <w:rFonts w:cs="Courier New" w:hAnsi="Courier New" w:ascii="Courier New"/>
        </w:rPr>
        <w:t>greb, Petrinjska 28</w:t>
      </w:r>
    </w:p>
    <w:p w14:textId="77777777" w14:paraId="344A3A77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14:textId="77777777" w14:paraId="2096EBC3" w:rsidTr="00175950" w:rsidR="005F4A58" w:rsidRPr="0011275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14:textId="77777777" w14:paraId="1EB1A86C" w:rsidRDefault="005F4A58" w:rsidP="00175950" w:rsidR="005F4A58" w:rsidRPr="00E922DF">
            <w:pPr>
              <w:jc w:val="both"/>
              <w:rPr>
                <w:rFonts w:cs="Courier New" w:hAnsi="Courier New" w:ascii="Courier New"/>
              </w:rPr>
            </w:pPr>
          </w:p>
        </w:tc>
      </w:tr>
    </w:tbl>
    <w:p w14:textId="77777777" w14:paraId="58DF57FA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UPRAVITELJ:</w:t>
      </w:r>
    </w:p>
    <w:p w14:textId="33B49EED" w14:paraId="7915E8DF" w:rsidRDefault="005F4A58" w:rsidP="005F4A58" w:rsidR="00E02B0F" w:rsidRPr="00D809C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Ivan Gjurašić, stečajni upravitelj</w:t>
      </w:r>
    </w:p>
    <w:p w14:textId="20837140" w14:paraId="5893A607" w:rsidRDefault="00D809C4" w:rsidP="005F4A58" w:rsidR="00E02B0F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0B482B">
        <w:rPr>
          <w:rFonts w:cs="Courier New" w:hAnsi="Courier New" w:ascii="Courier New"/>
        </w:rPr>
        <w:lastRenderedPageBreak/>
        <w:t>Osnovne</w:t>
      </w:r>
      <w:r w:rsidR="00E02B0F" w:rsidRPr="000B482B">
        <w:rPr>
          <w:rFonts w:cs="Courier New" w:hAnsi="Courier New" w:ascii="Courier New"/>
        </w:rPr>
        <w:t xml:space="preserve"> djelatnost</w:t>
      </w:r>
      <w:r w:rsidRPr="000B482B">
        <w:rPr>
          <w:rFonts w:cs="Courier New" w:hAnsi="Courier New" w:ascii="Courier New"/>
        </w:rPr>
        <w:t>i</w:t>
      </w:r>
      <w:r w:rsidR="00E02B0F" w:rsidRPr="000B482B">
        <w:rPr>
          <w:rFonts w:cs="Courier New" w:hAnsi="Courier New" w:ascii="Courier New"/>
        </w:rPr>
        <w:t xml:space="preserve"> stečajnog dužnika </w:t>
      </w:r>
      <w:r w:rsidR="00FA2B68" w:rsidRPr="000B482B">
        <w:rPr>
          <w:rFonts w:cs="Courier New" w:hAnsi="Courier New" w:ascii="Courier New"/>
        </w:rPr>
        <w:t xml:space="preserve">bile </w:t>
      </w:r>
      <w:r w:rsidR="00D87128" w:rsidRPr="000B482B">
        <w:rPr>
          <w:rFonts w:cs="Courier New" w:hAnsi="Courier New" w:ascii="Courier New"/>
        </w:rPr>
        <w:t>su</w:t>
      </w:r>
      <w:r w:rsidR="00233DF0" w:rsidRPr="000B482B">
        <w:rPr>
          <w:rFonts w:cs="Courier New" w:hAnsi="Courier New" w:ascii="Courier New"/>
        </w:rPr>
        <w:t xml:space="preserve"> </w:t>
      </w:r>
      <w:r w:rsidR="006B0242">
        <w:rPr>
          <w:rFonts w:cs="Courier New" w:hAnsi="Courier New" w:ascii="Courier New"/>
        </w:rPr>
        <w:t xml:space="preserve">građenje, projektiranje i nadzor, poslovanje nekretninama, kupnja i prodaja robe, obavljanje trgovačkog </w:t>
      </w:r>
      <w:r w:rsidR="00397FE7">
        <w:rPr>
          <w:rFonts w:cs="Courier New" w:hAnsi="Courier New" w:ascii="Courier New"/>
        </w:rPr>
        <w:t>posredovanja na domaćem i inozemnom tržištu, savjetovanje u vezi s poslovanjem i upravljanjem, pripremanje hrane i pružanje usluga prehrane, pripremanje i usluživanje pića i napitaka itd.</w:t>
      </w:r>
    </w:p>
    <w:p w14:textId="77777777" w14:paraId="05DCC769" w:rsidRDefault="00F648AA" w:rsidP="005F4A58" w:rsidR="00F648AA" w:rsidRPr="000B482B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1284EE74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0B482B">
        <w:rPr>
          <w:rFonts w:cs="Courier New" w:hAnsi="Courier New" w:ascii="Courier New"/>
          <w:b/>
        </w:rPr>
        <w:t>III. PODUZETE AKTIVNOSTI STEČAJNOG UPRAVITELJA OD TRENUTKA PREUZIMANJA DUŽNOSTI</w:t>
      </w:r>
    </w:p>
    <w:p w14:textId="77777777" w14:paraId="10BC9031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EA55E7B" w14:paraId="2CF4562F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0B482B">
        <w:rPr>
          <w:rFonts w:cs="Courier New" w:hAnsi="Courier New" w:ascii="Courier New"/>
        </w:rPr>
        <w:t xml:space="preserve">Stečajni upravitelj </w:t>
      </w:r>
      <w:r w:rsidR="00C86582" w:rsidRPr="000B482B">
        <w:rPr>
          <w:rFonts w:cs="Courier New" w:hAnsi="Courier New" w:ascii="Courier New"/>
        </w:rPr>
        <w:t>nastavio</w:t>
      </w:r>
      <w:r w:rsidRPr="000B482B">
        <w:rPr>
          <w:rFonts w:cs="Courier New" w:hAnsi="Courier New" w:ascii="Courier New"/>
        </w:rPr>
        <w:t xml:space="preserve"> je dužnost odmah po određenju nastavka postupka </w:t>
      </w:r>
      <w:r w:rsidR="00AA7532" w:rsidRPr="000B482B">
        <w:rPr>
          <w:rFonts w:cs="Courier New" w:hAnsi="Courier New" w:ascii="Courier New"/>
        </w:rPr>
        <w:t>u odnosu na stečajnu masu</w:t>
      </w:r>
      <w:r w:rsidRPr="000B482B">
        <w:rPr>
          <w:rFonts w:cs="Courier New" w:hAnsi="Courier New" w:ascii="Courier New"/>
        </w:rPr>
        <w:t xml:space="preserve"> iza stečajnog dužnika. </w:t>
      </w:r>
    </w:p>
    <w:p w14:textId="77777777" w14:paraId="78804953" w:rsidRDefault="00DA3F8E" w:rsidP="005F4A58" w:rsidR="00DA3F8E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4868D364" w14:paraId="6C89E5FE" w:rsidRDefault="006078FB" w:rsidP="005F4A58" w:rsidR="00DA3F8E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E3E53">
        <w:rPr>
          <w:rFonts w:cs="Courier New" w:hAnsi="Courier New" w:ascii="Courier New"/>
        </w:rPr>
        <w:t>Podnesen je</w:t>
      </w:r>
      <w:r w:rsidR="0052423D" w:rsidRPr="00FE3E53">
        <w:rPr>
          <w:rFonts w:cs="Courier New" w:hAnsi="Courier New" w:ascii="Courier New"/>
        </w:rPr>
        <w:t xml:space="preserve"> zahtjev za dostavom informacija o imovini društva</w:t>
      </w:r>
      <w:r w:rsidR="00DA3F8E" w:rsidRPr="00FE3E53">
        <w:rPr>
          <w:rFonts w:cs="Courier New" w:hAnsi="Courier New" w:ascii="Courier New"/>
        </w:rPr>
        <w:t xml:space="preserve"> </w:t>
      </w:r>
      <w:r w:rsidR="00742702">
        <w:rPr>
          <w:rFonts w:cs="Courier New" w:hAnsi="Courier New" w:ascii="Courier New"/>
        </w:rPr>
        <w:t xml:space="preserve">bivšem direktoru, g. </w:t>
      </w:r>
      <w:r w:rsidR="00C42DDF">
        <w:rPr>
          <w:rFonts w:cs="Courier New" w:hAnsi="Courier New" w:ascii="Courier New"/>
        </w:rPr>
        <w:t>Imre Kozma</w:t>
      </w:r>
      <w:r w:rsidR="00BA2DB0">
        <w:rPr>
          <w:rFonts w:cs="Courier New" w:hAnsi="Courier New" w:ascii="Courier New"/>
        </w:rPr>
        <w:t xml:space="preserve"> i njegovoj punomoćnici</w:t>
      </w:r>
      <w:r w:rsidR="00742702">
        <w:rPr>
          <w:rFonts w:cs="Courier New" w:hAnsi="Courier New" w:ascii="Courier New"/>
        </w:rPr>
        <w:t>,</w:t>
      </w:r>
      <w:r w:rsidR="006F3139">
        <w:rPr>
          <w:rFonts w:cs="Courier New" w:hAnsi="Courier New" w:ascii="Courier New"/>
        </w:rPr>
        <w:t xml:space="preserve"> a koji su dostavili brutobilancu do 06.02.2017., stanje dugotrajne imovine na 31.12.2016.</w:t>
      </w:r>
      <w:r w:rsidR="007F2255">
        <w:rPr>
          <w:rFonts w:cs="Courier New" w:hAnsi="Courier New" w:ascii="Courier New"/>
        </w:rPr>
        <w:t xml:space="preserve"> i konto kartice – devize te zk izvatke dvije dolje navedene nekretnine</w:t>
      </w:r>
      <w:r w:rsidR="002105DE">
        <w:rPr>
          <w:rFonts w:cs="Courier New" w:hAnsi="Courier New" w:ascii="Courier New"/>
        </w:rPr>
        <w:t>.</w:t>
      </w:r>
    </w:p>
    <w:p w14:textId="77777777" w14:paraId="56C2EA8A" w:rsidRDefault="002105DE" w:rsidP="005F4A58" w:rsidR="002105DE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34023931" w14:paraId="31A9653B" w:rsidRDefault="00EB64DF" w:rsidP="009738C2" w:rsidR="00704804" w:rsidRPr="00336BF9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36BF9">
        <w:rPr>
          <w:rFonts w:cs="Courier New" w:hAnsi="Courier New" w:ascii="Courier New"/>
        </w:rPr>
        <w:t>Izvršen je</w:t>
      </w:r>
      <w:r w:rsidR="009738C2" w:rsidRPr="00336BF9">
        <w:rPr>
          <w:rFonts w:cs="Courier New" w:hAnsi="Courier New" w:ascii="Courier New"/>
        </w:rPr>
        <w:t xml:space="preserve"> pregled imovine i obveza stečajnog dužnika</w:t>
      </w:r>
      <w:r w:rsidR="00AA1A32">
        <w:rPr>
          <w:rFonts w:cs="Courier New" w:hAnsi="Courier New" w:ascii="Courier New"/>
        </w:rPr>
        <w:t xml:space="preserve"> i</w:t>
      </w:r>
      <w:r w:rsidR="009738C2" w:rsidRPr="00336BF9">
        <w:rPr>
          <w:rFonts w:cs="Courier New" w:hAnsi="Courier New" w:ascii="Courier New"/>
        </w:rPr>
        <w:t xml:space="preserve"> uvidom u </w:t>
      </w:r>
      <w:r w:rsidRPr="00336BF9">
        <w:rPr>
          <w:rFonts w:cs="Courier New" w:hAnsi="Courier New" w:ascii="Courier New"/>
        </w:rPr>
        <w:t>bilancu</w:t>
      </w:r>
      <w:r w:rsidR="007A3D99">
        <w:rPr>
          <w:rFonts w:cs="Courier New" w:hAnsi="Courier New" w:ascii="Courier New"/>
        </w:rPr>
        <w:t xml:space="preserve"> objavljenu na stranicama sudskog registra</w:t>
      </w:r>
      <w:r w:rsidRPr="00336BF9">
        <w:rPr>
          <w:rFonts w:cs="Courier New" w:hAnsi="Courier New" w:ascii="Courier New"/>
        </w:rPr>
        <w:t>.</w:t>
      </w:r>
      <w:r w:rsidR="0090368F" w:rsidRPr="00336BF9">
        <w:rPr>
          <w:rFonts w:cs="Courier New" w:hAnsi="Courier New" w:ascii="Courier New"/>
        </w:rPr>
        <w:t xml:space="preserve"> </w:t>
      </w:r>
    </w:p>
    <w:p w14:textId="77777777" w14:paraId="1155A157" w:rsidRDefault="0076749E" w:rsidP="005F4A58" w:rsidR="0076749E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5C75038B" w14:paraId="047CA477" w:rsidRDefault="005F4A58" w:rsidP="005F4A58" w:rsidR="005F4A58" w:rsidRPr="003973CC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973CC">
        <w:rPr>
          <w:rFonts w:cs="Courier New" w:hAnsi="Courier New" w:ascii="Courier New"/>
        </w:rPr>
        <w:t xml:space="preserve">Podnesen je zahtjev </w:t>
      </w:r>
      <w:r w:rsidR="00F53C36">
        <w:rPr>
          <w:rFonts w:cs="Courier New" w:hAnsi="Courier New" w:ascii="Courier New"/>
        </w:rPr>
        <w:t xml:space="preserve">Državnoj geodetskoj upravi </w:t>
      </w:r>
      <w:r w:rsidRPr="003973CC">
        <w:rPr>
          <w:rFonts w:cs="Courier New" w:hAnsi="Courier New" w:ascii="Courier New"/>
        </w:rPr>
        <w:t>u svrhu provjeravanja je li stečajni dužnik upisan u katastarskom operatu</w:t>
      </w:r>
      <w:r w:rsidR="00483252">
        <w:rPr>
          <w:rFonts w:cs="Courier New" w:hAnsi="Courier New" w:ascii="Courier New"/>
        </w:rPr>
        <w:t xml:space="preserve"> te je zaprimljeno Uvjerenje prema kojem stečajni dužnik nije upisan u katastarski operat.</w:t>
      </w:r>
    </w:p>
    <w:p w14:textId="77777777" w14:paraId="61E63ABA" w:rsidRDefault="0076749E" w:rsidP="005F4A58" w:rsidR="0076749E" w:rsidRPr="003973CC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5E208D3" w14:paraId="5867E8C8" w:rsidRDefault="0076749E" w:rsidP="005F4A58" w:rsidR="0076749E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973CC">
        <w:rPr>
          <w:rFonts w:cs="Courier New" w:hAnsi="Courier New" w:ascii="Courier New"/>
        </w:rPr>
        <w:t xml:space="preserve">Podnesen je zahtjev </w:t>
      </w:r>
      <w:r w:rsidR="003272F3">
        <w:rPr>
          <w:rFonts w:cs="Courier New" w:hAnsi="Courier New" w:ascii="Courier New"/>
        </w:rPr>
        <w:t xml:space="preserve">Centru za vozila Hrvatske, Stanici za tehnički pregled </w:t>
      </w:r>
      <w:r w:rsidR="009B256A">
        <w:rPr>
          <w:rFonts w:cs="Courier New" w:hAnsi="Courier New" w:ascii="Courier New"/>
        </w:rPr>
        <w:t>Split te je zaprimljena</w:t>
      </w:r>
      <w:r w:rsidR="00C42DDF">
        <w:rPr>
          <w:rFonts w:cs="Courier New" w:hAnsi="Courier New" w:ascii="Courier New"/>
        </w:rPr>
        <w:t xml:space="preserve"> informacija da stečajni dužnik</w:t>
      </w:r>
      <w:r w:rsidR="009B256A">
        <w:rPr>
          <w:rFonts w:cs="Courier New" w:hAnsi="Courier New" w:ascii="Courier New"/>
        </w:rPr>
        <w:t xml:space="preserve"> nije evidentiran kao vlasnik vozila</w:t>
      </w:r>
      <w:r w:rsidR="00B957B2" w:rsidRPr="003973CC">
        <w:rPr>
          <w:rFonts w:cs="Courier New" w:hAnsi="Courier New" w:ascii="Courier New"/>
        </w:rPr>
        <w:t>.</w:t>
      </w:r>
    </w:p>
    <w:p w14:textId="77777777" w14:paraId="3DFD28C9" w:rsidRDefault="00EB6187" w:rsidP="005F4A58" w:rsidR="00EB6187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799C8A5" w14:paraId="3CC7BA43" w:rsidRDefault="00EB6187" w:rsidP="004E4256" w:rsidR="00FC32EC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4E4256">
        <w:rPr>
          <w:rFonts w:cs="Courier New" w:hAnsi="Courier New" w:ascii="Courier New"/>
        </w:rPr>
        <w:t>Podnesen je zahtjev Poreznoj upravi, Područni ured Zagreb, Ispostava Dubrava za dostavom</w:t>
      </w:r>
      <w:r w:rsidR="00FC32EC" w:rsidRPr="004E4256">
        <w:rPr>
          <w:rFonts w:cs="Courier New" w:hAnsi="Courier New" w:ascii="Courier New"/>
        </w:rPr>
        <w:t xml:space="preserve"> podataka o</w:t>
      </w:r>
      <w:r w:rsidRPr="004E4256">
        <w:rPr>
          <w:rFonts w:cs="Courier New" w:hAnsi="Courier New" w:ascii="Courier New"/>
        </w:rPr>
        <w:t xml:space="preserve"> </w:t>
      </w:r>
      <w:r w:rsidR="00FC32EC" w:rsidRPr="004E4256">
        <w:rPr>
          <w:rFonts w:cs="Courier New" w:hAnsi="Courier New" w:ascii="Courier New"/>
          <w:sz w:val="22"/>
          <w:szCs w:val="22"/>
        </w:rPr>
        <w:t>poslovnim aktivnostima u posljednjih pet (5) godine prije brisanja društva iz sudskog registra</w:t>
      </w:r>
      <w:r w:rsidR="004E4256" w:rsidRPr="004E4256">
        <w:rPr>
          <w:rFonts w:cs="Courier New" w:hAnsi="Courier New" w:ascii="Courier New"/>
          <w:sz w:val="22"/>
          <w:szCs w:val="22"/>
        </w:rPr>
        <w:t xml:space="preserve">, eventualnoj imovini društva, </w:t>
      </w:r>
      <w:r w:rsidR="00FC32EC" w:rsidRPr="004E4256">
        <w:rPr>
          <w:rFonts w:cs="Courier New" w:hAnsi="Courier New" w:ascii="Courier New"/>
          <w:sz w:val="22"/>
          <w:szCs w:val="22"/>
        </w:rPr>
        <w:t>visini i načinu uplate doprinosa za obvezno zdravstveno i mirovinsko osiguranje društva za radnike društva, ukoliko je d</w:t>
      </w:r>
      <w:r w:rsidR="004E4256" w:rsidRPr="004E4256">
        <w:rPr>
          <w:rFonts w:cs="Courier New" w:hAnsi="Courier New" w:ascii="Courier New"/>
          <w:sz w:val="22"/>
          <w:szCs w:val="22"/>
        </w:rPr>
        <w:t xml:space="preserve">ruštvo imalo zaposlenih radnika, </w:t>
      </w:r>
      <w:r w:rsidR="00FC32EC" w:rsidRPr="004E4256">
        <w:rPr>
          <w:rFonts w:cs="Courier New" w:hAnsi="Courier New" w:ascii="Courier New"/>
          <w:sz w:val="22"/>
          <w:szCs w:val="22"/>
        </w:rPr>
        <w:t>visini poreznog duga društva.</w:t>
      </w:r>
    </w:p>
    <w:p w14:textId="77777777" w14:paraId="593B61BC" w:rsidRDefault="0081425B" w:rsidP="004E4256" w:rsidR="0081425B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</w:p>
    <w:p w14:textId="0ECC8C59" w14:paraId="063A89FE" w:rsidRDefault="0081425B" w:rsidP="004E4256" w:rsidR="00D80CDF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>Zaprimljen je dopis Porezne uprave iz kojeg proizlazi da je stečajni dužnik u razdoblju od 2008. do 2013.</w:t>
      </w:r>
      <w:r w:rsidR="00727D2A">
        <w:rPr>
          <w:rFonts w:cs="Courier New" w:hAnsi="Courier New" w:ascii="Courier New"/>
          <w:sz w:val="22"/>
          <w:szCs w:val="22"/>
        </w:rPr>
        <w:t xml:space="preserve"> predavao prijave poreza na dobit i to za:</w:t>
      </w:r>
    </w:p>
    <w:p w14:textId="602502C1" w14:paraId="12FE6BDD" w:rsidRDefault="00727D2A" w:rsidP="004E4256" w:rsidR="00727D2A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- 2008. gubitak </w:t>
      </w:r>
      <w:r w:rsidR="00C54E9D">
        <w:rPr>
          <w:rFonts w:cs="Courier New" w:hAnsi="Courier New" w:ascii="Courier New"/>
          <w:sz w:val="22"/>
          <w:szCs w:val="22"/>
        </w:rPr>
        <w:t xml:space="preserve">     </w:t>
      </w:r>
      <w:r>
        <w:rPr>
          <w:rFonts w:cs="Courier New" w:hAnsi="Courier New" w:ascii="Courier New"/>
          <w:sz w:val="22"/>
          <w:szCs w:val="22"/>
        </w:rPr>
        <w:t>5,16 kn</w:t>
      </w:r>
    </w:p>
    <w:p w14:textId="78DD62D2" w14:paraId="481F12E6" w:rsidRDefault="00727D2A" w:rsidP="004E4256" w:rsidR="00727D2A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- 2009. gubitak </w:t>
      </w:r>
      <w:r w:rsidR="00C54E9D">
        <w:rPr>
          <w:rFonts w:cs="Courier New" w:hAnsi="Courier New" w:ascii="Courier New"/>
          <w:sz w:val="22"/>
          <w:szCs w:val="22"/>
        </w:rPr>
        <w:t xml:space="preserve"> </w:t>
      </w:r>
      <w:r>
        <w:rPr>
          <w:rFonts w:cs="Courier New" w:hAnsi="Courier New" w:ascii="Courier New"/>
          <w:sz w:val="22"/>
          <w:szCs w:val="22"/>
        </w:rPr>
        <w:t>4.363,81 kn</w:t>
      </w:r>
    </w:p>
    <w:p w14:textId="22B18F85" w14:paraId="7DF09B28" w:rsidRDefault="00727D2A" w:rsidP="004E4256" w:rsidR="00727D2A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</w:t>
      </w:r>
      <w:r w:rsidR="00C54E9D">
        <w:rPr>
          <w:rFonts w:cs="Courier New" w:hAnsi="Courier New" w:ascii="Courier New"/>
          <w:sz w:val="22"/>
          <w:szCs w:val="22"/>
        </w:rPr>
        <w:t xml:space="preserve"> </w:t>
      </w:r>
      <w:r>
        <w:rPr>
          <w:rFonts w:cs="Courier New" w:hAnsi="Courier New" w:ascii="Courier New"/>
          <w:sz w:val="22"/>
          <w:szCs w:val="22"/>
        </w:rPr>
        <w:t>2010.</w:t>
      </w:r>
      <w:r w:rsidR="00C54E9D">
        <w:rPr>
          <w:rFonts w:cs="Courier New" w:hAnsi="Courier New" w:ascii="Courier New"/>
          <w:sz w:val="22"/>
          <w:szCs w:val="22"/>
        </w:rPr>
        <w:t xml:space="preserve"> gubitak 14.777,24 kn</w:t>
      </w:r>
    </w:p>
    <w:p w14:textId="556EC452" w14:paraId="25CB67A2" w:rsidRDefault="00C54E9D" w:rsidP="004E4256" w:rsidR="00C54E9D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- 2011. gubitak 19.965,11 kn</w:t>
      </w:r>
    </w:p>
    <w:p w14:textId="06E798AF" w14:paraId="10DBA5A7" w:rsidRDefault="00C54E9D" w:rsidP="004E4256" w:rsidR="00C54E9D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- 2012. gubitak  3.023,19 kn</w:t>
      </w:r>
    </w:p>
    <w:p w14:textId="16B3BF75" w14:paraId="156E50AA" w:rsidRDefault="00C54E9D" w:rsidP="004E4256" w:rsidR="00C54E9D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- 2013. gubitak 12.963,14 kn</w:t>
      </w:r>
    </w:p>
    <w:p w14:textId="77777777" w14:paraId="7195430F" w:rsidRDefault="00D80CDF" w:rsidP="004E4256" w:rsidR="00D80CDF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</w:p>
    <w:p w14:textId="77777777" w14:paraId="367D9529" w:rsidRDefault="00D80CDF" w:rsidP="00D80CDF" w:rsidR="00D80CDF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>Iz predmetnog dopisa proizlazi i da obveznik nema evidentiranu imovinu, da nije imao zaposlenih u razdoblju od 2008. do 2013. te da nema dugovanja s naslova poreza i doprinosa.</w:t>
      </w:r>
    </w:p>
    <w:p w14:textId="0AD01A44" w14:paraId="779AA567" w:rsidRDefault="00D80CDF" w:rsidP="00D80CDF" w:rsidR="005F4A58" w:rsidRPr="00D80CDF">
      <w:pPr>
        <w:tabs>
          <w:tab w:pos="3747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b/>
        </w:rPr>
        <w:lastRenderedPageBreak/>
        <w:t>IV. IMOVINA STEČAJNOG DUŽNIKA</w:t>
      </w:r>
    </w:p>
    <w:p w14:textId="77777777" w14:paraId="46C79851" w:rsidRDefault="00115B71" w:rsidP="005F4A58" w:rsidR="00115B71" w:rsidRPr="00115B71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E3A0849" w14:paraId="74632D03" w:rsidRDefault="008B026D" w:rsidP="00D63FF5" w:rsidR="004F1DEE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 vlasnik je nekretnina</w:t>
      </w:r>
      <w:r w:rsidR="00BB13BC">
        <w:rPr>
          <w:rFonts w:cs="Courier New" w:hAnsi="Courier New" w:ascii="Courier New"/>
        </w:rPr>
        <w:t xml:space="preserve"> </w:t>
      </w:r>
      <w:r w:rsidR="00115B71">
        <w:rPr>
          <w:rFonts w:cs="Courier New" w:hAnsi="Courier New" w:ascii="Courier New"/>
        </w:rPr>
        <w:t>i to:</w:t>
      </w:r>
    </w:p>
    <w:p w14:textId="77777777" w14:paraId="68544538" w:rsidRDefault="003F1D72" w:rsidP="00115B71" w:rsidR="003F1D72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- Pelegrin, okućnica, upisana kao kčbr. 892/7, u zk.ul. </w:t>
      </w:r>
    </w:p>
    <w:p w14:textId="77777777" w14:paraId="038297E4" w:rsidRDefault="003F1D72" w:rsidP="00115B71" w:rsidR="003F1D72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2241, k.o. Gornje Selo, kod Općinskog suda u Splitu, </w:t>
      </w:r>
    </w:p>
    <w:p w14:textId="12446496" w14:paraId="16D8C411" w:rsidRDefault="003F1D72" w:rsidP="00115B71" w:rsidR="00115B71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Zemljišnoknjižnog odjela Split</w:t>
      </w:r>
    </w:p>
    <w:p w14:textId="0AFB5C48" w14:paraId="5B06568F" w:rsidRDefault="003F1D72" w:rsidP="003F1D72" w:rsidR="003F1D72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- Pelegrin, okućnica, upisana kao k</w:t>
      </w:r>
      <w:r w:rsidR="00A33B9B">
        <w:rPr>
          <w:rFonts w:cs="Courier New" w:hAnsi="Courier New" w:ascii="Courier New"/>
        </w:rPr>
        <w:t>čbr. 892/5</w:t>
      </w:r>
      <w:r>
        <w:rPr>
          <w:rFonts w:cs="Courier New" w:hAnsi="Courier New" w:ascii="Courier New"/>
        </w:rPr>
        <w:t xml:space="preserve">, u zk.ul. </w:t>
      </w:r>
    </w:p>
    <w:p w14:textId="47CD2324" w14:paraId="1D33A4D0" w:rsidRDefault="00A33B9B" w:rsidP="003F1D72" w:rsidR="003F1D72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2240</w:t>
      </w:r>
      <w:r w:rsidR="003F1D72">
        <w:rPr>
          <w:rFonts w:cs="Courier New" w:hAnsi="Courier New" w:ascii="Courier New"/>
        </w:rPr>
        <w:t xml:space="preserve">, k.o. Gornje Selo, kod Općinskog suda u Splitu, </w:t>
      </w:r>
    </w:p>
    <w:p w14:textId="77777777" w14:paraId="61467283" w:rsidRDefault="003F1D72" w:rsidP="003F1D72" w:rsidR="003F1D72">
      <w:pPr>
        <w:tabs>
          <w:tab w:pos="1160" w:val="left"/>
        </w:tabs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Zemljišnoknjižnog odjela Split</w:t>
      </w:r>
    </w:p>
    <w:p w14:textId="562B4F39" w14:paraId="6B599C63" w:rsidRDefault="00115B71" w:rsidP="00115B71" w:rsidR="00115B71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F493602" w14:paraId="568B216F" w:rsidRDefault="00115B71" w:rsidP="00115B71" w:rsidR="00115B71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Iz bruto bilance </w:t>
      </w:r>
      <w:r w:rsidR="00C91659">
        <w:rPr>
          <w:rFonts w:cs="Courier New" w:hAnsi="Courier New" w:ascii="Courier New"/>
        </w:rPr>
        <w:t>do 16.02.2017. godine koju je dostavila</w:t>
      </w:r>
      <w:r>
        <w:rPr>
          <w:rFonts w:cs="Courier New" w:hAnsi="Courier New" w:ascii="Courier New"/>
        </w:rPr>
        <w:t xml:space="preserve"> </w:t>
      </w:r>
      <w:r w:rsidR="00C91659">
        <w:rPr>
          <w:rFonts w:cs="Courier New" w:hAnsi="Courier New" w:ascii="Courier New"/>
        </w:rPr>
        <w:t>punomoćnica bivšeg direktora</w:t>
      </w:r>
      <w:r w:rsidR="00BC3E0B">
        <w:rPr>
          <w:rFonts w:cs="Courier New" w:hAnsi="Courier New" w:ascii="Courier New"/>
        </w:rPr>
        <w:t>, proizlaze sljedeći podaci koji se odnose na aktivu:</w:t>
      </w:r>
    </w:p>
    <w:p w14:textId="30A93292" w14:paraId="259C7BE1" w:rsidRDefault="00BC3E0B" w:rsidP="00115B71" w:rsidR="00BC3E0B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  <w:t>- zemljišta............................1.012.988,60 kn</w:t>
      </w:r>
    </w:p>
    <w:p w14:textId="3A94529A" w14:paraId="3EF02379" w:rsidRDefault="00BC3E0B" w:rsidP="00115B71" w:rsidR="00F60796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  <w:t>- žiro račun – prijelazni konto</w:t>
      </w:r>
      <w:r w:rsidR="00F60796">
        <w:rPr>
          <w:rFonts w:cs="Courier New" w:hAnsi="Courier New" w:ascii="Courier New"/>
        </w:rPr>
        <w:t>...........20.000,00 kn</w:t>
      </w:r>
    </w:p>
    <w:p w14:textId="6731B4DC" w14:paraId="19C1CAF8" w:rsidRDefault="00F60796" w:rsidP="00115B71" w:rsidR="00F60796" w:rsidRPr="00115B71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  <w:t>- poteaživanje za više pl. tz..................8,74 kn</w:t>
      </w:r>
    </w:p>
    <w:p w14:textId="77777777" w14:paraId="1F149B37" w:rsidRDefault="00C62856" w:rsidP="00F61D03" w:rsidR="00C62856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2DDA542" w14:paraId="41E07451" w:rsidRDefault="00E324B4" w:rsidP="00D63FF5" w:rsidR="00E324B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Uvidom u bilancu</w:t>
      </w:r>
      <w:r w:rsidR="00ED3262">
        <w:rPr>
          <w:rFonts w:cs="Courier New" w:hAnsi="Courier New" w:ascii="Courier New"/>
        </w:rPr>
        <w:t xml:space="preserve"> na dan 31.12.201</w:t>
      </w:r>
      <w:r w:rsidR="00F34FC9">
        <w:rPr>
          <w:rFonts w:cs="Courier New" w:hAnsi="Courier New" w:ascii="Courier New"/>
        </w:rPr>
        <w:t>6</w:t>
      </w:r>
      <w:r w:rsidR="00ED3262">
        <w:rPr>
          <w:rFonts w:cs="Courier New" w:hAnsi="Courier New" w:ascii="Courier New"/>
        </w:rPr>
        <w:t>.</w:t>
      </w:r>
      <w:r>
        <w:rPr>
          <w:rFonts w:cs="Courier New" w:hAnsi="Courier New" w:ascii="Courier New"/>
        </w:rPr>
        <w:t>, javno objavljenu na stranicama sudskog registra</w:t>
      </w:r>
      <w:r w:rsidR="00ED3262">
        <w:rPr>
          <w:rFonts w:cs="Courier New" w:hAnsi="Courier New" w:ascii="Courier New"/>
        </w:rPr>
        <w:t>, vidljivi su sljedeći podaci za 201</w:t>
      </w:r>
      <w:r w:rsidR="00F34FC9">
        <w:rPr>
          <w:rFonts w:cs="Courier New" w:hAnsi="Courier New" w:ascii="Courier New"/>
        </w:rPr>
        <w:t>6</w:t>
      </w:r>
      <w:r w:rsidR="00ED3262">
        <w:rPr>
          <w:rFonts w:cs="Courier New" w:hAnsi="Courier New" w:ascii="Courier New"/>
        </w:rPr>
        <w:t>. godinu:</w:t>
      </w:r>
    </w:p>
    <w:p w14:textId="4D2041E2" w14:paraId="19F60D80" w:rsidRDefault="00ED3262" w:rsidP="00D63FF5" w:rsidR="00ED326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- dugotrajna materij</w:t>
      </w:r>
      <w:r w:rsidR="006F37D4">
        <w:rPr>
          <w:rFonts w:cs="Courier New" w:hAnsi="Courier New" w:ascii="Courier New"/>
        </w:rPr>
        <w:t>alna imovina........</w:t>
      </w:r>
      <w:r w:rsidR="00115B71">
        <w:rPr>
          <w:rFonts w:cs="Courier New" w:hAnsi="Courier New" w:ascii="Courier New"/>
        </w:rPr>
        <w:t>.</w:t>
      </w:r>
      <w:r w:rsidR="006F37D4">
        <w:rPr>
          <w:rFonts w:cs="Courier New" w:hAnsi="Courier New" w:ascii="Courier New"/>
        </w:rPr>
        <w:t>....</w:t>
      </w:r>
      <w:r w:rsidR="000A4E5F">
        <w:rPr>
          <w:rFonts w:cs="Courier New" w:hAnsi="Courier New" w:ascii="Courier New"/>
        </w:rPr>
        <w:t>..</w:t>
      </w:r>
      <w:r w:rsidR="00115B71">
        <w:rPr>
          <w:rFonts w:cs="Courier New" w:hAnsi="Courier New" w:ascii="Courier New"/>
        </w:rPr>
        <w:t>1.</w:t>
      </w:r>
      <w:r w:rsidR="00185DE6">
        <w:rPr>
          <w:rFonts w:cs="Courier New" w:hAnsi="Courier New" w:ascii="Courier New"/>
        </w:rPr>
        <w:t>012.989,00</w:t>
      </w:r>
      <w:r w:rsidR="006F37D4">
        <w:rPr>
          <w:rFonts w:cs="Courier New" w:hAnsi="Courier New" w:ascii="Courier New"/>
        </w:rPr>
        <w:t xml:space="preserve"> kn</w:t>
      </w:r>
    </w:p>
    <w:p w14:textId="77777777" w14:paraId="20D04D9B" w:rsidRDefault="000A4E5F" w:rsidP="00D63FF5" w:rsidR="006F37D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- kratkotrajna imovina</w:t>
      </w:r>
    </w:p>
    <w:p w14:textId="4A49D4B4" w14:paraId="720F2B67" w:rsidRDefault="006F37D4" w:rsidP="00D63FF5" w:rsidR="00F2029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 w:rsidR="00F20292">
        <w:rPr>
          <w:rFonts w:cs="Courier New" w:hAnsi="Courier New" w:ascii="Courier New"/>
        </w:rPr>
        <w:t>- potraživanja..</w:t>
      </w:r>
      <w:r w:rsidR="000A4E5F">
        <w:rPr>
          <w:rFonts w:cs="Courier New" w:hAnsi="Courier New" w:ascii="Courier New"/>
        </w:rPr>
        <w:t>...........</w:t>
      </w:r>
      <w:r w:rsidR="00F20292">
        <w:rPr>
          <w:rFonts w:cs="Courier New" w:hAnsi="Courier New" w:ascii="Courier New"/>
        </w:rPr>
        <w:t>...............</w:t>
      </w:r>
      <w:r w:rsidR="00185DE6">
        <w:rPr>
          <w:rFonts w:cs="Courier New" w:hAnsi="Courier New" w:ascii="Courier New"/>
        </w:rPr>
        <w:t>.....9,00</w:t>
      </w:r>
      <w:r w:rsidR="00F20292">
        <w:rPr>
          <w:rFonts w:cs="Courier New" w:hAnsi="Courier New" w:ascii="Courier New"/>
        </w:rPr>
        <w:t xml:space="preserve"> kn</w:t>
      </w:r>
    </w:p>
    <w:p w14:textId="61441C29" w14:paraId="0D71C94C" w:rsidRDefault="00185DE6" w:rsidP="00D63FF5" w:rsidR="00185DE6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  <w:t>- novac u banci i blagajni................20.000,00 kn</w:t>
      </w:r>
    </w:p>
    <w:p w14:textId="34FD6798" w14:paraId="2B60A096" w:rsidRDefault="008D3846" w:rsidP="00D63FF5" w:rsidR="008D3846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49CEE08" w14:paraId="787C0888" w:rsidRDefault="008D3846" w:rsidP="00D63FF5" w:rsidR="008D3846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Potonji podaci podudaraju se sa podacima iz bruto bilance koju je </w:t>
      </w:r>
      <w:r w:rsidR="00F94DBA">
        <w:rPr>
          <w:rFonts w:cs="Courier New" w:hAnsi="Courier New" w:ascii="Courier New"/>
        </w:rPr>
        <w:t>dostavila punomoćnica bivšrg direktora</w:t>
      </w:r>
      <w:r>
        <w:rPr>
          <w:rFonts w:cs="Courier New" w:hAnsi="Courier New" w:ascii="Courier New"/>
        </w:rPr>
        <w:t>.</w:t>
      </w:r>
    </w:p>
    <w:p w14:textId="36DF9A24" w14:paraId="5F729267" w:rsidRDefault="004C6AB1" w:rsidP="00A66600" w:rsidR="004C4A70" w:rsidRPr="00360563">
      <w:pPr>
        <w:tabs>
          <w:tab w:pos="1160" w:val="left"/>
        </w:tabs>
        <w:rPr>
          <w:rFonts w:cs="Courier New" w:hAnsi="Courier New" w:ascii="Courier New"/>
          <w:color w:val="FF0000"/>
        </w:rPr>
      </w:pPr>
      <w:r w:rsidRPr="00360563">
        <w:rPr>
          <w:rFonts w:cs="Courier New" w:hAnsi="Courier New" w:ascii="Courier New"/>
          <w:color w:val="FF0000"/>
        </w:rPr>
        <w:tab/>
      </w:r>
      <w:r w:rsidRPr="00360563">
        <w:rPr>
          <w:rFonts w:cs="Courier New" w:hAnsi="Courier New" w:ascii="Courier New"/>
          <w:color w:val="FF0000"/>
        </w:rPr>
        <w:tab/>
        <w:t xml:space="preserve"> </w:t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</w:p>
    <w:p w14:textId="77777777" w14:paraId="3C824920" w:rsidRDefault="005F4A58" w:rsidP="005F4A58" w:rsidR="005F4A58" w:rsidRPr="00BF2A3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BF2A35">
        <w:rPr>
          <w:rFonts w:cs="Courier New" w:hAnsi="Courier New" w:ascii="Courier New"/>
          <w:b/>
        </w:rPr>
        <w:t>V. SUDSKI POSTUPCI U TIJEKU</w:t>
      </w:r>
    </w:p>
    <w:p w14:textId="77777777" w14:paraId="6D3C1BDA" w:rsidRDefault="005F4A58" w:rsidP="005F4A58" w:rsidR="005F4A58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1E5EF84" w14:paraId="678D03B6" w:rsidRDefault="004F2633" w:rsidP="00BF3560" w:rsidR="001B6FCC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 podataka dostupnih stečajnom upravitelju nije vidljivo postojanje sudskih sporova.</w:t>
      </w:r>
    </w:p>
    <w:p w14:textId="77777777" w14:paraId="466B8AE6" w:rsidRDefault="00A66600" w:rsidP="005F4A58" w:rsidR="00A66600" w:rsidRPr="00BF2A35">
      <w:pPr>
        <w:tabs>
          <w:tab w:pos="1160" w:val="left"/>
        </w:tabs>
        <w:rPr>
          <w:rFonts w:cs="Courier New" w:hAnsi="Courier New" w:ascii="Courier New"/>
          <w:b/>
        </w:rPr>
      </w:pPr>
    </w:p>
    <w:p w14:textId="77777777" w14:paraId="0A7DD042" w:rsidRDefault="005F4A58" w:rsidP="005F4A58" w:rsidR="005F4A58" w:rsidRPr="00BF2A35">
      <w:pPr>
        <w:tabs>
          <w:tab w:pos="1160" w:val="left"/>
        </w:tabs>
        <w:rPr>
          <w:rFonts w:cs="Courier New" w:hAnsi="Courier New" w:ascii="Courier New"/>
          <w:b/>
        </w:rPr>
      </w:pPr>
      <w:r w:rsidRPr="00BF2A35">
        <w:rPr>
          <w:rFonts w:cs="Courier New" w:hAnsi="Courier New" w:ascii="Courier New"/>
          <w:b/>
        </w:rPr>
        <w:t>VI. POSLOVANJE DUŽNIKA I UZROCI PRESTANKA POSLOVANJA</w:t>
      </w:r>
    </w:p>
    <w:p w14:textId="77777777" w14:paraId="20E98AFB" w:rsidRDefault="00063771" w:rsidP="00672261" w:rsidR="00063771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67F0ADD" w14:paraId="62D9571D" w:rsidRDefault="00E31EE9" w:rsidP="00672261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BF2A35">
        <w:rPr>
          <w:rFonts w:cs="Courier New" w:hAnsi="Courier New" w:ascii="Courier New"/>
        </w:rPr>
        <w:t>Financijska agencija</w:t>
      </w:r>
      <w:r w:rsidR="00063771" w:rsidRPr="00BF2A35">
        <w:rPr>
          <w:rFonts w:cs="Courier New" w:hAnsi="Courier New" w:ascii="Courier New"/>
        </w:rPr>
        <w:t xml:space="preserve"> podnijela je prijedlog za provedbu skraćenog stečajnog postupka nad dužnikom</w:t>
      </w:r>
      <w:r w:rsidR="00631CCE">
        <w:rPr>
          <w:rFonts w:cs="Courier New" w:hAnsi="Courier New" w:ascii="Courier New"/>
        </w:rPr>
        <w:t xml:space="preserve"> temeljem čl. 429. Stečajnog zakona.</w:t>
      </w:r>
    </w:p>
    <w:p w14:textId="1E344A8D" w14:paraId="1246E1AA" w:rsidRDefault="00D73E9B" w:rsidP="00672261" w:rsidR="00D73E9B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Rješenjem, posl. br.: St-</w:t>
      </w:r>
      <w:r w:rsidR="00631CCE">
        <w:rPr>
          <w:rFonts w:cs="Courier New" w:hAnsi="Courier New" w:ascii="Courier New"/>
        </w:rPr>
        <w:t>2592/15</w:t>
      </w:r>
      <w:r>
        <w:rPr>
          <w:rFonts w:cs="Courier New" w:hAnsi="Courier New" w:ascii="Courier New"/>
        </w:rPr>
        <w:t xml:space="preserve"> od dana </w:t>
      </w:r>
      <w:r w:rsidR="00631CCE">
        <w:rPr>
          <w:rFonts w:cs="Courier New" w:hAnsi="Courier New" w:ascii="Courier New"/>
        </w:rPr>
        <w:t>07.02.2017</w:t>
      </w:r>
      <w:r w:rsidR="00547090">
        <w:rPr>
          <w:rFonts w:cs="Courier New" w:hAnsi="Courier New" w:ascii="Courier New"/>
        </w:rPr>
        <w:t>. Naslovni sud je otvorio i zaključio skraćeni stečajni postupak.</w:t>
      </w:r>
    </w:p>
    <w:p w14:textId="32623050" w14:paraId="27C3B4AE" w:rsidRDefault="00A132A0" w:rsidP="00672261" w:rsidR="00A72424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Podneskom od </w:t>
      </w:r>
      <w:r w:rsidR="001C0515">
        <w:rPr>
          <w:rFonts w:cs="Courier New" w:hAnsi="Courier New" w:ascii="Courier New"/>
        </w:rPr>
        <w:t>09.11.2017</w:t>
      </w:r>
      <w:r>
        <w:rPr>
          <w:rFonts w:cs="Courier New" w:hAnsi="Courier New" w:ascii="Courier New"/>
        </w:rPr>
        <w:t xml:space="preserve">. </w:t>
      </w:r>
      <w:r w:rsidR="005871DB">
        <w:rPr>
          <w:rFonts w:cs="Courier New" w:hAnsi="Courier New" w:ascii="Courier New"/>
        </w:rPr>
        <w:t>stečajni upravitelj</w:t>
      </w:r>
      <w:r>
        <w:rPr>
          <w:rFonts w:cs="Courier New" w:hAnsi="Courier New" w:ascii="Courier New"/>
        </w:rPr>
        <w:t xml:space="preserve"> </w:t>
      </w:r>
      <w:r w:rsidR="005871DB">
        <w:rPr>
          <w:rFonts w:cs="Courier New" w:hAnsi="Courier New" w:ascii="Courier New"/>
        </w:rPr>
        <w:t xml:space="preserve">predložio je provođenje </w:t>
      </w:r>
      <w:r w:rsidR="001C0515">
        <w:rPr>
          <w:rFonts w:cs="Courier New" w:hAnsi="Courier New" w:ascii="Courier New"/>
        </w:rPr>
        <w:t>nasstavka</w:t>
      </w:r>
      <w:r w:rsidR="005871DB">
        <w:rPr>
          <w:rFonts w:cs="Courier New" w:hAnsi="Courier New" w:ascii="Courier New"/>
        </w:rPr>
        <w:t xml:space="preserve"> stečajnog postupka</w:t>
      </w:r>
      <w:r w:rsidR="00B60871">
        <w:rPr>
          <w:rFonts w:cs="Courier New" w:hAnsi="Courier New" w:ascii="Courier New"/>
        </w:rPr>
        <w:t xml:space="preserve"> </w:t>
      </w:r>
      <w:r w:rsidR="001C0515">
        <w:rPr>
          <w:rFonts w:cs="Courier New" w:hAnsi="Courier New" w:ascii="Courier New"/>
        </w:rPr>
        <w:t xml:space="preserve">nad stečajnom masom stečajnog dužnika </w:t>
      </w:r>
      <w:r w:rsidR="00B60871">
        <w:rPr>
          <w:rFonts w:cs="Courier New" w:hAnsi="Courier New" w:ascii="Courier New"/>
        </w:rPr>
        <w:t>zbog postojanja imovine u vlasništvu stečajnog dužnika.</w:t>
      </w:r>
    </w:p>
    <w:p w14:textId="1019FB08" w14:paraId="54EB589B" w:rsidRDefault="00B02C5B" w:rsidP="00672261" w:rsidR="00B02C5B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BF2A35">
        <w:rPr>
          <w:rFonts w:cs="Courier New" w:hAnsi="Courier New" w:ascii="Courier New"/>
        </w:rPr>
        <w:t>Rješenjem pod gor</w:t>
      </w:r>
      <w:r w:rsidR="00D37184">
        <w:rPr>
          <w:rFonts w:cs="Courier New" w:hAnsi="Courier New" w:ascii="Courier New"/>
        </w:rPr>
        <w:t xml:space="preserve">njim poslovnim brojem od dana </w:t>
      </w:r>
      <w:r w:rsidR="001C0515">
        <w:rPr>
          <w:rFonts w:cs="Courier New" w:hAnsi="Courier New" w:ascii="Courier New"/>
        </w:rPr>
        <w:t>24.10</w:t>
      </w:r>
      <w:r w:rsidR="00D37184">
        <w:rPr>
          <w:rFonts w:cs="Courier New" w:hAnsi="Courier New" w:ascii="Courier New"/>
        </w:rPr>
        <w:t>.2018</w:t>
      </w:r>
      <w:r w:rsidRPr="00BF2A35">
        <w:rPr>
          <w:rFonts w:cs="Courier New" w:hAnsi="Courier New" w:ascii="Courier New"/>
        </w:rPr>
        <w:t xml:space="preserve">. utvrđen je nastavak stečajnog postupka </w:t>
      </w:r>
      <w:r w:rsidR="009B7AA7" w:rsidRPr="00BF2A35">
        <w:rPr>
          <w:rFonts w:cs="Courier New" w:hAnsi="Courier New" w:ascii="Courier New"/>
        </w:rPr>
        <w:t>u odnosu na stečajnu</w:t>
      </w:r>
      <w:r w:rsidR="009B7AA7" w:rsidRPr="00360563">
        <w:rPr>
          <w:rFonts w:cs="Courier New" w:hAnsi="Courier New" w:ascii="Courier New"/>
          <w:color w:val="FF0000"/>
        </w:rPr>
        <w:t xml:space="preserve"> </w:t>
      </w:r>
      <w:r w:rsidR="009B7AA7" w:rsidRPr="0098045C">
        <w:rPr>
          <w:rFonts w:cs="Courier New" w:hAnsi="Courier New" w:ascii="Courier New"/>
        </w:rPr>
        <w:t>masu</w:t>
      </w:r>
      <w:r w:rsidRPr="0098045C">
        <w:rPr>
          <w:rFonts w:cs="Courier New" w:hAnsi="Courier New" w:ascii="Courier New"/>
        </w:rPr>
        <w:t xml:space="preserve"> iza </w:t>
      </w:r>
      <w:r w:rsidR="001C0515">
        <w:rPr>
          <w:rFonts w:cs="Courier New" w:hAnsi="Courier New" w:ascii="Courier New"/>
        </w:rPr>
        <w:t>SAXEUS</w:t>
      </w:r>
      <w:r w:rsidRPr="0098045C">
        <w:rPr>
          <w:rFonts w:cs="Courier New" w:hAnsi="Courier New" w:ascii="Courier New"/>
        </w:rPr>
        <w:t xml:space="preserve"> d.o.o.</w:t>
      </w:r>
      <w:r w:rsidR="001C0515">
        <w:rPr>
          <w:rFonts w:cs="Courier New" w:hAnsi="Courier New" w:ascii="Courier New"/>
        </w:rPr>
        <w:t xml:space="preserve"> – u stečaju.</w:t>
      </w:r>
    </w:p>
    <w:p w14:textId="77777777" w14:paraId="771F8ABA" w:rsidRDefault="001C0515" w:rsidP="00672261" w:rsidR="001C051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FC02651" w:rsidRDefault="001C0515" w:rsidP="00672261" w:rsidR="001C051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198AC50C" w:rsidRDefault="001C0515" w:rsidP="00672261" w:rsidR="001C0515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77777777" w14:paraId="46EFED12" w:rsidRDefault="005F4A58" w:rsidP="005F4A58" w:rsidR="005F4A58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  <w:r w:rsidRPr="00360563">
        <w:rPr>
          <w:rFonts w:cs="Courier New" w:hAnsi="Courier New" w:ascii="Courier New"/>
          <w:color w:val="FF0000"/>
        </w:rPr>
        <w:t xml:space="preserve">  </w:t>
      </w:r>
    </w:p>
    <w:p w14:textId="77777777" w14:paraId="7D6696D7" w:rsidRDefault="005F4A58" w:rsidP="005F4A58" w:rsidR="005F4A58" w:rsidRPr="0098045C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98045C">
        <w:rPr>
          <w:rFonts w:cs="Courier New" w:hAnsi="Courier New" w:ascii="Courier New"/>
          <w:b/>
        </w:rPr>
        <w:lastRenderedPageBreak/>
        <w:t>VII. OBVEZE STEČAJNOG DUŽNIKA</w:t>
      </w:r>
    </w:p>
    <w:p w14:textId="77777777" w14:paraId="2D63440A" w:rsidRDefault="0062079F" w:rsidP="00DA4BB6" w:rsidR="0062079F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241FF19" w14:paraId="38C0EBDB" w:rsidRDefault="009579BB" w:rsidP="00DA4BB6" w:rsidR="0062079F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sastavljanja ovog izvješća nije zaprimljena nijedna prijava tražbine.</w:t>
      </w:r>
    </w:p>
    <w:p w14:textId="77777777" w14:paraId="1AC8B893" w:rsidRDefault="001C76A7" w:rsidP="005F4A58" w:rsidR="001C76A7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46C3FF97" w14:paraId="12EE0D17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F75902">
        <w:rPr>
          <w:rFonts w:cs="Courier New" w:hAnsi="Courier New" w:ascii="Courier New"/>
          <w:b/>
        </w:rPr>
        <w:t>VII</w:t>
      </w:r>
      <w:r w:rsidR="00AB12A6" w:rsidRPr="00F75902">
        <w:rPr>
          <w:rFonts w:cs="Courier New" w:hAnsi="Courier New" w:ascii="Courier New"/>
          <w:b/>
        </w:rPr>
        <w:t>I</w:t>
      </w:r>
      <w:r w:rsidRPr="00F75902">
        <w:rPr>
          <w:rFonts w:cs="Courier New" w:hAnsi="Courier New" w:ascii="Courier New"/>
          <w:b/>
        </w:rPr>
        <w:t>. ZAKLJUČCI I PRIJEDLOZI</w:t>
      </w:r>
    </w:p>
    <w:p w14:textId="77777777" w14:paraId="5178F4C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21FD4368" w14:paraId="28539D2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Iz svega gore navedenog stečajni upravitelj predlaže da </w:t>
      </w:r>
      <w:r w:rsidR="00E377F1">
        <w:rPr>
          <w:rFonts w:cs="Courier New" w:hAnsi="Courier New" w:ascii="Courier New"/>
        </w:rPr>
        <w:t>se</w:t>
      </w:r>
      <w:r w:rsidR="00B52B7F" w:rsidRPr="00F75902">
        <w:rPr>
          <w:rFonts w:cs="Courier New" w:hAnsi="Courier New" w:ascii="Courier New"/>
        </w:rPr>
        <w:t xml:space="preserve"> na ročištu usvoje sl</w:t>
      </w:r>
      <w:r w:rsidRPr="00F75902">
        <w:rPr>
          <w:rFonts w:cs="Courier New" w:hAnsi="Courier New" w:ascii="Courier New"/>
        </w:rPr>
        <w:t>jedeće zaključke:</w:t>
      </w:r>
    </w:p>
    <w:p w14:textId="77777777" w14:paraId="2AC0F514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786C92C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>1. Prihvaća se izvješće stečajnog upravitelja o gospodarskom položaju stečajnog dužnika i njegovim uzrocima.</w:t>
      </w:r>
    </w:p>
    <w:p w14:textId="77777777" w14:paraId="18E06CB6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4B73FC8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2. Utvrđuje se da nema mogućnosti za ponovno pokretanje poslovanja stečajnog dužnika. </w:t>
      </w:r>
    </w:p>
    <w:p w14:textId="77777777" w14:paraId="3516C84E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BE94E64" w14:paraId="4C7862E3" w:rsidRDefault="005F4A58" w:rsidP="00AB12A6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3. </w:t>
      </w:r>
      <w:r w:rsidR="00D05975">
        <w:rPr>
          <w:rFonts w:cs="Courier New" w:hAnsi="Courier New" w:ascii="Courier New"/>
        </w:rPr>
        <w:t xml:space="preserve">Daje se odobrenje stečajnom upravitelju </w:t>
      </w:r>
      <w:r w:rsidR="004D368C">
        <w:rPr>
          <w:rFonts w:cs="Courier New" w:hAnsi="Courier New" w:ascii="Courier New"/>
        </w:rPr>
        <w:t xml:space="preserve">na angažiranje ovlaštenog </w:t>
      </w:r>
      <w:r w:rsidR="00274CBC">
        <w:rPr>
          <w:rFonts w:cs="Courier New" w:hAnsi="Courier New" w:ascii="Courier New"/>
        </w:rPr>
        <w:t xml:space="preserve">sudskog </w:t>
      </w:r>
      <w:r w:rsidR="004D368C">
        <w:rPr>
          <w:rFonts w:cs="Courier New" w:hAnsi="Courier New" w:ascii="Courier New"/>
        </w:rPr>
        <w:t xml:space="preserve">vještaka radi procjene gore navedenih nekretnina, te potom na prodaju istih sukladno odredbama </w:t>
      </w:r>
      <w:r w:rsidR="000F7237">
        <w:rPr>
          <w:rFonts w:cs="Courier New" w:hAnsi="Courier New" w:ascii="Courier New"/>
        </w:rPr>
        <w:t>Stečajnog zakona.</w:t>
      </w:r>
    </w:p>
    <w:p w14:textId="77777777" w14:paraId="3E07888C" w:rsidRDefault="0043220B" w:rsidP="00AB12A6" w:rsidR="0043220B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88B931D" w:rsidRDefault="0043220B" w:rsidP="00AB12A6" w:rsidR="0043220B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4. Pozvati će se vjerovnici nižeg isplatnog reda radi prijave </w:t>
      </w:r>
    </w:p>
    <w:p w14:textId="633BB50A" w14:paraId="420E397A" w:rsidRDefault="0043220B" w:rsidP="00AB12A6" w:rsidR="0043220B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tražbina u stečajnom postupku.</w:t>
      </w:r>
    </w:p>
    <w:p w14:textId="77777777" w14:paraId="16CC8955" w:rsidRDefault="00B516C6" w:rsidP="005F4A58" w:rsidR="00B516C6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60C647E2" w14:paraId="78905E67" w:rsidRDefault="00B516C6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5</w:t>
      </w:r>
      <w:r w:rsidR="005F4A58" w:rsidRPr="00F75902">
        <w:rPr>
          <w:rFonts w:cs="Courier New" w:hAnsi="Courier New" w:ascii="Courier New"/>
        </w:rPr>
        <w:t>. Prihvaćaju se dosad poduzete radnje stečajnog upravitelja.</w:t>
      </w:r>
    </w:p>
    <w:p w14:textId="77777777" w14:paraId="558287D5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0BA1DE4F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5BDA2DB3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</w:p>
    <w:p w14:textId="77777777" w14:paraId="5C18244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  <w:t xml:space="preserve">   STEČAJNI UPRAVITELJ</w:t>
      </w:r>
    </w:p>
    <w:p w14:textId="77777777" w14:paraId="2534F2D1" w:rsidRDefault="005F4A58" w:rsidP="005F4A58" w:rsidR="005F4A58" w:rsidRPr="00F75902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7777777" w14:paraId="7B53FDC9" w:rsidRDefault="005F4A58" w:rsidP="005F4A58" w:rsidR="005F4A58" w:rsidRPr="00F75902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0384AA4" w14:paraId="062CD08C" w:rsidRDefault="003B283B" w:rsidP="005F4A58" w:rsidR="003B283B" w:rsidRPr="00360563">
      <w:pPr>
        <w:rPr>
          <w:color w:val="FF0000"/>
        </w:rPr>
      </w:pPr>
    </w:p>
    <w:sectPr w:rsidSect="003035BD" w:rsidR="003B283B" w:rsidRPr="00360563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2912F8C" w:rsidRDefault="00B516C6" w:rsidP="004066C8" w:rsidR="00B516C6">
      <w:r>
        <w:separator/>
      </w:r>
    </w:p>
  </w:endnote>
  <w:endnote w:id="0" w:type="continuationSeparator">
    <w:p w14:textId="77777777" w14:paraId="1061124A" w:rsidRDefault="00B516C6" w:rsidP="004066C8" w:rsidR="00B5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DA89280" w14:paraId="680B202C" w:rsidRDefault="00B516C6" w:rsidP="003B283B" w:rsidR="00B516C6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EA9C28A" w:rsidRDefault="00B516C6" w:rsidP="004066C8" w:rsidR="00B516C6">
      <w:r>
        <w:separator/>
      </w:r>
    </w:p>
  </w:footnote>
  <w:footnote w:id="0" w:type="continuationSeparator">
    <w:p w14:textId="77777777" w14:paraId="58B37F2F" w:rsidRDefault="00B516C6" w:rsidP="004066C8" w:rsidR="00B5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8256536" w14:paraId="54BFC6AD" w:rsidRDefault="00B516C6" w:rsidP="00874219" w:rsidR="00B516C6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CD18BEC" w:rsidRDefault="00B516C6" w:rsidP="00EF2C5B" w:rsidR="00B516C6" w:rsidRPr="006705E7">
    <w:pPr>
      <w:pStyle w:val="Zaglavlje"/>
      <w:rPr>
        <w:b/>
      </w:rPr>
    </w:pPr>
    <w:r w:rsidRPr="006705E7">
      <w:rPr>
        <w:b/>
      </w:rPr>
      <w:t>STEČAJNI UPRAVITELJ</w:t>
    </w:r>
  </w:p>
  <w:p w14:textId="77777777" w14:paraId="5DF19C59" w:rsidRDefault="00B516C6" w:rsidP="00EF2C5B" w:rsidR="00B516C6" w:rsidRPr="006705E7">
    <w:pPr>
      <w:pStyle w:val="Zaglavlje"/>
      <w:rPr>
        <w:b/>
      </w:rPr>
    </w:pPr>
  </w:p>
  <w:p w14:textId="77777777" w14:paraId="1907E457" w:rsidRDefault="00B516C6" w:rsidP="00EF2C5B" w:rsidR="00B516C6" w:rsidRPr="006705E7">
    <w:pPr>
      <w:pStyle w:val="Zaglavlje"/>
      <w:rPr>
        <w:b/>
      </w:rPr>
    </w:pPr>
    <w:r>
      <w:rPr>
        <w:b/>
      </w:rPr>
      <w:t>IVAN GJURAŠIĆ</w:t>
    </w:r>
  </w:p>
  <w:p w14:textId="77777777" w14:paraId="5ECFA78F" w:rsidRDefault="00B516C6" w:rsidP="00EF2C5B" w:rsidR="00B516C6" w:rsidRPr="00846430">
    <w:pPr>
      <w:pStyle w:val="Zaglavlje"/>
    </w:pPr>
  </w:p>
  <w:p w14:textId="77777777" w14:paraId="5F5BFD80" w:rsidRDefault="00B516C6" w:rsidP="00EF2C5B" w:rsidR="00B516C6" w:rsidRPr="00846430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14:textId="77777777" w14:paraId="67190E8F" w:rsidRDefault="00B516C6" w:rsidP="00EF2C5B" w:rsidR="00B516C6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14:textId="77777777" w14:paraId="475075D7" w:rsidRDefault="00B516C6" w:rsidP="00EF2C5B" w:rsidR="00B516C6">
    <w:pPr>
      <w:pStyle w:val="Zaglavlje"/>
      <w:rPr>
        <w:sz w:val="16"/>
        <w:szCs w:val="16"/>
      </w:rPr>
    </w:pPr>
  </w:p>
  <w:p w14:textId="77777777" w14:paraId="74C5968A" w:rsidRDefault="00B516C6" w:rsidP="00EF2C5B" w:rsidR="00B516C6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14:textId="77777777" w14:paraId="5B2D1960" w:rsidRDefault="00B516C6" w:rsidP="00EF2C5B" w:rsidR="00B516C6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14:textId="77777777" w14:paraId="6C3371C8" w:rsidRDefault="00B516C6" w:rsidP="00EF2C5B" w:rsidR="00B516C6" w:rsidRPr="001B1A23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gjurasic@vip.hr</w:t>
    </w:r>
  </w:p>
  <w:p w14:textId="77777777" w14:paraId="1D86CCB1" w:rsidRDefault="00B516C6" w:rsidP="003035BD" w:rsidR="00B516C6">
    <w:pPr>
      <w:pStyle w:val="Zaglavlje"/>
      <w:rPr>
        <w:sz w:val="16"/>
        <w:szCs w:val="16"/>
      </w:rPr>
    </w:pPr>
  </w:p>
  <w:p w14:textId="04BCF7AF" w14:paraId="5932ECB5" w:rsidRDefault="00B516C6" w:rsidR="00B5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60806"/>
    <w:multiLevelType w:val="hybridMultilevel"/>
    <w:tmpl w:val="3ACE43F4"/>
    <w:lvl w:tplc="548E4CA2" w:ilvl="0">
      <w:start w:val="4"/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554507"/>
    <w:multiLevelType w:val="hybridMultilevel"/>
    <w:tmpl w:val="DC52BEA4"/>
    <w:lvl w:tplc="29309000" w:ilvl="0">
      <w:start w:val="1"/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1551"/>
    <w:rsid w:val="00005FE6"/>
    <w:rsid w:val="00016AE5"/>
    <w:rsid w:val="00017403"/>
    <w:rsid w:val="00020C3C"/>
    <w:rsid w:val="00022F07"/>
    <w:rsid w:val="00030222"/>
    <w:rsid w:val="000327DD"/>
    <w:rsid w:val="000448D9"/>
    <w:rsid w:val="0005529F"/>
    <w:rsid w:val="000611FC"/>
    <w:rsid w:val="00063771"/>
    <w:rsid w:val="00064B5F"/>
    <w:rsid w:val="00067FEA"/>
    <w:rsid w:val="00071CF4"/>
    <w:rsid w:val="0007406C"/>
    <w:rsid w:val="0007778E"/>
    <w:rsid w:val="000856CA"/>
    <w:rsid w:val="00087F64"/>
    <w:rsid w:val="00093FC6"/>
    <w:rsid w:val="00096D3F"/>
    <w:rsid w:val="000A03B2"/>
    <w:rsid w:val="000A4E5F"/>
    <w:rsid w:val="000A5D71"/>
    <w:rsid w:val="000A7DA1"/>
    <w:rsid w:val="000A7F83"/>
    <w:rsid w:val="000B0820"/>
    <w:rsid w:val="000B3B26"/>
    <w:rsid w:val="000B482B"/>
    <w:rsid w:val="000B4CD6"/>
    <w:rsid w:val="000C72FD"/>
    <w:rsid w:val="000D026F"/>
    <w:rsid w:val="000D1C43"/>
    <w:rsid w:val="000D43C3"/>
    <w:rsid w:val="000D6CCD"/>
    <w:rsid w:val="000E1092"/>
    <w:rsid w:val="000F365F"/>
    <w:rsid w:val="000F4718"/>
    <w:rsid w:val="000F67F6"/>
    <w:rsid w:val="000F6CC8"/>
    <w:rsid w:val="000F7237"/>
    <w:rsid w:val="0010509A"/>
    <w:rsid w:val="00110DB8"/>
    <w:rsid w:val="001111D6"/>
    <w:rsid w:val="00115B71"/>
    <w:rsid w:val="00122ECA"/>
    <w:rsid w:val="00132390"/>
    <w:rsid w:val="001370AA"/>
    <w:rsid w:val="00146CBB"/>
    <w:rsid w:val="001477D6"/>
    <w:rsid w:val="0016005A"/>
    <w:rsid w:val="001611AE"/>
    <w:rsid w:val="00161D6A"/>
    <w:rsid w:val="00162AE3"/>
    <w:rsid w:val="00167E46"/>
    <w:rsid w:val="00174EE5"/>
    <w:rsid w:val="00175950"/>
    <w:rsid w:val="001770DA"/>
    <w:rsid w:val="00184F1F"/>
    <w:rsid w:val="00185DE6"/>
    <w:rsid w:val="0018632C"/>
    <w:rsid w:val="001901FF"/>
    <w:rsid w:val="00190C68"/>
    <w:rsid w:val="001952E2"/>
    <w:rsid w:val="001A36A1"/>
    <w:rsid w:val="001A4E96"/>
    <w:rsid w:val="001A5D82"/>
    <w:rsid w:val="001A6907"/>
    <w:rsid w:val="001B6FCC"/>
    <w:rsid w:val="001C020F"/>
    <w:rsid w:val="001C0515"/>
    <w:rsid w:val="001C346F"/>
    <w:rsid w:val="001C4696"/>
    <w:rsid w:val="001C52F2"/>
    <w:rsid w:val="001C5D60"/>
    <w:rsid w:val="001C74F1"/>
    <w:rsid w:val="001C76A7"/>
    <w:rsid w:val="001D0B58"/>
    <w:rsid w:val="001D1A01"/>
    <w:rsid w:val="001E0AE2"/>
    <w:rsid w:val="001E1BBD"/>
    <w:rsid w:val="001E597C"/>
    <w:rsid w:val="001E622B"/>
    <w:rsid w:val="001E765E"/>
    <w:rsid w:val="001E78DA"/>
    <w:rsid w:val="001F1BF0"/>
    <w:rsid w:val="00203888"/>
    <w:rsid w:val="00205F0E"/>
    <w:rsid w:val="002105DE"/>
    <w:rsid w:val="00216888"/>
    <w:rsid w:val="00222870"/>
    <w:rsid w:val="00226840"/>
    <w:rsid w:val="00226CE1"/>
    <w:rsid w:val="002305B2"/>
    <w:rsid w:val="00232950"/>
    <w:rsid w:val="00233DF0"/>
    <w:rsid w:val="002355F4"/>
    <w:rsid w:val="0024184C"/>
    <w:rsid w:val="00243C77"/>
    <w:rsid w:val="00250CFE"/>
    <w:rsid w:val="00250D09"/>
    <w:rsid w:val="00252F05"/>
    <w:rsid w:val="00260D03"/>
    <w:rsid w:val="00262143"/>
    <w:rsid w:val="00262A04"/>
    <w:rsid w:val="002645C5"/>
    <w:rsid w:val="00264C3B"/>
    <w:rsid w:val="002703FC"/>
    <w:rsid w:val="00274CBC"/>
    <w:rsid w:val="00275951"/>
    <w:rsid w:val="00282BCC"/>
    <w:rsid w:val="00282D68"/>
    <w:rsid w:val="00287D6C"/>
    <w:rsid w:val="00294D0C"/>
    <w:rsid w:val="002963E5"/>
    <w:rsid w:val="002A54B5"/>
    <w:rsid w:val="002A5F28"/>
    <w:rsid w:val="002A6F90"/>
    <w:rsid w:val="002B47BC"/>
    <w:rsid w:val="002C3FC2"/>
    <w:rsid w:val="002C43E5"/>
    <w:rsid w:val="002C5909"/>
    <w:rsid w:val="002C674E"/>
    <w:rsid w:val="002D44A8"/>
    <w:rsid w:val="002D6F1F"/>
    <w:rsid w:val="002E25A1"/>
    <w:rsid w:val="002E5ED7"/>
    <w:rsid w:val="002F2D86"/>
    <w:rsid w:val="002F3FBF"/>
    <w:rsid w:val="002F5053"/>
    <w:rsid w:val="00302AA9"/>
    <w:rsid w:val="0030336C"/>
    <w:rsid w:val="003035BD"/>
    <w:rsid w:val="00304C36"/>
    <w:rsid w:val="00307F24"/>
    <w:rsid w:val="00322911"/>
    <w:rsid w:val="00324FE5"/>
    <w:rsid w:val="003272F3"/>
    <w:rsid w:val="00327382"/>
    <w:rsid w:val="00336BF9"/>
    <w:rsid w:val="003425BE"/>
    <w:rsid w:val="00344D32"/>
    <w:rsid w:val="00354240"/>
    <w:rsid w:val="00360563"/>
    <w:rsid w:val="0036103A"/>
    <w:rsid w:val="00370885"/>
    <w:rsid w:val="00372DA4"/>
    <w:rsid w:val="00373D84"/>
    <w:rsid w:val="00391069"/>
    <w:rsid w:val="0039229A"/>
    <w:rsid w:val="00392307"/>
    <w:rsid w:val="0039287D"/>
    <w:rsid w:val="003942A4"/>
    <w:rsid w:val="003947C9"/>
    <w:rsid w:val="003973CC"/>
    <w:rsid w:val="00397FE7"/>
    <w:rsid w:val="003A2808"/>
    <w:rsid w:val="003A2C3C"/>
    <w:rsid w:val="003A4AB6"/>
    <w:rsid w:val="003A76A1"/>
    <w:rsid w:val="003B21AC"/>
    <w:rsid w:val="003B283B"/>
    <w:rsid w:val="003C54DA"/>
    <w:rsid w:val="003D4989"/>
    <w:rsid w:val="003D524A"/>
    <w:rsid w:val="003E04D3"/>
    <w:rsid w:val="003E2D55"/>
    <w:rsid w:val="003F1D72"/>
    <w:rsid w:val="003F4E1C"/>
    <w:rsid w:val="00402AF8"/>
    <w:rsid w:val="00404CBF"/>
    <w:rsid w:val="004061B0"/>
    <w:rsid w:val="004066C8"/>
    <w:rsid w:val="00406866"/>
    <w:rsid w:val="00414238"/>
    <w:rsid w:val="0042287C"/>
    <w:rsid w:val="00427625"/>
    <w:rsid w:val="004311C0"/>
    <w:rsid w:val="0043220B"/>
    <w:rsid w:val="00432B9E"/>
    <w:rsid w:val="004336D1"/>
    <w:rsid w:val="00434F26"/>
    <w:rsid w:val="00435C7A"/>
    <w:rsid w:val="004479B6"/>
    <w:rsid w:val="00450A61"/>
    <w:rsid w:val="00461101"/>
    <w:rsid w:val="00461DD5"/>
    <w:rsid w:val="00463960"/>
    <w:rsid w:val="004641E8"/>
    <w:rsid w:val="00464FFA"/>
    <w:rsid w:val="00467A13"/>
    <w:rsid w:val="00470B27"/>
    <w:rsid w:val="00470C7B"/>
    <w:rsid w:val="00472E25"/>
    <w:rsid w:val="004749C5"/>
    <w:rsid w:val="004763CB"/>
    <w:rsid w:val="004802BF"/>
    <w:rsid w:val="00482A17"/>
    <w:rsid w:val="00483252"/>
    <w:rsid w:val="00483F48"/>
    <w:rsid w:val="004841B5"/>
    <w:rsid w:val="0048644F"/>
    <w:rsid w:val="004874B2"/>
    <w:rsid w:val="00491615"/>
    <w:rsid w:val="00491F09"/>
    <w:rsid w:val="00492042"/>
    <w:rsid w:val="00493CD8"/>
    <w:rsid w:val="00493E92"/>
    <w:rsid w:val="00495785"/>
    <w:rsid w:val="00495870"/>
    <w:rsid w:val="004B4F57"/>
    <w:rsid w:val="004B559C"/>
    <w:rsid w:val="004B6470"/>
    <w:rsid w:val="004B78FE"/>
    <w:rsid w:val="004C01BD"/>
    <w:rsid w:val="004C0237"/>
    <w:rsid w:val="004C11FB"/>
    <w:rsid w:val="004C4A70"/>
    <w:rsid w:val="004C6AB1"/>
    <w:rsid w:val="004D08CC"/>
    <w:rsid w:val="004D0B66"/>
    <w:rsid w:val="004D1195"/>
    <w:rsid w:val="004D368C"/>
    <w:rsid w:val="004D3C00"/>
    <w:rsid w:val="004E0F51"/>
    <w:rsid w:val="004E1197"/>
    <w:rsid w:val="004E139E"/>
    <w:rsid w:val="004E41E5"/>
    <w:rsid w:val="004E4256"/>
    <w:rsid w:val="004F0497"/>
    <w:rsid w:val="004F1D91"/>
    <w:rsid w:val="004F1DEE"/>
    <w:rsid w:val="004F2324"/>
    <w:rsid w:val="004F2633"/>
    <w:rsid w:val="004F5996"/>
    <w:rsid w:val="004F5A7D"/>
    <w:rsid w:val="0050298D"/>
    <w:rsid w:val="005051C6"/>
    <w:rsid w:val="0050724D"/>
    <w:rsid w:val="00510115"/>
    <w:rsid w:val="00523C1D"/>
    <w:rsid w:val="0052423D"/>
    <w:rsid w:val="005279CE"/>
    <w:rsid w:val="00531607"/>
    <w:rsid w:val="00540C93"/>
    <w:rsid w:val="00542F71"/>
    <w:rsid w:val="0054525E"/>
    <w:rsid w:val="0054702F"/>
    <w:rsid w:val="00547090"/>
    <w:rsid w:val="00547306"/>
    <w:rsid w:val="00550B27"/>
    <w:rsid w:val="00553BD6"/>
    <w:rsid w:val="005545F4"/>
    <w:rsid w:val="005558F4"/>
    <w:rsid w:val="00573CC2"/>
    <w:rsid w:val="00585335"/>
    <w:rsid w:val="0058578D"/>
    <w:rsid w:val="005864B7"/>
    <w:rsid w:val="005871DB"/>
    <w:rsid w:val="00587F54"/>
    <w:rsid w:val="005937D7"/>
    <w:rsid w:val="005A65D4"/>
    <w:rsid w:val="005A773F"/>
    <w:rsid w:val="005A7B65"/>
    <w:rsid w:val="005B5436"/>
    <w:rsid w:val="005B72B1"/>
    <w:rsid w:val="005C47C8"/>
    <w:rsid w:val="005C559D"/>
    <w:rsid w:val="005D2972"/>
    <w:rsid w:val="005E2A52"/>
    <w:rsid w:val="005E2AA8"/>
    <w:rsid w:val="005E7A63"/>
    <w:rsid w:val="005F0F9B"/>
    <w:rsid w:val="005F16A9"/>
    <w:rsid w:val="005F2826"/>
    <w:rsid w:val="005F3CD4"/>
    <w:rsid w:val="005F4A58"/>
    <w:rsid w:val="0060211B"/>
    <w:rsid w:val="006032CF"/>
    <w:rsid w:val="00604FED"/>
    <w:rsid w:val="00606B2A"/>
    <w:rsid w:val="006078FB"/>
    <w:rsid w:val="0062079F"/>
    <w:rsid w:val="00624DD4"/>
    <w:rsid w:val="0062731D"/>
    <w:rsid w:val="00631CCE"/>
    <w:rsid w:val="00631F6C"/>
    <w:rsid w:val="00634349"/>
    <w:rsid w:val="00635AD6"/>
    <w:rsid w:val="00635B44"/>
    <w:rsid w:val="00647EFD"/>
    <w:rsid w:val="00654E7B"/>
    <w:rsid w:val="00655577"/>
    <w:rsid w:val="00657CE1"/>
    <w:rsid w:val="006647BD"/>
    <w:rsid w:val="006668ED"/>
    <w:rsid w:val="006707E4"/>
    <w:rsid w:val="00672261"/>
    <w:rsid w:val="00683225"/>
    <w:rsid w:val="006A2693"/>
    <w:rsid w:val="006A4BBE"/>
    <w:rsid w:val="006B0242"/>
    <w:rsid w:val="006B5FFA"/>
    <w:rsid w:val="006B6BD3"/>
    <w:rsid w:val="006C338B"/>
    <w:rsid w:val="006D17F7"/>
    <w:rsid w:val="006D2103"/>
    <w:rsid w:val="006D44F0"/>
    <w:rsid w:val="006D690A"/>
    <w:rsid w:val="006D7F7C"/>
    <w:rsid w:val="006E3CA6"/>
    <w:rsid w:val="006E5E7A"/>
    <w:rsid w:val="006F3139"/>
    <w:rsid w:val="006F37D4"/>
    <w:rsid w:val="006F3AF7"/>
    <w:rsid w:val="006F7B3C"/>
    <w:rsid w:val="00700A3F"/>
    <w:rsid w:val="00704804"/>
    <w:rsid w:val="007053DC"/>
    <w:rsid w:val="0070584B"/>
    <w:rsid w:val="00710827"/>
    <w:rsid w:val="007113E8"/>
    <w:rsid w:val="00712E4E"/>
    <w:rsid w:val="007209E6"/>
    <w:rsid w:val="00723959"/>
    <w:rsid w:val="00727D2A"/>
    <w:rsid w:val="0073004E"/>
    <w:rsid w:val="0073397C"/>
    <w:rsid w:val="007343ED"/>
    <w:rsid w:val="0073512B"/>
    <w:rsid w:val="007422ED"/>
    <w:rsid w:val="00742702"/>
    <w:rsid w:val="00751895"/>
    <w:rsid w:val="007525B9"/>
    <w:rsid w:val="00752B0E"/>
    <w:rsid w:val="00752E1B"/>
    <w:rsid w:val="00754255"/>
    <w:rsid w:val="00757D6A"/>
    <w:rsid w:val="00765603"/>
    <w:rsid w:val="0076749E"/>
    <w:rsid w:val="00772715"/>
    <w:rsid w:val="00772993"/>
    <w:rsid w:val="00781C98"/>
    <w:rsid w:val="00782573"/>
    <w:rsid w:val="007912ED"/>
    <w:rsid w:val="00791E4B"/>
    <w:rsid w:val="00792114"/>
    <w:rsid w:val="0079257F"/>
    <w:rsid w:val="007937BA"/>
    <w:rsid w:val="00795DE4"/>
    <w:rsid w:val="007972C0"/>
    <w:rsid w:val="007A24BF"/>
    <w:rsid w:val="007A3D99"/>
    <w:rsid w:val="007A71F8"/>
    <w:rsid w:val="007B072E"/>
    <w:rsid w:val="007B0ED4"/>
    <w:rsid w:val="007C0E9E"/>
    <w:rsid w:val="007C6163"/>
    <w:rsid w:val="007E02AF"/>
    <w:rsid w:val="007E0511"/>
    <w:rsid w:val="007E37E7"/>
    <w:rsid w:val="007E3CBE"/>
    <w:rsid w:val="007E5D6C"/>
    <w:rsid w:val="007E6BDE"/>
    <w:rsid w:val="007F2255"/>
    <w:rsid w:val="007F2D6B"/>
    <w:rsid w:val="007F6CAD"/>
    <w:rsid w:val="00800FA7"/>
    <w:rsid w:val="00804A8D"/>
    <w:rsid w:val="00807127"/>
    <w:rsid w:val="0081371A"/>
    <w:rsid w:val="0081425B"/>
    <w:rsid w:val="00817D6B"/>
    <w:rsid w:val="00822FB9"/>
    <w:rsid w:val="008300CD"/>
    <w:rsid w:val="0083193A"/>
    <w:rsid w:val="00834EE2"/>
    <w:rsid w:val="0083565F"/>
    <w:rsid w:val="00835D6C"/>
    <w:rsid w:val="00840AB2"/>
    <w:rsid w:val="00840C6B"/>
    <w:rsid w:val="00844F91"/>
    <w:rsid w:val="00845DA6"/>
    <w:rsid w:val="00855EFC"/>
    <w:rsid w:val="00861F2C"/>
    <w:rsid w:val="00864D58"/>
    <w:rsid w:val="00866809"/>
    <w:rsid w:val="00870EFB"/>
    <w:rsid w:val="008712CF"/>
    <w:rsid w:val="00873162"/>
    <w:rsid w:val="00874219"/>
    <w:rsid w:val="00875619"/>
    <w:rsid w:val="0087564A"/>
    <w:rsid w:val="00876CAF"/>
    <w:rsid w:val="0088609C"/>
    <w:rsid w:val="00886CD6"/>
    <w:rsid w:val="00894073"/>
    <w:rsid w:val="008963B9"/>
    <w:rsid w:val="008A2305"/>
    <w:rsid w:val="008A4843"/>
    <w:rsid w:val="008A5A6C"/>
    <w:rsid w:val="008B026D"/>
    <w:rsid w:val="008B1326"/>
    <w:rsid w:val="008B1808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3846"/>
    <w:rsid w:val="008E6FE5"/>
    <w:rsid w:val="008F25A9"/>
    <w:rsid w:val="008F643E"/>
    <w:rsid w:val="008F6BD4"/>
    <w:rsid w:val="008F7075"/>
    <w:rsid w:val="00902CA0"/>
    <w:rsid w:val="0090368F"/>
    <w:rsid w:val="0090399A"/>
    <w:rsid w:val="00903B2F"/>
    <w:rsid w:val="00905570"/>
    <w:rsid w:val="009105CF"/>
    <w:rsid w:val="00910E34"/>
    <w:rsid w:val="009179AA"/>
    <w:rsid w:val="00921332"/>
    <w:rsid w:val="009254E1"/>
    <w:rsid w:val="00931D32"/>
    <w:rsid w:val="00935AEA"/>
    <w:rsid w:val="00942960"/>
    <w:rsid w:val="00943037"/>
    <w:rsid w:val="00946C68"/>
    <w:rsid w:val="0095141D"/>
    <w:rsid w:val="00952092"/>
    <w:rsid w:val="00954357"/>
    <w:rsid w:val="009579BB"/>
    <w:rsid w:val="00963559"/>
    <w:rsid w:val="00965BB3"/>
    <w:rsid w:val="009666EC"/>
    <w:rsid w:val="009738C2"/>
    <w:rsid w:val="0097632F"/>
    <w:rsid w:val="0098045C"/>
    <w:rsid w:val="00983666"/>
    <w:rsid w:val="0098418A"/>
    <w:rsid w:val="00984F4B"/>
    <w:rsid w:val="0098512F"/>
    <w:rsid w:val="009870DA"/>
    <w:rsid w:val="00987F56"/>
    <w:rsid w:val="00990447"/>
    <w:rsid w:val="009A1E04"/>
    <w:rsid w:val="009A3E5A"/>
    <w:rsid w:val="009A45C0"/>
    <w:rsid w:val="009A62CF"/>
    <w:rsid w:val="009B16B5"/>
    <w:rsid w:val="009B256A"/>
    <w:rsid w:val="009B4AE8"/>
    <w:rsid w:val="009B4E1F"/>
    <w:rsid w:val="009B7AA7"/>
    <w:rsid w:val="009C0981"/>
    <w:rsid w:val="009C2509"/>
    <w:rsid w:val="009C4D64"/>
    <w:rsid w:val="009D0940"/>
    <w:rsid w:val="009D5063"/>
    <w:rsid w:val="009E0113"/>
    <w:rsid w:val="009E0C43"/>
    <w:rsid w:val="009E52E2"/>
    <w:rsid w:val="009E734B"/>
    <w:rsid w:val="009F3B72"/>
    <w:rsid w:val="009F4728"/>
    <w:rsid w:val="009F772E"/>
    <w:rsid w:val="00A045D2"/>
    <w:rsid w:val="00A0697E"/>
    <w:rsid w:val="00A106B7"/>
    <w:rsid w:val="00A119AF"/>
    <w:rsid w:val="00A132A0"/>
    <w:rsid w:val="00A13C88"/>
    <w:rsid w:val="00A14BB1"/>
    <w:rsid w:val="00A208E1"/>
    <w:rsid w:val="00A2232A"/>
    <w:rsid w:val="00A2651B"/>
    <w:rsid w:val="00A32614"/>
    <w:rsid w:val="00A33B9B"/>
    <w:rsid w:val="00A35FBA"/>
    <w:rsid w:val="00A45430"/>
    <w:rsid w:val="00A45B9B"/>
    <w:rsid w:val="00A46ADC"/>
    <w:rsid w:val="00A5162F"/>
    <w:rsid w:val="00A617C0"/>
    <w:rsid w:val="00A6553C"/>
    <w:rsid w:val="00A66600"/>
    <w:rsid w:val="00A67D86"/>
    <w:rsid w:val="00A72424"/>
    <w:rsid w:val="00A7796C"/>
    <w:rsid w:val="00A779B4"/>
    <w:rsid w:val="00A80040"/>
    <w:rsid w:val="00A90889"/>
    <w:rsid w:val="00A90F14"/>
    <w:rsid w:val="00AA0F0B"/>
    <w:rsid w:val="00AA1A32"/>
    <w:rsid w:val="00AA3157"/>
    <w:rsid w:val="00AA442F"/>
    <w:rsid w:val="00AA6E2B"/>
    <w:rsid w:val="00AA7532"/>
    <w:rsid w:val="00AB12A6"/>
    <w:rsid w:val="00AB24D8"/>
    <w:rsid w:val="00AB2D9D"/>
    <w:rsid w:val="00AB4679"/>
    <w:rsid w:val="00AB6B3F"/>
    <w:rsid w:val="00AC1FB0"/>
    <w:rsid w:val="00AD2FB7"/>
    <w:rsid w:val="00AD401F"/>
    <w:rsid w:val="00AE1D5E"/>
    <w:rsid w:val="00AE2957"/>
    <w:rsid w:val="00AF5823"/>
    <w:rsid w:val="00B01368"/>
    <w:rsid w:val="00B02232"/>
    <w:rsid w:val="00B02C5B"/>
    <w:rsid w:val="00B052B9"/>
    <w:rsid w:val="00B058E3"/>
    <w:rsid w:val="00B11287"/>
    <w:rsid w:val="00B156AF"/>
    <w:rsid w:val="00B205A4"/>
    <w:rsid w:val="00B207E6"/>
    <w:rsid w:val="00B25A48"/>
    <w:rsid w:val="00B32C06"/>
    <w:rsid w:val="00B33357"/>
    <w:rsid w:val="00B3417F"/>
    <w:rsid w:val="00B34703"/>
    <w:rsid w:val="00B43DD3"/>
    <w:rsid w:val="00B45D68"/>
    <w:rsid w:val="00B516C6"/>
    <w:rsid w:val="00B524B8"/>
    <w:rsid w:val="00B52B7F"/>
    <w:rsid w:val="00B5502F"/>
    <w:rsid w:val="00B56A48"/>
    <w:rsid w:val="00B60871"/>
    <w:rsid w:val="00B62315"/>
    <w:rsid w:val="00B631CA"/>
    <w:rsid w:val="00B640B8"/>
    <w:rsid w:val="00B643D0"/>
    <w:rsid w:val="00B64F66"/>
    <w:rsid w:val="00B700F9"/>
    <w:rsid w:val="00B75140"/>
    <w:rsid w:val="00B752DF"/>
    <w:rsid w:val="00B90829"/>
    <w:rsid w:val="00B93AF0"/>
    <w:rsid w:val="00B9454F"/>
    <w:rsid w:val="00B953CA"/>
    <w:rsid w:val="00B957B2"/>
    <w:rsid w:val="00BA06BB"/>
    <w:rsid w:val="00BA1074"/>
    <w:rsid w:val="00BA2DB0"/>
    <w:rsid w:val="00BA6554"/>
    <w:rsid w:val="00BB13BC"/>
    <w:rsid w:val="00BB2EDE"/>
    <w:rsid w:val="00BB511E"/>
    <w:rsid w:val="00BB6F9C"/>
    <w:rsid w:val="00BC0554"/>
    <w:rsid w:val="00BC202C"/>
    <w:rsid w:val="00BC2411"/>
    <w:rsid w:val="00BC3B81"/>
    <w:rsid w:val="00BC3E0B"/>
    <w:rsid w:val="00BC5C31"/>
    <w:rsid w:val="00BD3B14"/>
    <w:rsid w:val="00BD4070"/>
    <w:rsid w:val="00BE6129"/>
    <w:rsid w:val="00BE63E1"/>
    <w:rsid w:val="00BE6936"/>
    <w:rsid w:val="00BE7186"/>
    <w:rsid w:val="00BF007F"/>
    <w:rsid w:val="00BF1032"/>
    <w:rsid w:val="00BF142B"/>
    <w:rsid w:val="00BF213C"/>
    <w:rsid w:val="00BF2A35"/>
    <w:rsid w:val="00BF3560"/>
    <w:rsid w:val="00BF523C"/>
    <w:rsid w:val="00BF6C78"/>
    <w:rsid w:val="00C01860"/>
    <w:rsid w:val="00C056BC"/>
    <w:rsid w:val="00C10D09"/>
    <w:rsid w:val="00C15A7B"/>
    <w:rsid w:val="00C16ECC"/>
    <w:rsid w:val="00C2529B"/>
    <w:rsid w:val="00C330BD"/>
    <w:rsid w:val="00C40E83"/>
    <w:rsid w:val="00C413A1"/>
    <w:rsid w:val="00C42DDF"/>
    <w:rsid w:val="00C44631"/>
    <w:rsid w:val="00C50090"/>
    <w:rsid w:val="00C545DB"/>
    <w:rsid w:val="00C54775"/>
    <w:rsid w:val="00C54E9D"/>
    <w:rsid w:val="00C57073"/>
    <w:rsid w:val="00C62856"/>
    <w:rsid w:val="00C63620"/>
    <w:rsid w:val="00C64B64"/>
    <w:rsid w:val="00C673DD"/>
    <w:rsid w:val="00C72D30"/>
    <w:rsid w:val="00C82232"/>
    <w:rsid w:val="00C837BD"/>
    <w:rsid w:val="00C86582"/>
    <w:rsid w:val="00C91659"/>
    <w:rsid w:val="00C950BF"/>
    <w:rsid w:val="00C961A3"/>
    <w:rsid w:val="00CB7552"/>
    <w:rsid w:val="00CC3514"/>
    <w:rsid w:val="00CD38AD"/>
    <w:rsid w:val="00CD52F9"/>
    <w:rsid w:val="00CE1039"/>
    <w:rsid w:val="00CF03E9"/>
    <w:rsid w:val="00CF600F"/>
    <w:rsid w:val="00D05975"/>
    <w:rsid w:val="00D13A35"/>
    <w:rsid w:val="00D14B8A"/>
    <w:rsid w:val="00D221DD"/>
    <w:rsid w:val="00D235C8"/>
    <w:rsid w:val="00D27839"/>
    <w:rsid w:val="00D36FBB"/>
    <w:rsid w:val="00D37184"/>
    <w:rsid w:val="00D40503"/>
    <w:rsid w:val="00D53F59"/>
    <w:rsid w:val="00D544AD"/>
    <w:rsid w:val="00D57B25"/>
    <w:rsid w:val="00D61EB3"/>
    <w:rsid w:val="00D62CA6"/>
    <w:rsid w:val="00D63FF5"/>
    <w:rsid w:val="00D734AA"/>
    <w:rsid w:val="00D73E9B"/>
    <w:rsid w:val="00D762F7"/>
    <w:rsid w:val="00D809C4"/>
    <w:rsid w:val="00D80CDF"/>
    <w:rsid w:val="00D8648A"/>
    <w:rsid w:val="00D87128"/>
    <w:rsid w:val="00D87272"/>
    <w:rsid w:val="00D9337A"/>
    <w:rsid w:val="00DA36B0"/>
    <w:rsid w:val="00DA3F8E"/>
    <w:rsid w:val="00DA4BB6"/>
    <w:rsid w:val="00DC13C9"/>
    <w:rsid w:val="00DC2C64"/>
    <w:rsid w:val="00DC5981"/>
    <w:rsid w:val="00DC7255"/>
    <w:rsid w:val="00DD14FC"/>
    <w:rsid w:val="00DD3D4C"/>
    <w:rsid w:val="00DF4229"/>
    <w:rsid w:val="00DF479B"/>
    <w:rsid w:val="00E02B0F"/>
    <w:rsid w:val="00E03E55"/>
    <w:rsid w:val="00E0493D"/>
    <w:rsid w:val="00E05264"/>
    <w:rsid w:val="00E124C1"/>
    <w:rsid w:val="00E12615"/>
    <w:rsid w:val="00E24C0A"/>
    <w:rsid w:val="00E25D00"/>
    <w:rsid w:val="00E31EE9"/>
    <w:rsid w:val="00E324B4"/>
    <w:rsid w:val="00E35137"/>
    <w:rsid w:val="00E3578E"/>
    <w:rsid w:val="00E35A95"/>
    <w:rsid w:val="00E377F1"/>
    <w:rsid w:val="00E44F1C"/>
    <w:rsid w:val="00E4697B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1993"/>
    <w:rsid w:val="00E94333"/>
    <w:rsid w:val="00E96E1E"/>
    <w:rsid w:val="00E97878"/>
    <w:rsid w:val="00EA0140"/>
    <w:rsid w:val="00EA20F9"/>
    <w:rsid w:val="00EA37EB"/>
    <w:rsid w:val="00EA407E"/>
    <w:rsid w:val="00EB07E3"/>
    <w:rsid w:val="00EB264E"/>
    <w:rsid w:val="00EB2A37"/>
    <w:rsid w:val="00EB6187"/>
    <w:rsid w:val="00EB64DF"/>
    <w:rsid w:val="00EB6BF2"/>
    <w:rsid w:val="00EC27BE"/>
    <w:rsid w:val="00EC4DD0"/>
    <w:rsid w:val="00ED0EFE"/>
    <w:rsid w:val="00ED3262"/>
    <w:rsid w:val="00ED5754"/>
    <w:rsid w:val="00ED60B7"/>
    <w:rsid w:val="00EE1E65"/>
    <w:rsid w:val="00EE70B8"/>
    <w:rsid w:val="00EE791E"/>
    <w:rsid w:val="00EE79CA"/>
    <w:rsid w:val="00EF2C5B"/>
    <w:rsid w:val="00EF36BE"/>
    <w:rsid w:val="00F05C7D"/>
    <w:rsid w:val="00F122B8"/>
    <w:rsid w:val="00F13197"/>
    <w:rsid w:val="00F1486C"/>
    <w:rsid w:val="00F158CE"/>
    <w:rsid w:val="00F20292"/>
    <w:rsid w:val="00F26718"/>
    <w:rsid w:val="00F3010E"/>
    <w:rsid w:val="00F31C22"/>
    <w:rsid w:val="00F3209D"/>
    <w:rsid w:val="00F34FC9"/>
    <w:rsid w:val="00F37A86"/>
    <w:rsid w:val="00F45980"/>
    <w:rsid w:val="00F4619E"/>
    <w:rsid w:val="00F53C36"/>
    <w:rsid w:val="00F56F7F"/>
    <w:rsid w:val="00F577AF"/>
    <w:rsid w:val="00F60796"/>
    <w:rsid w:val="00F61D03"/>
    <w:rsid w:val="00F630AC"/>
    <w:rsid w:val="00F648AA"/>
    <w:rsid w:val="00F64A6F"/>
    <w:rsid w:val="00F70695"/>
    <w:rsid w:val="00F75902"/>
    <w:rsid w:val="00F76329"/>
    <w:rsid w:val="00F84FB5"/>
    <w:rsid w:val="00F91488"/>
    <w:rsid w:val="00F91589"/>
    <w:rsid w:val="00F9168A"/>
    <w:rsid w:val="00F91DEE"/>
    <w:rsid w:val="00F9290C"/>
    <w:rsid w:val="00F934BE"/>
    <w:rsid w:val="00F94DBA"/>
    <w:rsid w:val="00F9720D"/>
    <w:rsid w:val="00F979A6"/>
    <w:rsid w:val="00FA191C"/>
    <w:rsid w:val="00FA2531"/>
    <w:rsid w:val="00FA2B68"/>
    <w:rsid w:val="00FB0643"/>
    <w:rsid w:val="00FB2179"/>
    <w:rsid w:val="00FC32EC"/>
    <w:rsid w:val="00FC38B5"/>
    <w:rsid w:val="00FD0161"/>
    <w:rsid w:val="00FD0F56"/>
    <w:rsid w:val="00FD13D8"/>
    <w:rsid w:val="00FD1FA7"/>
    <w:rsid w:val="00FD22CA"/>
    <w:rsid w:val="00FD4E3D"/>
    <w:rsid w:val="00FE007C"/>
    <w:rsid w:val="00FE0F63"/>
    <w:rsid w:val="00FE2045"/>
    <w:rsid w:val="00FE3E53"/>
    <w:rsid w:val="00FE44D9"/>
    <w:rsid w:val="00FE61FF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CD4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CD4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CD4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CD4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CD4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CD4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D3E9B-638D-4130-8023-B94F200D5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818</properties:Words>
  <properties:Characters>5088</properties:Characters>
  <properties:Lines>180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2019-03-27T12:37:00Z</dcterms:created>
  <dc:creator>user</dc:creator>
  <cp:lastModifiedBy>Vinka Mihalinčić</cp:lastModifiedBy>
  <cp:lastPrinted>2019-03-22T13:05:00Z</cp:lastPrinted>
  <dcterms:modified xmlns:xsi="http://www.w3.org/2001/XMLSchema-instance" xsi:type="dcterms:W3CDTF">2019-03-27T12:39:00Z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St-3092/2018-29 / Podnesak - Izvješće o financijsko-gospodarskom stanju dužnika (SAXEUS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