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06218" w14:paraId="8706218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F2526D">
        <w:rPr>
          <w:rFonts w:cs="Times New Roman" w:hAnsi="Times New Roman" w:ascii="Times New Roman"/>
          <w:sz w:val="24"/>
        </w:rPr>
        <w:t>2282/16-23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9779DC" w:rsidRPr="005D7E57">
        <w:t xml:space="preserve">FINA-Regionalni centar Zagreb za pokretanje stečajnog postupka nad dužnikom </w:t>
      </w:r>
      <w:r w:rsidR="00F2526D" w:rsidRPr="00BB08E1">
        <w:t>AIZ, d.o.o.,</w:t>
      </w:r>
      <w:r w:rsidR="00F2526D">
        <w:t xml:space="preserve"> Zagreb, Kačićeva 9 II MBS: </w:t>
      </w:r>
      <w:r w:rsidR="00F2526D" w:rsidRPr="00BB08E1">
        <w:t>080041773</w:t>
      </w:r>
      <w:r w:rsidR="00F2526D">
        <w:t xml:space="preserve"> OIB: </w:t>
      </w:r>
      <w:r w:rsidR="00F2526D" w:rsidRPr="00BB08E1">
        <w:t>19177014906</w:t>
      </w:r>
      <w:r w:rsidR="00F2526D">
        <w:t xml:space="preserve"> </w:t>
      </w:r>
      <w:r w:rsidRPr="003566B3">
        <w:t>dana</w:t>
      </w:r>
      <w:r w:rsidR="00965062">
        <w:t xml:space="preserve"> </w:t>
      </w:r>
      <w:r w:rsidR="00F2526D">
        <w:t>10. ožujka</w:t>
      </w:r>
      <w:r w:rsidR="00D34569">
        <w:t xml:space="preserve"> 2017.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900B3C" w:rsidRPr="00900B3C">
        <w:t xml:space="preserve"> </w:t>
      </w:r>
      <w:r w:rsidR="00F2526D" w:rsidRPr="00BB08E1">
        <w:t>AIZ, d.o.o.,</w:t>
      </w:r>
      <w:r w:rsidR="00F2526D">
        <w:t xml:space="preserve"> Zagreb, Kačićeva 9 II MBS: </w:t>
      </w:r>
      <w:r w:rsidR="00F2526D" w:rsidRPr="00BB08E1">
        <w:t>080041773</w:t>
      </w:r>
      <w:r w:rsidR="00F2526D">
        <w:t xml:space="preserve"> OIB: </w:t>
      </w:r>
      <w:r w:rsidR="00F2526D" w:rsidRPr="00BB08E1">
        <w:t>19177014906</w:t>
      </w:r>
      <w:r w:rsidR="00F2526D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F2526D">
        <w:rPr>
          <w:bCs/>
        </w:rPr>
        <w:t>228216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D73D48">
        <w:rPr>
          <w:bCs/>
        </w:rPr>
        <w:t>stečajnog</w:t>
      </w:r>
      <w:r w:rsidR="00801912">
        <w:rPr>
          <w:bCs/>
        </w:rPr>
        <w:t xml:space="preserve">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F2526D">
        <w:t>9</w:t>
      </w:r>
      <w:r w:rsidR="0062454C">
        <w:t xml:space="preserve">. ožujka 2016.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 xml:space="preserve">m </w:t>
      </w:r>
      <w:r w:rsidR="009779DC" w:rsidRPr="005D7E57">
        <w:t xml:space="preserve">FINA-Regionalni centar Zagreb za pokretanje stečajnog postupka nad dužnikom </w:t>
      </w:r>
      <w:r w:rsidR="00F2526D" w:rsidRPr="00BB08E1">
        <w:t>AIZ, d.o.o.,</w:t>
      </w:r>
      <w:r w:rsidR="00F2526D">
        <w:t xml:space="preserve"> Zagreb, Kačićeva 9 II MBS: </w:t>
      </w:r>
      <w:r w:rsidR="00F2526D" w:rsidRPr="00BB08E1">
        <w:t>080041773</w:t>
      </w:r>
      <w:r w:rsidR="00F2526D">
        <w:t xml:space="preserve"> OIB: </w:t>
      </w:r>
      <w:r w:rsidR="00F2526D" w:rsidRPr="00BB08E1">
        <w:t>19177014906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2A3798">
        <w:t>444</w:t>
      </w:r>
      <w:r w:rsidR="0023403D" w:rsidRPr="00307A7F">
        <w:t xml:space="preserve"> st</w:t>
      </w:r>
      <w:r w:rsidR="002A3798">
        <w:t>. 2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 xml:space="preserve">azdoblju od </w:t>
      </w:r>
      <w:r w:rsidR="00F2526D">
        <w:t>1563</w:t>
      </w:r>
      <w:r w:rsidR="00D73D48">
        <w:t xml:space="preserve"> </w:t>
      </w:r>
      <w:r w:rsidR="0062454C">
        <w:t>dana</w:t>
      </w:r>
      <w:r w:rsidR="009D2742">
        <w:t xml:space="preserve"> u iznosu od </w:t>
      </w:r>
      <w:r w:rsidR="00F2526D">
        <w:t>90.088,15</w:t>
      </w:r>
      <w:r w:rsidR="009D2742">
        <w:t xml:space="preserve"> kune</w:t>
      </w:r>
      <w:r w:rsidR="00F2526D">
        <w:t xml:space="preserve"> ta</w:t>
      </w:r>
      <w:r w:rsidR="0062454C">
        <w:t xml:space="preserve"> da ima</w:t>
      </w:r>
      <w:r w:rsidR="002A3798">
        <w:t xml:space="preserve">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F2526D">
        <w:rPr>
          <w:bCs/>
        </w:rPr>
        <w:t>7. travnja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lastRenderedPageBreak/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F2526D">
        <w:rPr>
          <w:noProof w:val="false"/>
        </w:rPr>
        <w:t>10. ožujka</w:t>
      </w:r>
      <w:r w:rsidR="00D34569">
        <w:rPr>
          <w:noProof w:val="false"/>
        </w:rPr>
        <w:t xml:space="preserve"> 2017.</w:t>
      </w:r>
      <w:r w:rsidR="00BD6492">
        <w:rPr>
          <w:noProof w:val="false"/>
        </w:rPr>
        <w:t xml:space="preserve">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DF5B9E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DF5B9E" w:rsidR="00DF5B9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DF5B9E" w:rsidP="00DF5B9E" w:rsidR="00DF5B9E">
      <w:pPr>
        <w:ind w:firstLine="708" w:left="5664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E01BDD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E01BDD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1BDD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F2526D">
      <w:rPr>
        <w:noProof w:val="false"/>
      </w:rPr>
      <w:t>2282/16-23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5645C"/>
    <w:rsid w:val="001C6B43"/>
    <w:rsid w:val="0023403D"/>
    <w:rsid w:val="00262E7F"/>
    <w:rsid w:val="00283809"/>
    <w:rsid w:val="002A3798"/>
    <w:rsid w:val="002A6164"/>
    <w:rsid w:val="002D6E91"/>
    <w:rsid w:val="002D7583"/>
    <w:rsid w:val="0030413A"/>
    <w:rsid w:val="00341B62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62454C"/>
    <w:rsid w:val="00660B6C"/>
    <w:rsid w:val="006630E6"/>
    <w:rsid w:val="006D29D0"/>
    <w:rsid w:val="006D37EF"/>
    <w:rsid w:val="006D7209"/>
    <w:rsid w:val="007A5DAF"/>
    <w:rsid w:val="007C5E77"/>
    <w:rsid w:val="00801912"/>
    <w:rsid w:val="00804778"/>
    <w:rsid w:val="00823E44"/>
    <w:rsid w:val="00852BC6"/>
    <w:rsid w:val="0085463C"/>
    <w:rsid w:val="008D12F2"/>
    <w:rsid w:val="00900B3C"/>
    <w:rsid w:val="009357C1"/>
    <w:rsid w:val="00965062"/>
    <w:rsid w:val="009779DC"/>
    <w:rsid w:val="009D2742"/>
    <w:rsid w:val="009D32CF"/>
    <w:rsid w:val="00A05225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B121F"/>
    <w:rsid w:val="00CC4CC9"/>
    <w:rsid w:val="00D34569"/>
    <w:rsid w:val="00D51262"/>
    <w:rsid w:val="00D73D48"/>
    <w:rsid w:val="00D92198"/>
    <w:rsid w:val="00DD686D"/>
    <w:rsid w:val="00DF5B9E"/>
    <w:rsid w:val="00E01BDD"/>
    <w:rsid w:val="00EA30C4"/>
    <w:rsid w:val="00EA3AF8"/>
    <w:rsid w:val="00EB07C2"/>
    <w:rsid w:val="00EC2F02"/>
    <w:rsid w:val="00EE6B44"/>
    <w:rsid w:val="00F2526D"/>
    <w:rsid w:val="00F301AA"/>
    <w:rsid w:val="00F33CE5"/>
    <w:rsid w:val="00F45796"/>
    <w:rsid w:val="00F85B5A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5B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5B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5B9E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5B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5B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5B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5B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5B9E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5B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5B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St-2282/2016-23</izvorni_sadrzaj>
    <derivirana_varijabla naziv="DomainObject.Oznaka_1">St-2282/2016-23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2282</izvorni_sadrzaj>
    <derivirana_varijabla naziv="DomainObject.Predmet.Broj_1">2282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St-2282/2016</izvorni_sadrzaj>
    <derivirana_varijabla naziv="DomainObject.Predmet.OznakaBroj_1">St-2282/2016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AIZ, d.o.o., zastupanog po punomoćniku Mijo Sabolić; Đuro Novotni; Željko Županić</izvorni_sadrzaj>
    <derivirana_varijabla naziv="DomainObject.Predmet.ProtustrankaFormated_1">  AIZ, d.o.o., zastupanog po punomoćniku Mijo Sabolić; Đuro Novotni; Željko Županić</derivirana_varijabla>
  </DomainObject.Predmet.ProtustrankaFormated>
  <DomainObject.Predmet.ProtustrankaFormatedOIB>
    <izvorni_sadrzaj>  AIZ, d.o.o.,, OIB 19177014906 zastupanog po punomoćniku Mijo Sabolić; Đuro Novotni; Željko Županić</izvorni_sadrzaj>
    <derivirana_varijabla naziv="DomainObject.Predmet.ProtustrankaFormatedOIB_1">  AIZ, d.o.o.,, OIB 19177014906 zastupanog po punomoćniku Mijo Sabolić; Đuro Novotni; Željko Županić</derivirana_varijabla>
  </DomainObject.Predmet.ProtustrankaFormatedOIB>
  <DomainObject.Predmet.ProtustrankaFormatedWithAdress>
    <izvorni_sadrzaj> AIZ, d.o.o.,, Kačićeva 9/II, 10000 Zagreb zastupanog po punomoćniku Mijo Sabolić; Đuro Novotni; Željko Županić</izvorni_sadrzaj>
    <derivirana_varijabla naziv="DomainObject.Predmet.ProtustrankaFormatedWithAdress_1"> AIZ, d.o.o.,, Kačićeva 9/II, 10000 Zagreb zastupanog po punomoćniku Mijo Sabolić; Đuro Novotni; Željko Županić</derivirana_varijabla>
  </DomainObject.Predmet.ProtustrankaFormatedWithAdress>
  <DomainObject.Predmet.ProtustrankaFormatedWithAdressOIB>
    <izvorni_sadrzaj> AIZ, d.o.o.,, OIB 19177014906, Kačićeva 9/II, 10000 Zagreb zastupanog po punomoćniku Mijo Sabolić; Đuro Novotni; Željko Županić</izvorni_sadrzaj>
    <derivirana_varijabla naziv="DomainObject.Predmet.ProtustrankaFormatedWithAdressOIB_1"> AIZ, d.o.o.,, OIB 19177014906, Kačićeva 9/II, 10000 Zagreb zastupanog po punomoćniku Mijo Sabolić; Đuro Novotni; Željko Županić</derivirana_varijabla>
  </DomainObject.Predmet.ProtustrankaFormatedWithAdressOIB>
  <DomainObject.Predmet.ProtustrankaWithAdress>
    <izvorni_sadrzaj>AIZ, d.o.o., Kačićeva 9/II, 10000 Zagreb</izvorni_sadrzaj>
    <derivirana_varijabla naziv="DomainObject.Predmet.ProtustrankaWithAdress_1">AIZ, d.o.o., Kačićeva 9/II, 10000 Zagreb</derivirana_varijabla>
  </DomainObject.Predmet.ProtustrankaWithAdress>
  <DomainObject.Predmet.ProtustrankaWithAdressOIB>
    <izvorni_sadrzaj>AIZ, d.o.o.,, OIB 19177014906, Kačićeva 9/II, 10000 Zagreb</izvorni_sadrzaj>
    <derivirana_varijabla naziv="DomainObject.Predmet.ProtustrankaWithAdressOIB_1">AIZ, d.o.o.,, OIB 19177014906, Kačićeva 9/II, 10000 Zagreb</derivirana_varijabla>
  </DomainObject.Predmet.ProtustrankaWithAdressOIB>
  <DomainObject.Predmet.ProtustrankaNazivFormated>
    <izvorni_sadrzaj>AIZ, d.o.o.,</izvorni_sadrzaj>
    <derivirana_varijabla naziv="DomainObject.Predmet.ProtustrankaNazivFormated_1">AIZ, d.o.o.,</derivirana_varijabla>
  </DomainObject.Predmet.ProtustrankaNazivFormated>
  <DomainObject.Predmet.ProtustrankaNazivFormatedOIB>
    <izvorni_sadrzaj>AIZ, d.o.o.,, OIB 19177014906</izvorni_sadrzaj>
    <derivirana_varijabla naziv="DomainObject.Predmet.ProtustrankaNazivFormatedOIB_1">AIZ, d.o.o.,, OIB 19177014906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AIZ, d.o.o., zastupanog po punomoćniku Mijo Sabolić; Đuro Novotni; Željko Županić</item>
    </izvorni_sadrzaj>
    <derivirana_varijabla naziv="DomainObject.Predmet.ProtuStrankaListFormated_1">
      <item>AIZ, d.o.o., zastupanog po punomoćniku Mijo Sabolić; Đuro Novotni; Željko Županić</item>
    </derivirana_varijabla>
  </DomainObject.Predmet.ProtuStrankaListFormated>
  <DomainObject.Predmet.ProtuStrankaListFormatedOIB>
    <izvorni_sadrzaj>
      <item>AIZ, d.o.o.,, OIB 19177014906 zastupanog po punomoćniku Mijo Sabolić; Đuro Novotni; Željko Županić</item>
    </izvorni_sadrzaj>
    <derivirana_varijabla naziv="DomainObject.Predmet.ProtuStrankaListFormatedOIB_1">
      <item>AIZ, d.o.o.,, OIB 19177014906 zastupanog po punomoćniku Mijo Sabolić; Đuro Novotni; Željko Županić</item>
    </derivirana_varijabla>
  </DomainObject.Predmet.ProtuStrankaListFormatedOIB>
  <DomainObject.Predmet.ProtuStrankaListFormatedWithAdress>
    <izvorni_sadrzaj>
      <item>AIZ, d.o.o.,, Kačićeva 9/II, 10000 Zagreb zastupanog po punomoćniku Mijo Sabolić; Đuro Novotni; Željko Županić</item>
    </izvorni_sadrzaj>
    <derivirana_varijabla naziv="DomainObject.Predmet.ProtuStrankaListFormatedWithAdress_1">
      <item>AIZ, d.o.o.,, Kačićeva 9/II, 10000 Zagreb zastupanog po punomoćniku Mijo Sabolić; Đuro Novotni; Željko Županić</item>
    </derivirana_varijabla>
  </DomainObject.Predmet.ProtuStrankaListFormatedWithAdress>
  <DomainObject.Predmet.ProtuStrankaListFormatedWithAdressOIB>
    <izvorni_sadrzaj>
      <item>AIZ, d.o.o.,, OIB 19177014906, Kačićeva 9/II, 10000 Zagreb zastupanog po punomoćniku Mijo Sabolić; Đuro Novotni; Željko Županić</item>
    </izvorni_sadrzaj>
    <derivirana_varijabla naziv="DomainObject.Predmet.ProtuStrankaListFormatedWithAdressOIB_1">
      <item>AIZ, d.o.o.,, OIB 19177014906, Kačićeva 9/II, 10000 Zagreb zastupanog po punomoćniku Mijo Sabolić; Đuro Novotni; Željko Županić</item>
    </derivirana_varijabla>
  </DomainObject.Predmet.ProtuStrankaListFormatedWithAdressOIB>
  <DomainObject.Predmet.ProtuStrankaListNazivFormated>
    <izvorni_sadrzaj>
      <item>AIZ, d.o.o.,</item>
    </izvorni_sadrzaj>
    <derivirana_varijabla naziv="DomainObject.Predmet.ProtuStrankaListNazivFormated_1">
      <item>AIZ, d.o.o.,</item>
    </derivirana_varijabla>
  </DomainObject.Predmet.ProtuStrankaListNazivFormated>
  <DomainObject.Predmet.ProtuStrankaListNazivFormatedOIB>
    <izvorni_sadrzaj>
      <item>AIZ, d.o.o.,, OIB 19177014906</item>
    </izvorni_sadrzaj>
    <derivirana_varijabla naziv="DomainObject.Predmet.ProtuStrankaListNazivFormatedOIB_1">
      <item>AIZ, d.o.o.,, OIB 19177014906</item>
    </derivirana_varijabla>
  </DomainObject.Predmet.ProtuStrankaListNazivFormatedOIB>
  <DomainObject.Predmet.OstaliListFormated>
    <izvorni_sadrzaj>
      <item>Mijo Sabolić punomoćnik sudionika u postupku AIZ, d.o.o.,</item>
      <item>Đuro Novotni punomoćnik sudionika u postupku AIZ, d.o.o.,</item>
      <item>Elvir Purić</item>
      <item>Željko Županić punomoćnik sudionika u postupku AIZ, d.o.o.,</item>
    </izvorni_sadrzaj>
    <derivirana_varijabla naziv="DomainObject.Predmet.OstaliListFormated_1">
      <item>Mijo Sabolić punomoćnik sudionika u postupku AIZ, d.o.o.,</item>
      <item>Đuro Novotni punomoćnik sudionika u postupku AIZ, d.o.o.,</item>
      <item>Elvir Purić</item>
      <item>Željko Županić punomoćnik sudionika u postupku AIZ, d.o.o.,</item>
    </derivirana_varijabla>
  </DomainObject.Predmet.OstaliListFormated>
  <DomainObject.Predmet.OstaliListFormatedOIB>
    <izvorni_sadrzaj>
      <item>Mijo Sabolić, OIB 30193137151 punomoćnik sudionika u postupku AIZ, d.o.o.,</item>
      <item>Đuro Novotni, OIB 08370094005 punomoćnik sudionika u postupku AIZ, d.o.o.,</item>
      <item>Elvir Purić, OIB 44094985056</item>
      <item>Željko Županić punomoćnik sudionika u postupku AIZ, d.o.o.,</item>
    </izvorni_sadrzaj>
    <derivirana_varijabla naziv="DomainObject.Predmet.OstaliListFormatedOIB_1">
      <item>Mijo Sabolić, OIB 30193137151 punomoćnik sudionika u postupku AIZ, d.o.o.,</item>
      <item>Đuro Novotni, OIB 08370094005 punomoćnik sudionika u postupku AIZ, d.o.o.,</item>
      <item>Elvir Purić, OIB 44094985056</item>
      <item>Željko Županić punomoćnik sudionika u postupku AIZ, d.o.o.,</item>
    </derivirana_varijabla>
  </DomainObject.Predmet.OstaliListFormatedOIB>
  <DomainObject.Predmet.OstaliListFormatedWithAdress>
    <izvorni_sadrzaj>
      <item>Mijo Sabolić, Vatroslava Lisinskog 14, 43500 Daruvar punomoćnik sudionika u postupku AIZ, d.o.o.,</item>
      <item>Đuro Novotni, Kučerina 15, 10000 Zagreb punomoćnik sudionika u postupku AIZ, d.o.o.,</item>
      <item>Elvir Purić, Nikole Tesle 47, 43500 Daruvar</item>
      <item>Željko Županić, Savska cesta 19, 10000 Zagreb punomoćnik sudionika u postupku AIZ, d.o.o.,</item>
    </izvorni_sadrzaj>
    <derivirana_varijabla naziv="DomainObject.Predmet.OstaliListFormatedWithAdress_1">
      <item>Mijo Sabolić, Vatroslava Lisinskog 14, 43500 Daruvar punomoćnik sudionika u postupku AIZ, d.o.o.,</item>
      <item>Đuro Novotni, Kučerina 15, 10000 Zagreb punomoćnik sudionika u postupku AIZ, d.o.o.,</item>
      <item>Elvir Purić, Nikole Tesle 47, 43500 Daruvar</item>
      <item>Željko Županić, Savska cesta 19, 10000 Zagreb punomoćnik sudionika u postupku AIZ, d.o.o.,</item>
    </derivirana_varijabla>
  </DomainObject.Predmet.OstaliListFormatedWithAdress>
  <DomainObject.Predmet.OstaliListFormatedWithAdressOIB>
    <izvorni_sadrzaj>
      <item>Mijo Sabolić, OIB 30193137151, Vatroslava Lisinskog 14, 43500 Daruvar punomoćnik sudionika u postupku AIZ, d.o.o.,</item>
      <item>Đuro Novotni, OIB 08370094005, Kučerina 15, 10000 Zagreb punomoćnik sudionika u postupku AIZ, d.o.o.,</item>
      <item>Elvir Purić, OIB 44094985056, Nikole Tesle 47, 43500 Daruvar</item>
      <item>Željko Županić, Savska cesta 19, 10000 Zagreb punomoćnik sudionika u postupku AIZ, d.o.o.,</item>
    </izvorni_sadrzaj>
    <derivirana_varijabla naziv="DomainObject.Predmet.OstaliListFormatedWithAdressOIB_1">
      <item>Mijo Sabolić, OIB 30193137151, Vatroslava Lisinskog 14, 43500 Daruvar punomoćnik sudionika u postupku AIZ, d.o.o.,</item>
      <item>Đuro Novotni, OIB 08370094005, Kučerina 15, 10000 Zagreb punomoćnik sudionika u postupku AIZ, d.o.o.,</item>
      <item>Elvir Purić, OIB 44094985056, Nikole Tesle 47, 43500 Daruvar</item>
      <item>Željko Županić, Savska cesta 19, 10000 Zagreb punomoćnik sudionika u postupku AIZ, d.o.o.,</item>
    </derivirana_varijabla>
  </DomainObject.Predmet.OstaliListFormatedWithAdressOIB>
  <DomainObject.Predmet.OstaliListNazivFormated>
    <izvorni_sadrzaj>
      <item>Mijo Sabolić</item>
      <item>Đuro Novotni</item>
      <item>Elvir Purić</item>
      <item>Željko Županić</item>
    </izvorni_sadrzaj>
    <derivirana_varijabla naziv="DomainObject.Predmet.OstaliListNazivFormated_1">
      <item>Mijo Sabolić</item>
      <item>Đuro Novotni</item>
      <item>Elvir Purić</item>
      <item>Željko Županić</item>
    </derivirana_varijabla>
  </DomainObject.Predmet.OstaliListNazivFormated>
  <DomainObject.Predmet.OstaliListNazivFormatedOIB>
    <izvorni_sadrzaj>
      <item>Mijo Sabolić, OIB 30193137151</item>
      <item>Đuro Novotni, OIB 08370094005</item>
      <item>Elvir Purić, OIB 44094985056</item>
      <item>Željko Županić</item>
    </izvorni_sadrzaj>
    <derivirana_varijabla naziv="DomainObject.Predmet.OstaliListNazivFormatedOIB_1">
      <item>Mijo Sabolić, OIB 30193137151</item>
      <item>Đuro Novotni, OIB 08370094005</item>
      <item>Elvir Purić, OIB 44094985056</item>
      <item>Željko Županić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>St-2282/2016-23</izvorni_sadrzaj>
    <derivirana_varijabla naziv="DomainObject.PoslovniBrojDokumenta_1">St-2282/2016-23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AIZ, d.o.o.,</izvorni_sadrzaj>
    <derivirana_varijabla naziv="DomainObject.Predmet.ProtustrankaIDrugi_1">AIZ, d.o.o.,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AIZ, d.o.o.,, OIB 19177014906, Kačićeva 9/II, 10000 Zagreb</izvorni_sadrzaj>
    <derivirana_varijabla naziv="DomainObject.Predmet.ProtustrankaIDrugiAdressOIB_1">AIZ, d.o.o.,, OIB 19177014906, Kačićeva 9/II,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AIZ, d.o.o.,</item>
      <item>Mijo Sabolić</item>
      <item>Đuro Novotni</item>
      <item>Elvir Purić</item>
      <item>Željko Županić</item>
      <item>VJEROVNICI</item>
    </izvorni_sadrzaj>
    <derivirana_varijabla naziv="DomainObject.Predmet.SudioniciListNaziv_1">
      <item>FINA Regionalni centar Zagreb</item>
      <item>AIZ, d.o.o.,</item>
      <item>Mijo Sabolić</item>
      <item>Đuro Novotni</item>
      <item>Elvir Purić</item>
      <item>Željko Županić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AIZ, d.o.o.,, OIB 19177014906, Kačićeva 9/II,10000 Zagreb</item>
      <item>Mijo Sabolić, OIB 30193137151, Vatroslava Lisinskog 14,43500 Daruvar</item>
      <item>Đuro Novotni, OIB 08370094005, Kučerina 15,10000 Zagreb</item>
      <item>Elvir Purić, OIB 44094985056, Nikole Tesle 47,43500 Daruvar</item>
      <item>Željko Županić, Savska cesta 19,10000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AIZ, d.o.o.,, OIB 19177014906, Kačićeva 9/II,10000 Zagreb</item>
      <item>Mijo Sabolić, OIB 30193137151, Vatroslava Lisinskog 14,43500 Daruvar</item>
      <item>Đuro Novotni, OIB 08370094005, Kučerina 15,10000 Zagreb</item>
      <item>Elvir Purić, OIB 44094985056, Nikole Tesle 47,43500 Daruvar</item>
      <item>Željko Županić, Savska cesta 19,10000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19177014906</item>
      <item>, OIB 30193137151</item>
      <item>, OIB 08370094005</item>
      <item>, OIB 44094985056</item>
      <item>, OIB null</item>
      <item>, OIB null</item>
    </izvorni_sadrzaj>
    <derivirana_varijabla naziv="DomainObject.Predmet.SudioniciListNazivOIB_1">
      <item>, OIB 85821130368</item>
      <item>, OIB 19177014906</item>
      <item>, OIB 30193137151</item>
      <item>, OIB 08370094005</item>
      <item>, OIB 44094985056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2780</properties:Characters>
  <properties:Lines>65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2017-03-10T12:40:00Z</dcterms:created>
  <dc:creator>Vinka Mihalinčić</dc:creator>
  <cp:lastModifiedBy>Vinka Mihalinčić</cp:lastModifiedBy>
  <cp:lastPrinted>2017-03-10T13:28:00Z</cp:lastPrinted>
  <dcterms:modified xmlns:xsi="http://www.w3.org/2001/XMLSchema-instance" xsi:type="dcterms:W3CDTF">2017-03-10T13:28:00Z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St-2282/2016-23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