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418a5" w14:paraId="5b418a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DE40D0">
        <w:t xml:space="preserve"> pod poslovnim brojem St-6230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210F9">
        <w:t>27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40D0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3406BC">
        <w:t xml:space="preserve"> </w:t>
      </w:r>
      <w:r w:rsidR="00DE40D0" w:rsidRPr="00DE40D0">
        <w:t xml:space="preserve">BILD d.o.o. OIB: 21595375892, MBS: </w:t>
      </w:r>
      <w:r w:rsidR="00DE40D0">
        <w:t>080190534 iz Zagreba, Ilica 177.</w:t>
      </w:r>
    </w:p>
    <w:p w:rsidRDefault="0060060B" w:rsidP="003406BC" w:rsidR="0060060B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DE40D0">
        <w:t xml:space="preserve">376.227,43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D7F29">
        <w:t>27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40D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30D32"/>
    <w:rsid w:val="00263D6D"/>
    <w:rsid w:val="00264D19"/>
    <w:rsid w:val="00276582"/>
    <w:rsid w:val="00297E94"/>
    <w:rsid w:val="00325398"/>
    <w:rsid w:val="003406BC"/>
    <w:rsid w:val="0038246E"/>
    <w:rsid w:val="003D35F9"/>
    <w:rsid w:val="003E3A15"/>
    <w:rsid w:val="00413F4C"/>
    <w:rsid w:val="00427142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7B8E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DE40D0"/>
    <w:rsid w:val="00E210F9"/>
    <w:rsid w:val="00E878CC"/>
    <w:rsid w:val="00EC3302"/>
    <w:rsid w:val="00ED6AA8"/>
    <w:rsid w:val="00ED7F29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0D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0D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0D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0D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0D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0D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0D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0D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0D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0D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6230</izvorni_sadrzaj>
    <derivirana_varijabla naziv="DomainObject.Predmet.Broj_1">6230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St-6230/2015</izvorni_sadrzaj>
    <derivirana_varijabla naziv="DomainObject.Predmet.OznakaBroj_1">St-6230/2015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BILD d.o.o. zastupanog po punomoćniku BOGOSLAV ŠABAN; JANISLAV ŠABAN</izvorni_sadrzaj>
    <derivirana_varijabla naziv="DomainObject.Predmet.ProtustrankaFormated_1">  BILD d.o.o. zastupanog po punomoćniku BOGOSLAV ŠABAN; JANISLAV ŠABAN</derivirana_varijabla>
  </DomainObject.Predmet.ProtustrankaFormated>
  <DomainObject.Predmet.ProtustrankaFormatedOIB>
    <izvorni_sadrzaj>  BILD d.o.o., OIB 21595375892 zastupanog po punomoćniku BOGOSLAV ŠABAN; JANISLAV ŠABAN</izvorni_sadrzaj>
    <derivirana_varijabla naziv="DomainObject.Predmet.ProtustrankaFormatedOIB_1">  BILD d.o.o., OIB 21595375892 zastupanog po punomoćniku BOGOSLAV ŠABAN; JANISLAV ŠABAN</derivirana_varijabla>
  </DomainObject.Predmet.ProtustrankaFormatedOIB>
  <DomainObject.Predmet.ProtustrankaFormatedWithAdress>
    <izvorni_sadrzaj> BILD d.o.o., Ilica 177, 10000 Zagreb zastupanog po punomoćniku BOGOSLAV ŠABAN; JANISLAV ŠABAN</izvorni_sadrzaj>
    <derivirana_varijabla naziv="DomainObject.Predmet.ProtustrankaFormatedWithAdress_1"> BILD d.o.o., Ilica 177, 10000 Zagreb zastupanog po punomoćniku BOGOSLAV ŠABAN; JANISLAV ŠABAN</derivirana_varijabla>
  </DomainObject.Predmet.ProtustrankaFormatedWithAdress>
  <DomainObject.Predmet.ProtustrankaFormatedWithAdressOIB>
    <izvorni_sadrzaj> BILD d.o.o., OIB 21595375892, Ilica 177, 10000 Zagreb zastupanog po punomoćniku BOGOSLAV ŠABAN; JANISLAV ŠABAN</izvorni_sadrzaj>
    <derivirana_varijabla naziv="DomainObject.Predmet.ProtustrankaFormatedWithAdressOIB_1"> BILD d.o.o., OIB 21595375892, Ilica 177, 10000 Zagreb zastupanog po punomoćniku BOGOSLAV ŠABAN; JANISLAV ŠABAN</derivirana_varijabla>
  </DomainObject.Predmet.ProtustrankaFormatedWithAdressOIB>
  <DomainObject.Predmet.ProtustrankaWithAdress>
    <izvorni_sadrzaj>BILD d.o.o. Ilica 177, 10000 Zagreb</izvorni_sadrzaj>
    <derivirana_varijabla naziv="DomainObject.Predmet.ProtustrankaWithAdress_1">BILD d.o.o. Ilica 177, 10000 Zagreb</derivirana_varijabla>
  </DomainObject.Predmet.ProtustrankaWithAdress>
  <DomainObject.Predmet.ProtustrankaWithAdressOIB>
    <izvorni_sadrzaj>BILD d.o.o., OIB 21595375892, Ilica 177, 10000 Zagreb</izvorni_sadrzaj>
    <derivirana_varijabla naziv="DomainObject.Predmet.ProtustrankaWithAdressOIB_1">BILD d.o.o., OIB 21595375892, Ilica 177, 10000 Zagreb</derivirana_varijabla>
  </DomainObject.Predmet.ProtustrankaWithAdressOIB>
  <DomainObject.Predmet.ProtustrankaNazivFormated>
    <izvorni_sadrzaj>BILD d.o.o.</izvorni_sadrzaj>
    <derivirana_varijabla naziv="DomainObject.Predmet.ProtustrankaNazivFormated_1">BILD d.o.o.</derivirana_varijabla>
  </DomainObject.Predmet.ProtustrankaNazivFormated>
  <DomainObject.Predmet.ProtustrankaNazivFormatedOIB>
    <izvorni_sadrzaj>BILD d.o.o., OIB 21595375892</izvorni_sadrzaj>
    <derivirana_varijabla naziv="DomainObject.Predmet.ProtustrankaNazivFormatedOIB_1">BILD d.o.o., OIB 21595375892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BILD d.o.o. zastupanog po punomoćniku BOGOSLAV ŠABAN; JANISLAV ŠABAN</item>
    </izvorni_sadrzaj>
    <derivirana_varijabla naziv="DomainObject.Predmet.ProtuStrankaListFormated_1">
      <item>BILD d.o.o. zastupanog po punomoćniku BOGOSLAV ŠABAN; JANISLAV ŠABAN</item>
    </derivirana_varijabla>
  </DomainObject.Predmet.ProtuStrankaListFormated>
  <DomainObject.Predmet.ProtuStrankaListFormatedOIB>
    <izvorni_sadrzaj>
      <item>BILD d.o.o., OIB 21595375892 zastupanog po punomoćniku BOGOSLAV ŠABAN; JANISLAV ŠABAN</item>
    </izvorni_sadrzaj>
    <derivirana_varijabla naziv="DomainObject.Predmet.ProtuStrankaListFormatedOIB_1">
      <item>BILD d.o.o., OIB 21595375892 zastupanog po punomoćniku BOGOSLAV ŠABAN; JANISLAV ŠABAN</item>
    </derivirana_varijabla>
  </DomainObject.Predmet.ProtuStrankaListFormatedOIB>
  <DomainObject.Predmet.ProtuStrankaListFormatedWithAdress>
    <izvorni_sadrzaj>
      <item>BILD d.o.o., Ilica 177, 10000 Zagreb zastupanog po punomoćniku BOGOSLAV ŠABAN; JANISLAV ŠABAN</item>
    </izvorni_sadrzaj>
    <derivirana_varijabla naziv="DomainObject.Predmet.ProtuStrankaListFormatedWithAdress_1">
      <item>BILD d.o.o., Ilica 177, 10000 Zagreb zastupanog po punomoćniku BOGOSLAV ŠABAN; JANISLAV ŠABAN</item>
    </derivirana_varijabla>
  </DomainObject.Predmet.ProtuStrankaListFormatedWithAdress>
  <DomainObject.Predmet.ProtuStrankaListFormatedWithAdressOIB>
    <izvorni_sadrzaj>
      <item>BILD d.o.o., OIB 21595375892, Ilica 177, 10000 Zagreb zastupanog po punomoćniku BOGOSLAV ŠABAN; JANISLAV ŠABAN</item>
    </izvorni_sadrzaj>
    <derivirana_varijabla naziv="DomainObject.Predmet.ProtuStrankaListFormatedWithAdressOIB_1">
      <item>BILD d.o.o., OIB 21595375892, Ilica 177, 10000 Zagreb zastupanog po punomoćniku BOGOSLAV ŠABAN; JANISLAV ŠABAN</item>
    </derivirana_varijabla>
  </DomainObject.Predmet.ProtuStrankaListFormatedWithAdressOIB>
  <DomainObject.Predmet.ProtuStrankaListNazivFormated>
    <izvorni_sadrzaj>
      <item>BILD d.o.o.</item>
    </izvorni_sadrzaj>
    <derivirana_varijabla naziv="DomainObject.Predmet.ProtuStrankaListNazivFormated_1">
      <item>BILD d.o.o.</item>
    </derivirana_varijabla>
  </DomainObject.Predmet.ProtuStrankaListNazivFormated>
  <DomainObject.Predmet.ProtuStrankaListNazivFormatedOIB>
    <izvorni_sadrzaj>
      <item>BILD d.o.o., OIB 21595375892</item>
    </izvorni_sadrzaj>
    <derivirana_varijabla naziv="DomainObject.Predmet.ProtuStrankaListNazivFormatedOIB_1">
      <item>BILD d.o.o., OIB 21595375892</item>
    </derivirana_varijabla>
  </DomainObject.Predmet.ProtuStrankaListNazivFormatedOIB>
  <DomainObject.Predmet.OstaliListFormated>
    <izvorni_sadrzaj>
      <item>BOGOSLAV ŠABAN punomoćnik sudionika u postupku BILD d.o.o.</item>
      <item>JANISLAV ŠABAN punomoćnik sudionika u postupku BILD d.o.o.</item>
    </izvorni_sadrzaj>
    <derivirana_varijabla naziv="DomainObject.Predmet.OstaliListFormated_1">
      <item>BOGOSLAV ŠABAN punomoćnik sudionika u postupku BILD d.o.o.</item>
      <item>JANISLAV ŠABAN punomoćnik sudionika u postupku BILD d.o.o.</item>
    </derivirana_varijabla>
  </DomainObject.Predmet.OstaliListFormated>
  <DomainObject.Predmet.OstaliListFormatedOIB>
    <izvorni_sadrzaj>
      <item>BOGOSLAV ŠABAN, OIB 10101044736 punomoćnik sudionika u postupku BILD d.o.o.</item>
      <item>JANISLAV ŠABAN, OIB 79516871389 punomoćnik sudionika u postupku BILD d.o.o.</item>
    </izvorni_sadrzaj>
    <derivirana_varijabla naziv="DomainObject.Predmet.OstaliListFormatedOIB_1">
      <item>BOGOSLAV ŠABAN, OIB 10101044736 punomoćnik sudionika u postupku BILD d.o.o.</item>
      <item>JANISLAV ŠABAN, OIB 79516871389 punomoćnik sudionika u postupku BILD d.o.o.</item>
    </derivirana_varijabla>
  </DomainObject.Predmet.OstaliListFormatedOIB>
  <DomainObject.Predmet.OstaliListFormatedWithAdress>
    <izvorni_sadrzaj>
      <item>BOGOSLAV ŠABAN, HERCEGOVAČKA 47, 10000 Zagreb punomoćnik sudionika u postupku BILD d.o.o.</item>
      <item>JANISLAV ŠABAN, HERCEGOVAČKA 47, 10000 Zagreb punomoćnik sudionika u postupku BILD d.o.o.</item>
    </izvorni_sadrzaj>
    <derivirana_varijabla naziv="DomainObject.Predmet.OstaliListFormatedWithAdress_1">
      <item>BOGOSLAV ŠABAN, HERCEGOVAČKA 47, 10000 Zagreb punomoćnik sudionika u postupku BILD d.o.o.</item>
      <item>JANISLAV ŠABAN, HERCEGOVAČKA 47, 10000 Zagreb punomoćnik sudionika u postupku BILD d.o.o.</item>
    </derivirana_varijabla>
  </DomainObject.Predmet.OstaliListFormatedWithAdress>
  <DomainObject.Predmet.OstaliListFormatedWithAdressOIB>
    <izvorni_sadrzaj>
      <item>BOGOSLAV ŠABAN, OIB 10101044736, HERCEGOVAČKA 47, 10000 Zagreb punomoćnik sudionika u postupku BILD d.o.o.</item>
      <item>JANISLAV ŠABAN, OIB 79516871389, HERCEGOVAČKA 47, 10000 Zagreb punomoćnik sudionika u postupku BILD d.o.o.</item>
    </izvorni_sadrzaj>
    <derivirana_varijabla naziv="DomainObject.Predmet.OstaliListFormatedWithAdressOIB_1">
      <item>BOGOSLAV ŠABAN, OIB 10101044736, HERCEGOVAČKA 47, 10000 Zagreb punomoćnik sudionika u postupku BILD d.o.o.</item>
      <item>JANISLAV ŠABAN, OIB 79516871389, HERCEGOVAČKA 47, 10000 Zagreb punomoćnik sudionika u postupku BILD d.o.o.</item>
    </derivirana_varijabla>
  </DomainObject.Predmet.OstaliListFormatedWithAdressOIB>
  <DomainObject.Predmet.OstaliListNazivFormated>
    <izvorni_sadrzaj>
      <item>BOGOSLAV ŠABAN</item>
      <item>JANISLAV ŠABAN</item>
    </izvorni_sadrzaj>
    <derivirana_varijabla naziv="DomainObject.Predmet.OstaliListNazivFormated_1">
      <item>BOGOSLAV ŠABAN</item>
      <item>JANISLAV ŠABAN</item>
    </derivirana_varijabla>
  </DomainObject.Predmet.OstaliListNazivFormated>
  <DomainObject.Predmet.OstaliListNazivFormatedOIB>
    <izvorni_sadrzaj>
      <item>BOGOSLAV ŠABAN, OIB 10101044736</item>
      <item>JANISLAV ŠABAN, OIB 79516871389</item>
    </izvorni_sadrzaj>
    <derivirana_varijabla naziv="DomainObject.Predmet.OstaliListNazivFormatedOIB_1">
      <item>BOGOSLAV ŠABAN, OIB 10101044736</item>
      <item>JANISLAV ŠABAN, OIB 79516871389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BILD d.o.o.</izvorni_sadrzaj>
    <derivirana_varijabla naziv="DomainObject.Predmet.ProtustrankaIDrugi_1">BILD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BILD d.o.o., OIB 21595375892, Ilica 177, 10000 Zagreb</izvorni_sadrzaj>
    <derivirana_varijabla naziv="DomainObject.Predmet.ProtustrankaIDrugiAdressOIB_1">BILD d.o.o., OIB 21595375892, Ilica 177,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BILD d.o.o.</item>
      <item>BOGOSLAV ŠABAN</item>
      <item>JANISLAV ŠABAN</item>
    </izvorni_sadrzaj>
    <derivirana_varijabla naziv="DomainObject.Predmet.SudioniciListNaziv_1">
      <item>FINA Regionalni centar Zagreb</item>
      <item>BILD d.o.o.</item>
      <item>BOGOSLAV ŠABAN</item>
      <item>JANISLAV ŠABAN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BILD d.o.o., OIB 21595375892, Ilica 177,10000 Zagreb</item>
      <item>BOGOSLAV ŠABAN, OIB 10101044736, HERCEGOVAČKA 47,10000 Zagreb</item>
      <item>JANISLAV ŠABAN, OIB 79516871389, HERCEGOVAČKA 47,10000 Zagreb</item>
    </izvorni_sadrzaj>
    <derivirana_varijabla naziv="DomainObject.Predmet.SudioniciListAdressOIB_1">
      <item>FINA Regionalni centar Zagreb, OIB 85821130368, Trg svibanjskih žrtava 1995. br. 1,10000 Zagreb</item>
      <item>BILD d.o.o., OIB 21595375892, Ilica 177,10000 Zagreb</item>
      <item>BOGOSLAV ŠABAN, OIB 10101044736, HERCEGOVAČKA 47,10000 Zagreb</item>
      <item>JANISLAV ŠABAN, OIB 79516871389, HERCEGOVAČKA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21595375892</item>
      <item>, OIB 10101044736</item>
      <item>, OIB 79516871389</item>
    </izvorni_sadrzaj>
    <derivirana_varijabla naziv="DomainObject.Predmet.SudioniciListNazivOIB_1">
      <item>, OIB 85821130368</item>
      <item>, OIB 21595375892</item>
      <item>, OIB 10101044736</item>
      <item>, OIB 79516871389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238</properties:Words>
  <properties:Characters>1297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2015-12-01T13:16:00Z</dcterms:created>
  <dc:creator>ilukac</dc:creator>
  <cp:lastModifiedBy>Višnja Svečak</cp:lastModifiedBy>
  <cp:lastPrinted>2015-11-27T09:45:00Z</cp:lastPrinted>
  <dcterms:modified xmlns:xsi="http://www.w3.org/2001/XMLSchema-instance" xsi:type="dcterms:W3CDTF">2015-12-02T08:32:00Z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