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f361" w14:paraId="990f36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</w:t>
      </w:r>
      <w:r w:rsidR="00D7772F">
        <w:t>1</w:t>
      </w:r>
      <w:r w:rsidR="005D5F34">
        <w:t>2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5D5F34">
        <w:t xml:space="preserve">MORE TURIZAM jednostavno društvo s ograničenom odgovornošću za usluge u likvidaciji Zagreb, </w:t>
      </w:r>
      <w:proofErr w:type="spellStart"/>
      <w:r w:rsidR="005D5F34">
        <w:t>Kvintička</w:t>
      </w:r>
      <w:proofErr w:type="spellEnd"/>
      <w:r w:rsidR="005D5F34">
        <w:t xml:space="preserve"> 53, </w:t>
      </w:r>
      <w:proofErr w:type="spellStart"/>
      <w:r w:rsidR="005D5F34">
        <w:t>MBS</w:t>
      </w:r>
      <w:proofErr w:type="spellEnd"/>
      <w:r w:rsidR="005D5F34">
        <w:t xml:space="preserve">: 080897196, </w:t>
      </w:r>
      <w:proofErr w:type="spellStart"/>
      <w:r w:rsidR="005D5F34">
        <w:t>OIB</w:t>
      </w:r>
      <w:proofErr w:type="spellEnd"/>
      <w:r w:rsidR="005D5F34">
        <w:t xml:space="preserve">: 11302636108, </w:t>
      </w:r>
      <w:r w:rsidR="00DB4D73">
        <w:t xml:space="preserve">dana </w:t>
      </w:r>
      <w:r w:rsidR="00D7772F">
        <w:t xml:space="preserve">3.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5D5F34">
        <w:t xml:space="preserve">MORE TURIZAM jednostavno društvo s ograničenom odgovornošću za usluge u likvidaciji Zagreb, </w:t>
      </w:r>
      <w:proofErr w:type="spellStart"/>
      <w:r w:rsidR="005D5F34">
        <w:t>Kvintička</w:t>
      </w:r>
      <w:proofErr w:type="spellEnd"/>
      <w:r w:rsidR="005D5F34">
        <w:t xml:space="preserve"> 53, </w:t>
      </w:r>
      <w:proofErr w:type="spellStart"/>
      <w:r w:rsidR="005D5F34">
        <w:t>MBS</w:t>
      </w:r>
      <w:proofErr w:type="spellEnd"/>
      <w:r w:rsidR="005D5F34">
        <w:t xml:space="preserve">: 080897196, </w:t>
      </w:r>
      <w:proofErr w:type="spellStart"/>
      <w:r w:rsidR="005D5F34">
        <w:t>OIB</w:t>
      </w:r>
      <w:proofErr w:type="spellEnd"/>
      <w:r w:rsidR="005D5F34">
        <w:t>: 11302636108.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5D5F34">
        <w:t xml:space="preserve">Sanja </w:t>
      </w:r>
      <w:proofErr w:type="spellStart"/>
      <w:r w:rsidR="005D5F34">
        <w:t>Mišević</w:t>
      </w:r>
      <w:proofErr w:type="spellEnd"/>
      <w:r w:rsidR="005D5F34">
        <w:t xml:space="preserve">, </w:t>
      </w:r>
      <w:proofErr w:type="spellStart"/>
      <w:r w:rsidR="005D5F34">
        <w:t>OIB</w:t>
      </w:r>
      <w:proofErr w:type="spellEnd"/>
      <w:r w:rsidR="005D5F34">
        <w:t xml:space="preserve">: 17448143522, Osijek, </w:t>
      </w:r>
      <w:proofErr w:type="spellStart"/>
      <w:r w:rsidR="005D5F34">
        <w:t>L.Jagera</w:t>
      </w:r>
      <w:proofErr w:type="spellEnd"/>
      <w:r w:rsidR="005D5F34">
        <w:t xml:space="preserve"> 24.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D5F34">
        <w:t xml:space="preserve">MORE TURIZAM jednostavno društvo s ograničenom odgovornošću za usluge u likvidaciji Zagreb, </w:t>
      </w:r>
      <w:proofErr w:type="spellStart"/>
      <w:r w:rsidR="005D5F34">
        <w:t>Kvintička</w:t>
      </w:r>
      <w:proofErr w:type="spellEnd"/>
      <w:r w:rsidR="005D5F34">
        <w:t xml:space="preserve"> 53, </w:t>
      </w:r>
      <w:proofErr w:type="spellStart"/>
      <w:r w:rsidR="005D5F34">
        <w:t>MBS</w:t>
      </w:r>
      <w:proofErr w:type="spellEnd"/>
      <w:r w:rsidR="005D5F34">
        <w:t xml:space="preserve">: 080897196, </w:t>
      </w:r>
      <w:proofErr w:type="spellStart"/>
      <w:r w:rsidR="005D5F34">
        <w:t>OIB</w:t>
      </w:r>
      <w:proofErr w:type="spellEnd"/>
      <w:r w:rsidR="005D5F34">
        <w:t>: 11302636108.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D5F34">
        <w:rPr>
          <w:bCs/>
        </w:rPr>
        <w:t>13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5D5F34">
        <w:rPr>
          <w:bCs/>
        </w:rPr>
        <w:t>305</w:t>
      </w:r>
      <w:r>
        <w:rPr>
          <w:bCs/>
        </w:rPr>
        <w:t xml:space="preserve"> od </w:t>
      </w:r>
      <w:r w:rsidR="005D5F34">
        <w:rPr>
          <w:bCs/>
        </w:rPr>
        <w:t>9</w:t>
      </w:r>
      <w:r>
        <w:rPr>
          <w:bCs/>
        </w:rPr>
        <w:t>. ožujka 2017. nad stečajnim dužnikom</w:t>
      </w:r>
      <w:r>
        <w:t xml:space="preserve"> </w:t>
      </w:r>
      <w:r w:rsidR="005D5F34">
        <w:t xml:space="preserve">MORE TURIZAM jednostavno društvo s ograničenom odgovornošću za usluge u likvidaciji Zagreb, </w:t>
      </w:r>
      <w:proofErr w:type="spellStart"/>
      <w:r w:rsidR="005D5F34">
        <w:t>Kvintička</w:t>
      </w:r>
      <w:proofErr w:type="spellEnd"/>
      <w:r w:rsidR="005D5F34">
        <w:t xml:space="preserve"> 53, </w:t>
      </w:r>
      <w:proofErr w:type="spellStart"/>
      <w:r w:rsidR="005D5F34">
        <w:t>MBS</w:t>
      </w:r>
      <w:proofErr w:type="spellEnd"/>
      <w:r w:rsidR="005D5F34">
        <w:t xml:space="preserve">: 080897196, </w:t>
      </w:r>
      <w:proofErr w:type="spellStart"/>
      <w:r w:rsidR="005D5F34">
        <w:t>OIB</w:t>
      </w:r>
      <w:proofErr w:type="spellEnd"/>
      <w:r w:rsidR="005D5F34">
        <w:t>: 11302636108.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53C94">
        <w:t>8</w:t>
      </w:r>
      <w:r w:rsidR="00D7772F">
        <w:t>1</w:t>
      </w:r>
      <w:r w:rsidR="005D5F34">
        <w:t>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2017C">
        <w:t>20</w:t>
      </w:r>
      <w:r w:rsidR="00353C94">
        <w:t>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</w:t>
      </w:r>
      <w:r w:rsidR="00D7772F">
        <w:t>1</w:t>
      </w:r>
      <w:r w:rsidR="005D5F34">
        <w:t>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7772F">
        <w:t xml:space="preserve">3.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0306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03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03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3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3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03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03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3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3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MORE TURIZAM jednostavno društvo s ograničenom odgovornošću za usluge u likvidaciji</izvorni_sadrzaj>
    <derivirana_varijabla naziv="DomainObject.Predmet.ProtustrankaFormated_1">  MORE TURIZAM jednostavno društvo s ograničenom odgovornošću za usluge u likvidaciji</derivirana_varijabla>
  </DomainObject.Predmet.ProtustrankaFormated>
  <DomainObject.Predmet.ProtustrankaFormatedOIB>
    <izvorni_sadrzaj>  MORE TURIZAM jednostavno društvo s ograničenom odgovornošću za usluge u likvidaciji, OIB 11302636108</izvorni_sadrzaj>
    <derivirana_varijabla naziv="DomainObject.Predmet.ProtustrankaFormatedOIB_1">  MORE TURIZAM jednostavno društvo s ograničenom odgovornošću za usluge u likvidaciji, OIB 11302636108</derivirana_varijabla>
  </DomainObject.Predmet.ProtustrankaFormatedOIB>
  <DomainObject.Predmet.ProtustrankaFormatedWithAdress>
    <izvorni_sadrzaj> MORE TURIZAM jednostavno društvo s ograničenom odgovornošću za usluge u likvidaciji, Kvintička 53 , 10000 Zagreb</izvorni_sadrzaj>
    <derivirana_varijabla naziv="DomainObject.Predmet.ProtustrankaFormatedWithAdress_1"> MORE TURIZAM jednostavno društvo s ograničenom odgovornošću za usluge u likvidaciji, Kvintička 53 , 10000 Zagreb</derivirana_varijabla>
  </DomainObject.Predmet.ProtustrankaFormatedWithAdress>
  <DomainObject.Predmet.ProtustrankaFormatedWithAdressOIB>
    <izvorni_sadrzaj> MORE TURIZAM jednostavno društvo s ograničenom odgovornošću za usluge u likvidaciji, OIB 11302636108, Kvintička 53 , 10000 Zagreb</izvorni_sadrzaj>
    <derivirana_varijabla naziv="DomainObject.Predmet.ProtustrankaFormatedWithAdressOIB_1"> MORE TURIZAM jednostavno društvo s ograničenom odgovornošću za usluge u likvidaciji, OIB 11302636108, Kvintička 53 , 10000 Zagreb</derivirana_varijabla>
  </DomainObject.Predmet.ProtustrankaFormatedWithAdressOIB>
  <DomainObject.Predmet.ProtustrankaWithAdress>
    <izvorni_sadrzaj>MORE TURIZAM jednostavno društvo s ograničenom odgovornošću za usluge u likvidaciji Kvintička 53 , 10000 Zagreb</izvorni_sadrzaj>
    <derivirana_varijabla naziv="DomainObject.Predmet.ProtustrankaWithAdress_1">MORE TURIZAM jednostavno društvo s ograničenom odgovornošću za usluge u likvidaciji Kvintička 53 , 10000 Zagreb</derivirana_varijabla>
  </DomainObject.Predmet.ProtustrankaWithAdress>
  <DomainObject.Predmet.ProtustrankaWithAdressOIB>
    <izvorni_sadrzaj>MORE TURIZAM jednostavno društvo s ograničenom odgovornošću za usluge u likvidaciji, OIB 11302636108, Kvintička 53 , 10000 Zagreb</izvorni_sadrzaj>
    <derivirana_varijabla naziv="DomainObject.Predmet.ProtustrankaWithAdressOIB_1">MORE TURIZAM jednostavno društvo s ograničenom odgovornošću za usluge u likvidaciji, OIB 11302636108, Kvintička 53 , 10000 Zagreb</derivirana_varijabla>
  </DomainObject.Predmet.ProtustrankaWithAdressOIB>
  <DomainObject.Predmet.ProtustrankaNazivFormated>
    <izvorni_sadrzaj>MORE TURIZAM jednostavno društvo s ograničenom odgovornošću za usluge u likvidaciji</izvorni_sadrzaj>
    <derivirana_varijabla naziv="DomainObject.Predmet.ProtustrankaNazivFormated_1">MORE TURIZAM jednostavno društvo s ograničenom odgovornošću za usluge u likvidaciji</derivirana_varijabla>
  </DomainObject.Predmet.ProtustrankaNazivFormated>
  <DomainObject.Predmet.ProtustrankaNazivFormatedOIB>
    <izvorni_sadrzaj>MORE TURIZAM jednostavno društvo s ograničenom odgovornošću za usluge u likvidaciji, OIB 11302636108</izvorni_sadrzaj>
    <derivirana_varijabla naziv="DomainObject.Predmet.ProtustrankaNazivFormatedOIB_1">MORE TURIZAM jednostavno društvo s ograničenom odgovornošću za usluge u likvidaciji, OIB 11302636108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TURIZAM jednostavno društvo s ograničenom odgovornošću za usluge u likvidaciji</item>
    </izvorni_sadrzaj>
    <derivirana_varijabla naziv="DomainObject.Predmet.ProtuStrankaListFormated_1">
      <item>MORE TURIZAM jednostavno društvo s ograničenom odgovornošću za usluge u likvidaciji</item>
    </derivirana_varijabla>
  </DomainObject.Predmet.ProtuStrankaListFormated>
  <DomainObject.Predmet.ProtuStrankaListFormatedOIB>
    <izvorni_sadrzaj>
      <item>MORE TURIZAM jednostavno društvo s ograničenom odgovornošću za usluge u likvidaciji, OIB 11302636108</item>
    </izvorni_sadrzaj>
    <derivirana_varijabla naziv="DomainObject.Predmet.ProtuStrankaListFormatedOIB_1">
      <item>MORE TURIZAM jednostavno društvo s ograničenom odgovornošću za usluge u likvidaciji, OIB 11302636108</item>
    </derivirana_varijabla>
  </DomainObject.Predmet.ProtuStrankaListFormatedOIB>
  <DomainObject.Predmet.ProtuStrankaListFormatedWithAdress>
    <izvorni_sadrzaj>
      <item>MORE TURIZAM jednostavno društvo s ograničenom odgovornošću za usluge u likvidaciji, Kvintička 53 , 10000 Zagreb</item>
    </izvorni_sadrzaj>
    <derivirana_varijabla naziv="DomainObject.Predmet.ProtuStrankaListFormatedWithAdress_1">
      <item>MORE TURIZAM jednostavno društvo s ograničenom odgovornošću za usluge u likvidaciji, Kvintička 53 , 10000 Zagreb</item>
    </derivirana_varijabla>
  </DomainObject.Predmet.ProtuStrankaListFormatedWithAdress>
  <DomainObject.Predmet.ProtuStrankaListFormatedWithAdressOIB>
    <izvorni_sadrzaj>
      <item>MORE TURIZAM jednostavno društvo s ograničenom odgovornošću za usluge u likvidaciji, OIB 11302636108, Kvintička 53 , 10000 Zagreb</item>
    </izvorni_sadrzaj>
    <derivirana_varijabla naziv="DomainObject.Predmet.ProtuStrankaListFormatedWithAdressOIB_1">
      <item>MORE TURIZAM jednostavno društvo s ograničenom odgovornošću za usluge u likvidaciji, OIB 11302636108, Kvintička 53 , 10000 Zagreb</item>
    </derivirana_varijabla>
  </DomainObject.Predmet.ProtuStrankaListFormatedWithAdressOIB>
  <DomainObject.Predmet.ProtuStrankaListNazivFormated>
    <izvorni_sadrzaj>
      <item>MORE TURIZAM jednostavno društvo s ograničenom odgovornošću za usluge u likvidaciji</item>
    </izvorni_sadrzaj>
    <derivirana_varijabla naziv="DomainObject.Predmet.ProtuStrankaListNazivFormated_1">
      <item>MORE TURIZAM jednostavno društvo s ograničenom odgovornošću za usluge u likvidaciji</item>
    </derivirana_varijabla>
  </DomainObject.Predmet.ProtuStrankaListNazivFormated>
  <DomainObject.Predmet.ProtuStrankaListNazivFormatedOIB>
    <izvorni_sadrzaj>
      <item>MORE TURIZAM jednostavno društvo s ograničenom odgovornošću za usluge u likvidaciji, OIB 11302636108</item>
    </izvorni_sadrzaj>
    <derivirana_varijabla naziv="DomainObject.Predmet.ProtuStrankaListNazivFormatedOIB_1">
      <item>MORE TURIZAM jednostavno društvo s ograničenom odgovornošću za usluge u likvidaciji, OIB 11302636108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TURIZAM jednostavno društvo s ograničenom odgovornošću za usluge u likvidaciji</izvorni_sadrzaj>
    <derivirana_varijabla naziv="DomainObject.Predmet.ProtustrankaIDrugi_1">MORE TURIZAM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MORE TURIZAM jednostavno društvo s ograničenom odgovornošću za usluge u likvidaciji, OIB 11302636108, Kvintička 53 , 10000 Zagreb</izvorni_sadrzaj>
    <derivirana_varijabla naziv="DomainObject.Predmet.ProtustrankaIDrugiAdressOIB_1">MORE TURIZAM jednostavno društvo s ograničenom odgovornošću za usluge u likvidaciji, OIB 11302636108, Kvintička 53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TURIZAM jednostavno društvo s ograničenom odgovornošću za usluge u likvidaciji</item>
      <item>FINA Regionalni centar Zagreb</item>
    </izvorni_sadrzaj>
    <derivirana_varijabla naziv="DomainObject.Predmet.SudioniciListNaziv_1">
      <item>MORE TURIZAM jednostavno društvo s ograničenom odgovornošću za usluge u likvidaciji</item>
      <item>FINA Regionalni centar Zagreb</item>
    </derivirana_varijabla>
  </DomainObject.Predmet.SudioniciListNaziv>
  <DomainObject.Predmet.SudioniciListAdressOIB>
    <izvorni_sadrzaj>
      <item>MORE TURIZAM jednostavno društvo s ograničenom odgovornošću za usluge u likvidaciji, OIB 11302636108, Kvintička 53 ,10000 Zagreb</item>
      <item>FINA Regionalni centar Zagreb, OIB 85821130368, Trg svibanjskih žrtava 1995. br. 1,10000 Zagreb</item>
    </izvorni_sadrzaj>
    <derivirana_varijabla naziv="DomainObject.Predmet.SudioniciListAdressOIB_1">
      <item>MORE TURIZAM jednostavno društvo s ograničenom odgovornošću za usluge u likvidaciji, OIB 11302636108, Kvintička 53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11302636108</item>
      <item>, OIB 85821130368</item>
    </izvorni_sadrzaj>
    <derivirana_varijabla naziv="DomainObject.Predmet.SudioniciListNazivOIB_1">
      <item>, OIB 11302636108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8EA45-304F-40F4-A7BB-B8D9298E6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3287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2017-10-03T06:33:00Z</dcterms:created>
  <dc:creator>Korisnik</dc:creator>
  <cp:lastModifiedBy>Ljiljana Floršić</cp:lastModifiedBy>
  <cp:lastPrinted>2017-10-03T06:10:00Z</cp:lastPrinted>
  <dcterms:modified xmlns:xsi="http://www.w3.org/2001/XMLSchema-instance" xsi:type="dcterms:W3CDTF">2017-10-03T06:35:00Z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