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3f280" w14:paraId="d93f280" w:rsidRDefault="005209E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209ED" w:rsidP="005209ED" w:rsidR="005209ED">
      <w:pPr>
        <w:pStyle w:val="Bezproreda"/>
      </w:pPr>
    </w:p>
    <w:p w:rsidRDefault="005209ED" w:rsidP="005209ED" w:rsidR="005209ED">
      <w:pPr>
        <w:pStyle w:val="Bezproreda"/>
      </w:pPr>
    </w:p>
    <w:p w:rsidRDefault="005209ED" w:rsidP="005209ED" w:rsidR="00AE649C">
      <w:pPr>
        <w:pStyle w:val="Bezproreda"/>
      </w:pPr>
      <w:r>
        <w:t xml:space="preserve">     Republika Hrvatska</w:t>
      </w:r>
    </w:p>
    <w:p w:rsidRDefault="005209ED" w:rsidP="005209ED" w:rsidR="005209ED">
      <w:pPr>
        <w:pStyle w:val="Bezproreda"/>
      </w:pPr>
      <w:r>
        <w:t>Trgovački sud u Bjelovaru</w:t>
      </w:r>
    </w:p>
    <w:p w:rsidRDefault="005209ED" w:rsidP="005209ED" w:rsidR="005209ED">
      <w:pPr>
        <w:pStyle w:val="Bezproreda"/>
      </w:pPr>
      <w:r>
        <w:t>Bjelovar, Dr. I. Lebovića 42.</w:t>
      </w:r>
    </w:p>
    <w:p w:rsidRDefault="005209ED" w:rsidP="005209ED" w:rsidR="005209ED">
      <w:pPr>
        <w:pStyle w:val="Bezproreda"/>
      </w:pPr>
    </w:p>
    <w:p w:rsidRDefault="005209ED" w:rsidP="005209ED" w:rsidR="005209E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>Poslovni broj:   1 St-281/2018-2</w:t>
      </w:r>
    </w:p>
    <w:p w:rsidRDefault="005209ED" w:rsidP="005209ED" w:rsidR="005209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209ED" w:rsidP="005209ED" w:rsidR="005209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209ED" w:rsidP="005209ED" w:rsidR="005209E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5209ED" w:rsidP="005209ED" w:rsidR="005209E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209ED" w:rsidP="005209ED" w:rsidR="005209E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209ED" w:rsidP="005209ED" w:rsidR="005209E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R J E Š E N J E</w:t>
      </w:r>
    </w:p>
    <w:p w:rsidRDefault="005209ED" w:rsidP="005209ED" w:rsidR="005209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209ED" w:rsidP="005209ED" w:rsidR="005209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209ED" w:rsidP="005209ED" w:rsidR="005209ED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Trgovački sud u Bjelovaru, po sucu Branki Pleskalt, povodom prijedloga predlagatelja EAST WEST TRADE d.o.o. Zagreb, Strojarska cesta 20, OIB: 28695098208, zastupan po punomoćniku Tomislavu Beloša odvjetniku u Odvjetničkom društvu Beloša &amp; Jukić j.t.d. iz Zagreba, za otvaranje stečajnog postupka nad dužnikom EAST WEST TRADE d.o.o. Zagreb, Strojarska cesta 20, OIB: 28695098208, 4. svibnja 2018. </w:t>
      </w:r>
    </w:p>
    <w:p w:rsidRDefault="005209ED" w:rsidP="005209ED" w:rsidR="005209E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209ED" w:rsidP="005209ED" w:rsidR="005209E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>r i j e š i o    j e</w:t>
      </w:r>
    </w:p>
    <w:p w:rsidRDefault="005209ED" w:rsidP="005209ED" w:rsidR="005209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209ED" w:rsidP="005209ED" w:rsidR="005209E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1. Poziva se predlagatelj EAST WEST TRADE d.o.o. Zagreb, Strojarska cesta 20, OIB: 28695098208, </w:t>
      </w:r>
      <w:r>
        <w:rPr>
          <w:rFonts w:cs="Times New Roman" w:eastAsia="Times New Roman"/>
          <w:szCs w:val="20"/>
          <w:lang w:eastAsia="hr-HR"/>
        </w:rPr>
        <w:t>da u roku od 8 dana plati predujam za namirenje troškova stečajnog postupka u iznosu od 1.000,00 kuna u Fond za namirenje troškova stečajnog postupka koji se vodi kod ovog suda IBAN: HR6123900011300000630</w:t>
      </w:r>
      <w:r>
        <w:rPr>
          <w:rFonts w:cs="Times New Roman" w:eastAsia="Times New Roman"/>
          <w:noProof/>
          <w:szCs w:val="20"/>
          <w:lang w:eastAsia="hr-HR"/>
        </w:rPr>
        <w:t xml:space="preserve"> model HR00 50-281-18  temeljem čl. 114. st. 1. Stečajnog zakona. </w:t>
      </w:r>
      <w:r>
        <w:rPr>
          <w:rFonts w:cs="Times New Roman" w:eastAsia="Times New Roman"/>
          <w:szCs w:val="20"/>
          <w:lang w:eastAsia="hr-HR"/>
        </w:rPr>
        <w:t xml:space="preserve"> </w:t>
      </w:r>
      <w:r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5209ED" w:rsidP="005209ED" w:rsidR="005209E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209ED" w:rsidP="005209ED" w:rsidR="005209E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>2. Ako dužnik u navedenom roku ne plati predujam, sud će prijedlog odbaciti kao nedopušten temeljem čl. 114. st. 5. Stečajnog zakona.</w:t>
      </w:r>
    </w:p>
    <w:p w:rsidRDefault="005209ED" w:rsidP="005209ED" w:rsidR="005209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209ED" w:rsidP="005209ED" w:rsidR="005209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209ED" w:rsidP="005209ED" w:rsidR="005209E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5209ED" w:rsidP="005209ED" w:rsidR="005209E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209ED" w:rsidP="005209ED" w:rsidR="005209E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>Predlagatelj EAST WEST TRADE d.o.o. Zagreb, Strojarska cesta 20, OIB: 28695098208, po punomoćniku Tomislavu Beloša odvjetniku u Odvjetničkom društvu Beloša &amp; Jukić iz Zagreba, je podnio sudu prijedlog za otvaranje stečajnog postupka nad dužnikom EAST WEST TRADE d.o.o. Zagreb, Strojarska cesta 20, OIB: 28695098208, budući kod dužnika postoje stečajni razlozi nesposobnosti za plaćanje u razdoblju duljem od 60 dana. Nepodmirene obveze na dan 21. studenog 2017. godine iznose 16.792.235,84 kune.</w:t>
      </w:r>
    </w:p>
    <w:p w:rsidRDefault="005209ED" w:rsidP="005209ED" w:rsidR="005209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5209ED" w:rsidP="005209ED" w:rsidR="005209E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Razmatrajući prijedlog i sadržaj priložene isprave, sud smatra da je dužnik učinio vjerojatnim postojanje stečajnog razloga nesposobnosti za plaćanje te je temeljem čl.114. st.1. Stečajnog zakona ("Narodne novine" broj 71/15, dalje: SZ) podnositelju prijedloga naložio plaćanje predujma za namirenje troškova stečajnog postupka. </w:t>
      </w:r>
    </w:p>
    <w:p w:rsidRDefault="005209ED" w:rsidP="005209ED" w:rsidR="005209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209ED" w:rsidP="005209ED" w:rsidR="005209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lastRenderedPageBreak/>
        <w:t xml:space="preserve">          Točka 2.  izreke rješenja temelji se na odredbi čl.114. st.5. SZ-a. </w:t>
      </w:r>
    </w:p>
    <w:p w:rsidRDefault="005209ED" w:rsidP="005209ED" w:rsidR="005209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5209ED" w:rsidP="005209ED" w:rsidR="005209ED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>U Bjelovaru 4. svibnja 2018.</w:t>
      </w:r>
    </w:p>
    <w:p w:rsidRDefault="005209ED" w:rsidP="005209ED" w:rsidR="005209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                                                                                         S u d a c</w:t>
      </w:r>
    </w:p>
    <w:p w:rsidRDefault="005209ED" w:rsidP="005209ED" w:rsidR="005209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                                                                      </w:t>
      </w:r>
    </w:p>
    <w:p w:rsidRDefault="005209ED" w:rsidP="005209ED" w:rsidR="005209ED">
      <w:pPr>
        <w:overflowPunct w:val="false"/>
        <w:autoSpaceDE w:val="false"/>
        <w:autoSpaceDN w:val="false"/>
        <w:adjustRightInd w:val="false"/>
        <w:spacing w:after="0"/>
        <w:ind w:firstLine="708" w:left="4248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   Branka Pleskalt  v.r.</w:t>
      </w:r>
    </w:p>
    <w:p w:rsidRDefault="005209ED" w:rsidP="005209ED" w:rsidR="005209ED">
      <w:pPr>
        <w:overflowPunct w:val="false"/>
        <w:autoSpaceDE w:val="false"/>
        <w:autoSpaceDN w:val="false"/>
        <w:adjustRightInd w:val="false"/>
        <w:spacing w:after="0"/>
        <w:ind w:firstLine="708" w:left="4248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5209ED" w:rsidP="005209ED" w:rsidR="005209ED">
      <w:pPr>
        <w:overflowPunct w:val="false"/>
        <w:autoSpaceDE w:val="false"/>
        <w:autoSpaceDN w:val="false"/>
        <w:adjustRightInd w:val="false"/>
        <w:spacing w:after="0"/>
        <w:ind w:firstLine="708" w:left="3540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>Za točnost otpravka-ovlašteni službenik</w:t>
      </w:r>
    </w:p>
    <w:p w:rsidRDefault="005209ED" w:rsidP="005209ED" w:rsidR="005209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ab/>
      </w:r>
      <w:r>
        <w:rPr>
          <w:rFonts w:cs="Times New Roman" w:eastAsia="Times New Roman"/>
          <w:color w:val="000000"/>
          <w:szCs w:val="20"/>
          <w:lang w:eastAsia="hr-HR"/>
        </w:rPr>
        <w:tab/>
      </w:r>
      <w:r>
        <w:rPr>
          <w:rFonts w:cs="Times New Roman" w:eastAsia="Times New Roman"/>
          <w:color w:val="000000"/>
          <w:szCs w:val="20"/>
          <w:lang w:eastAsia="hr-HR"/>
        </w:rPr>
        <w:tab/>
      </w:r>
      <w:r>
        <w:rPr>
          <w:rFonts w:cs="Times New Roman" w:eastAsia="Times New Roman"/>
          <w:color w:val="000000"/>
          <w:szCs w:val="20"/>
          <w:lang w:eastAsia="hr-HR"/>
        </w:rPr>
        <w:tab/>
      </w:r>
      <w:r>
        <w:rPr>
          <w:rFonts w:cs="Times New Roman" w:eastAsia="Times New Roman"/>
          <w:color w:val="000000"/>
          <w:szCs w:val="20"/>
          <w:lang w:eastAsia="hr-HR"/>
        </w:rPr>
        <w:tab/>
      </w:r>
      <w:r>
        <w:rPr>
          <w:rFonts w:cs="Times New Roman" w:eastAsia="Times New Roman"/>
          <w:color w:val="000000"/>
          <w:szCs w:val="20"/>
          <w:lang w:eastAsia="hr-HR"/>
        </w:rPr>
        <w:tab/>
      </w:r>
      <w:r>
        <w:rPr>
          <w:rFonts w:cs="Times New Roman" w:eastAsia="Times New Roman"/>
          <w:color w:val="000000"/>
          <w:szCs w:val="20"/>
          <w:lang w:eastAsia="hr-HR"/>
        </w:rPr>
        <w:tab/>
        <w:t xml:space="preserve">       Vesna Dragišić</w:t>
      </w:r>
    </w:p>
    <w:p w:rsidRDefault="005209ED" w:rsidP="005209ED" w:rsidR="005209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209ED" w:rsidP="005209ED" w:rsidR="005209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209ED" w:rsidP="005209ED" w:rsidR="005209ED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>Pouka o pravnom lijeku: Protiv ovog rješenja pristoji pravo žalbe u roku od 8 dana od dana dostave rješenja, na Visoki trgovački sud RH u Zagrebu, a putem ovog sud. Žalba se podnosi u dva primjerka.</w:t>
      </w:r>
    </w:p>
    <w:p w:rsidRDefault="005209ED" w:rsidP="005209ED" w:rsidR="005209E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5209E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7636337"/>
      <w:docPartObj>
        <w:docPartGallery w:val="Page Numbers (Top of Page)"/>
        <w:docPartUnique/>
      </w:docPartObj>
    </w:sdtPr>
    <w:sdtEndPr/>
    <w:sdtContent>
      <w:p w:rsidRDefault="005209ED" w:rsidR="005209E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5DF6">
          <w:t>2</w:t>
        </w:r>
        <w:r>
          <w:fldChar w:fldCharType="end"/>
        </w:r>
      </w:p>
    </w:sdtContent>
  </w:sdt>
  <w:p w:rsidRDefault="005209ED" w:rsidR="008333A9">
    <w:pPr>
      <w:pStyle w:val="Zaglavlje"/>
    </w:pPr>
    <w:r>
      <w:t>Poslovni broj: 1 St-281/2018-2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5DF6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09ED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209E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209E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60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St-281/2018-2</izvorni_sadrzaj>
    <derivirana_varijabla naziv="DomainObject.Oznaka_1">St-281/2018-2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St-281/2018</izvorni_sadrzaj>
    <derivirana_varijabla naziv="DomainObject.Predmet.OznakaBroj_1">St-281/2018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EAST WEST TRADE d.o.o.</izvorni_sadrzaj>
    <derivirana_varijabla naziv="DomainObject.Predmet.ProtustrankaFormated_1">  EAST WEST TRADE d.o.o.</derivirana_varijabla>
  </DomainObject.Predmet.ProtustrankaFormated>
  <DomainObject.Predmet.ProtustrankaFormatedOIB>
    <izvorni_sadrzaj>  EAST WEST TRADE d.o.o., OIB 28695098208</izvorni_sadrzaj>
    <derivirana_varijabla naziv="DomainObject.Predmet.ProtustrankaFormatedOIB_1">  EAST WEST TRADE d.o.o., OIB 28695098208</derivirana_varijabla>
  </DomainObject.Predmet.ProtustrankaFormatedOIB>
  <DomainObject.Predmet.ProtustrankaFormatedWithAdress>
    <izvorni_sadrzaj> EAST WEST TRADE d.o.o., Strojarska cesta 20, 10000 Zagreb</izvorni_sadrzaj>
    <derivirana_varijabla naziv="DomainObject.Predmet.ProtustrankaFormatedWithAdress_1"> EAST WEST TRADE d.o.o., Strojarska cesta 20, 10000 Zagreb</derivirana_varijabla>
  </DomainObject.Predmet.ProtustrankaFormatedWithAdress>
  <DomainObject.Predmet.ProtustrankaFormatedWithAdressOIB>
    <izvorni_sadrzaj> EAST WEST TRADE d.o.o., OIB 28695098208, Strojarska cesta 20, 10000 Zagreb</izvorni_sadrzaj>
    <derivirana_varijabla naziv="DomainObject.Predmet.ProtustrankaFormatedWithAdressOIB_1"> EAST WEST TRADE d.o.o., OIB 28695098208, Strojarska cesta 20, 10000 Zagreb</derivirana_varijabla>
  </DomainObject.Predmet.ProtustrankaFormatedWithAdressOIB>
  <DomainObject.Predmet.ProtustrankaWithAdress>
    <izvorni_sadrzaj>EAST WEST TRADE d.o.o. Strojarska cesta 20, 10000 Zagreb</izvorni_sadrzaj>
    <derivirana_varijabla naziv="DomainObject.Predmet.ProtustrankaWithAdress_1">EAST WEST TRADE d.o.o. Strojarska cesta 20, 10000 Zagreb</derivirana_varijabla>
  </DomainObject.Predmet.ProtustrankaWithAdress>
  <DomainObject.Predmet.ProtustrankaWithAdressOIB>
    <izvorni_sadrzaj>EAST WEST TRADE d.o.o., OIB 28695098208, Strojarska cesta 20, 10000 Zagreb</izvorni_sadrzaj>
    <derivirana_varijabla naziv="DomainObject.Predmet.ProtustrankaWithAdressOIB_1">EAST WEST TRADE d.o.o., OIB 28695098208, Strojarska cesta 20, 10000 Zagreb</derivirana_varijabla>
  </DomainObject.Predmet.ProtustrankaWithAdressOIB>
  <DomainObject.Predmet.ProtustrankaNazivFormated>
    <izvorni_sadrzaj>EAST WEST TRADE d.o.o.</izvorni_sadrzaj>
    <derivirana_varijabla naziv="DomainObject.Predmet.ProtustrankaNazivFormated_1">EAST WEST TRADE d.o.o.</derivirana_varijabla>
  </DomainObject.Predmet.ProtustrankaNazivFormated>
  <DomainObject.Predmet.ProtustrankaNazivFormatedOIB>
    <izvorni_sadrzaj>EAST WEST TRADE d.o.o., OIB 28695098208</izvorni_sadrzaj>
    <derivirana_varijabla naziv="DomainObject.Predmet.ProtustrankaNazivFormatedOIB_1">EAST WEST TRADE d.o.o., OIB 28695098208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EAST WEST TRADE d.o.o. zastupanog po punomoćniku Tomislav Beloša; ODVJETNIČKO DRUŠTVO BELOŠA &amp; JUKIĆ j.t.d.</izvorni_sadrzaj>
    <derivirana_varijabla naziv="DomainObject.Predmet.StrankaFormated_1">  EAST WEST TRADE d.o.o. zastupanog po punomoćniku Tomislav Beloša; ODVJETNIČKO DRUŠTVO BELOŠA &amp; JUKIĆ j.t.d.</derivirana_varijabla>
  </DomainObject.Predmet.StrankaFormated>
  <DomainObject.Predmet.StrankaFormatedOIB>
    <izvorni_sadrzaj>  EAST WEST TRADE d.o.o., OIB 28695098208 zastupanog po punomoćniku Tomislav Beloša; ODVJETNIČKO DRUŠTVO BELOŠA &amp; JUKIĆ j.t.d.</izvorni_sadrzaj>
    <derivirana_varijabla naziv="DomainObject.Predmet.StrankaFormatedOIB_1">  EAST WEST TRADE d.o.o., OIB 28695098208 zastupanog po punomoćniku Tomislav Beloša; ODVJETNIČKO DRUŠTVO BELOŠA &amp; JUKIĆ j.t.d.</derivirana_varijabla>
  </DomainObject.Predmet.StrankaFormatedOIB>
  <DomainObject.Predmet.StrankaFormatedWithAdress>
    <izvorni_sadrzaj> EAST WEST TRADE d.o.o., Strojarska cesta 20, 10000 Zagreb zastupanog po punomoćniku Tomislav Beloša; ODVJETNIČKO DRUŠTVO BELOŠA &amp; JUKIĆ j.t.d.</izvorni_sadrzaj>
    <derivirana_varijabla naziv="DomainObject.Predmet.StrankaFormatedWithAdress_1"> EAST WEST TRADE d.o.o., Strojarska cesta 20, 10000 Zagreb zastupanog po punomoćniku Tomislav Beloša; ODVJETNIČKO DRUŠTVO BELOŠA &amp; JUKIĆ j.t.d.</derivirana_varijabla>
  </DomainObject.Predmet.StrankaFormatedWithAdress>
  <DomainObject.Predmet.StrankaFormatedWithAdressOIB>
    <izvorni_sadrzaj> EAST WEST TRADE d.o.o., OIB 28695098208, Strojarska cesta 20, 10000 Zagreb zastupanog po punomoćniku Tomislav Beloša; ODVJETNIČKO DRUŠTVO BELOŠA &amp; JUKIĆ j.t.d.</izvorni_sadrzaj>
    <derivirana_varijabla naziv="DomainObject.Predmet.StrankaFormatedWithAdressOIB_1"> EAST WEST TRADE d.o.o., OIB 28695098208, Strojarska cesta 20, 10000 Zagreb zastupanog po punomoćniku Tomislav Beloša; ODVJETNIČKO DRUŠTVO BELOŠA &amp; JUKIĆ j.t.d.</derivirana_varijabla>
  </DomainObject.Predmet.StrankaFormatedWithAdressOIB>
  <DomainObject.Predmet.StrankaWithAdress>
    <izvorni_sadrzaj>EAST WEST TRADE d.o.o. Strojarska cesta 20,10000 Zagreb</izvorni_sadrzaj>
    <derivirana_varijabla naziv="DomainObject.Predmet.StrankaWithAdress_1">EAST WEST TRADE d.o.o. Strojarska cesta 20,10000 Zagreb</derivirana_varijabla>
  </DomainObject.Predmet.StrankaWithAdress>
  <DomainObject.Predmet.StrankaWithAdressOIB>
    <izvorni_sadrzaj>EAST WEST TRADE d.o.o., OIB 28695098208, Strojarska cesta 20,10000 Zagreb</izvorni_sadrzaj>
    <derivirana_varijabla naziv="DomainObject.Predmet.StrankaWithAdressOIB_1">EAST WEST TRADE d.o.o., OIB 28695098208, Strojarska cesta 20,10000 Zagreb</derivirana_varijabla>
  </DomainObject.Predmet.StrankaWithAdressOIB>
  <DomainObject.Predmet.StrankaNazivFormated>
    <izvorni_sadrzaj>EAST WEST TRADE d.o.o.</izvorni_sadrzaj>
    <derivirana_varijabla naziv="DomainObject.Predmet.StrankaNazivFormated_1">EAST WEST TRADE d.o.o.</derivirana_varijabla>
  </DomainObject.Predmet.StrankaNazivFormated>
  <DomainObject.Predmet.StrankaNazivFormatedOIB>
    <izvorni_sadrzaj>EAST WEST TRADE d.o.o., OIB 28695098208</izvorni_sadrzaj>
    <derivirana_varijabla naziv="DomainObject.Predmet.StrankaNazivFormatedOIB_1">EAST WEST TRADE d.o.o., OIB 28695098208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EAST WEST TRADE d.o.o. zastupanog po punomoćniku Tomislav Beloša; ODVJETNIČKO DRUŠTVO BELOŠA &amp; JUKIĆ j.t.d.</item>
    </izvorni_sadrzaj>
    <derivirana_varijabla naziv="DomainObject.Predmet.StrankaListFormated_1">
      <item>EAST WEST TRADE d.o.o. zastupanog po punomoćniku Tomislav Beloša; ODVJETNIČKO DRUŠTVO BELOŠA &amp; JUKIĆ j.t.d.</item>
    </derivirana_varijabla>
  </DomainObject.Predmet.StrankaListFormated>
  <DomainObject.Predmet.StrankaListFormatedOIB>
    <izvorni_sadrzaj>
      <item>EAST WEST TRADE d.o.o., OIB 28695098208 zastupanog po punomoćniku Tomislav Beloša; ODVJETNIČKO DRUŠTVO BELOŠA &amp; JUKIĆ j.t.d.</item>
    </izvorni_sadrzaj>
    <derivirana_varijabla naziv="DomainObject.Predmet.StrankaListFormatedOIB_1">
      <item>EAST WEST TRADE d.o.o., OIB 28695098208 zastupanog po punomoćniku Tomislav Beloša; ODVJETNIČKO DRUŠTVO BELOŠA &amp; JUKIĆ j.t.d.</item>
    </derivirana_varijabla>
  </DomainObject.Predmet.StrankaListFormatedOIB>
  <DomainObject.Predmet.StrankaListFormatedWithAdress>
    <izvorni_sadrzaj>
      <item>EAST WEST TRADE d.o.o., Strojarska cesta 20, 10000 Zagreb zastupanog po punomoćniku Tomislav Beloša; ODVJETNIČKO DRUŠTVO BELOŠA &amp; JUKIĆ j.t.d.</item>
    </izvorni_sadrzaj>
    <derivirana_varijabla naziv="DomainObject.Predmet.StrankaListFormatedWithAdress_1">
      <item>EAST WEST TRADE d.o.o., Strojarska cesta 20, 10000 Zagreb zastupanog po punomoćniku Tomislav Beloša; ODVJETNIČKO DRUŠTVO BELOŠA &amp; JUKIĆ j.t.d.</item>
    </derivirana_varijabla>
  </DomainObject.Predmet.StrankaListFormatedWithAdress>
  <DomainObject.Predmet.StrankaListFormatedWithAdressOIB>
    <izvorni_sadrzaj>
      <item>EAST WEST TRADE d.o.o., OIB 28695098208, Strojarska cesta 20, 10000 Zagreb zastupanog po punomoćniku Tomislav Beloša; ODVJETNIČKO DRUŠTVO BELOŠA &amp; JUKIĆ j.t.d.</item>
    </izvorni_sadrzaj>
    <derivirana_varijabla naziv="DomainObject.Predmet.StrankaListFormatedWithAdressOIB_1">
      <item>EAST WEST TRADE d.o.o., OIB 28695098208, Strojarska cesta 20, 10000 Zagreb zastupanog po punomoćniku Tomislav Beloša; ODVJETNIČKO DRUŠTVO BELOŠA &amp; JUKIĆ j.t.d.</item>
    </derivirana_varijabla>
  </DomainObject.Predmet.StrankaListFormatedWithAdressOIB>
  <DomainObject.Predmet.StrankaListNazivFormated>
    <izvorni_sadrzaj>
      <item>EAST WEST TRADE d.o.o.</item>
    </izvorni_sadrzaj>
    <derivirana_varijabla naziv="DomainObject.Predmet.StrankaListNazivFormated_1">
      <item>EAST WEST TRADE d.o.o.</item>
    </derivirana_varijabla>
  </DomainObject.Predmet.StrankaListNazivFormated>
  <DomainObject.Predmet.StrankaListNazivFormatedOIB>
    <izvorni_sadrzaj>
      <item>EAST WEST TRADE d.o.o., OIB 28695098208</item>
    </izvorni_sadrzaj>
    <derivirana_varijabla naziv="DomainObject.Predmet.StrankaListNazivFormatedOIB_1">
      <item>EAST WEST TRADE d.o.o., OIB 28695098208</item>
    </derivirana_varijabla>
  </DomainObject.Predmet.StrankaListNazivFormatedOIB>
  <DomainObject.Predmet.ProtuStrankaListFormated>
    <izvorni_sadrzaj>
      <item>EAST WEST TRADE d.o.o.</item>
    </izvorni_sadrzaj>
    <derivirana_varijabla naziv="DomainObject.Predmet.ProtuStrankaListFormated_1">
      <item>EAST WEST TRADE d.o.o.</item>
    </derivirana_varijabla>
  </DomainObject.Predmet.ProtuStrankaListFormated>
  <DomainObject.Predmet.ProtuStrankaListFormatedOIB>
    <izvorni_sadrzaj>
      <item>EAST WEST TRADE d.o.o., OIB 28695098208</item>
    </izvorni_sadrzaj>
    <derivirana_varijabla naziv="DomainObject.Predmet.ProtuStrankaListFormatedOIB_1">
      <item>EAST WEST TRADE d.o.o., OIB 28695098208</item>
    </derivirana_varijabla>
  </DomainObject.Predmet.ProtuStrankaListFormatedOIB>
  <DomainObject.Predmet.ProtuStrankaListFormatedWithAdress>
    <izvorni_sadrzaj>
      <item>EAST WEST TRADE d.o.o., Strojarska cesta 20, 10000 Zagreb</item>
    </izvorni_sadrzaj>
    <derivirana_varijabla naziv="DomainObject.Predmet.ProtuStrankaListFormatedWithAdress_1">
      <item>EAST WEST TRADE d.o.o., Strojarska cesta 20, 10000 Zagreb</item>
    </derivirana_varijabla>
  </DomainObject.Predmet.ProtuStrankaListFormatedWithAdress>
  <DomainObject.Predmet.ProtuStrankaListFormatedWithAdressOIB>
    <izvorni_sadrzaj>
      <item>EAST WEST TRADE d.o.o., OIB 28695098208, Strojarska cesta 20, 10000 Zagreb</item>
    </izvorni_sadrzaj>
    <derivirana_varijabla naziv="DomainObject.Predmet.ProtuStrankaListFormatedWithAdressOIB_1">
      <item>EAST WEST TRADE d.o.o., OIB 28695098208, Strojarska cesta 20, 10000 Zagreb</item>
    </derivirana_varijabla>
  </DomainObject.Predmet.ProtuStrankaListFormatedWithAdressOIB>
  <DomainObject.Predmet.ProtuStrankaListNazivFormated>
    <izvorni_sadrzaj>
      <item>EAST WEST TRADE d.o.o.</item>
    </izvorni_sadrzaj>
    <derivirana_varijabla naziv="DomainObject.Predmet.ProtuStrankaListNazivFormated_1">
      <item>EAST WEST TRADE d.o.o.</item>
    </derivirana_varijabla>
  </DomainObject.Predmet.ProtuStrankaListNazivFormated>
  <DomainObject.Predmet.ProtuStrankaListNazivFormatedOIB>
    <izvorni_sadrzaj>
      <item>EAST WEST TRADE d.o.o., OIB 28695098208</item>
    </izvorni_sadrzaj>
    <derivirana_varijabla naziv="DomainObject.Predmet.ProtuStrankaListNazivFormatedOIB_1">
      <item>EAST WEST TRADE d.o.o., OIB 28695098208</item>
    </derivirana_varijabla>
  </DomainObject.Predmet.ProtuStrankaListNazivFormatedOIB>
  <DomainObject.Predmet.OstaliListFormated>
    <izvorni_sadrzaj>
      <item>Tomislav Beloša punomoćnik sudionika u postupku EAST WEST TRADE d.o.o.</item>
      <item>ODVJETNIČKO DRUŠTVO BELOŠA &amp; JUKIĆ j.t.d. punomoćnik sudionika u postupku EAST WEST TRADE d.o.o.</item>
    </izvorni_sadrzaj>
    <derivirana_varijabla naziv="DomainObject.Predmet.OstaliListFormated_1">
      <item>Tomislav Beloša punomoćnik sudionika u postupku EAST WEST TRADE d.o.o.</item>
      <item>ODVJETNIČKO DRUŠTVO BELOŠA &amp; JUKIĆ j.t.d. punomoćnik sudionika u postupku EAST WEST TRADE d.o.o.</item>
    </derivirana_varijabla>
  </DomainObject.Predmet.OstaliListFormated>
  <DomainObject.Predmet.OstaliListFormatedOIB>
    <izvorni_sadrzaj>
      <item>Tomislav Beloša, OIB 80673436375 punomoćnik sudionika u postupku EAST WEST TRADE d.o.o.</item>
      <item>ODVJETNIČKO DRUŠTVO BELOŠA &amp; JUKIĆ j.t.d., OIB 84682050680 punomoćnik sudionika u postupku EAST WEST TRADE d.o.o.</item>
    </izvorni_sadrzaj>
    <derivirana_varijabla naziv="DomainObject.Predmet.OstaliListFormatedOIB_1">
      <item>Tomislav Beloša, OIB 80673436375 punomoćnik sudionika u postupku EAST WEST TRADE d.o.o.</item>
      <item>ODVJETNIČKO DRUŠTVO BELOŠA &amp; JUKIĆ j.t.d., OIB 84682050680 punomoćnik sudionika u postupku EAST WEST TRADE d.o.o.</item>
    </derivirana_varijabla>
  </DomainObject.Predmet.OstaliListFormatedOIB>
  <DomainObject.Predmet.OstaliListFormatedWithAdress>
    <izvorni_sadrzaj>
      <item>Tomislav Beloša, Martićeva 31c, 10000 Zagreb punomoćnik sudionika u postupku EAST WEST TRADE d.o.o.</item>
      <item>ODVJETNIČKO DRUŠTVO BELOŠA &amp; JUKIĆ j.t.d., Martićeva 31 c, 10000 Zagreb punomoćnik sudionika u postupku EAST WEST TRADE d.o.o.</item>
    </izvorni_sadrzaj>
    <derivirana_varijabla naziv="DomainObject.Predmet.OstaliListFormatedWithAdress_1">
      <item>Tomislav Beloša, Martićeva 31c, 10000 Zagreb punomoćnik sudionika u postupku EAST WEST TRADE d.o.o.</item>
      <item>ODVJETNIČKO DRUŠTVO BELOŠA &amp; JUKIĆ j.t.d., Martićeva 31 c, 10000 Zagreb punomoćnik sudionika u postupku EAST WEST TRADE d.o.o.</item>
    </derivirana_varijabla>
  </DomainObject.Predmet.OstaliListFormatedWithAdress>
  <DomainObject.Predmet.OstaliListFormatedWithAdressOIB>
    <izvorni_sadrzaj>
      <item>Tomislav Beloša, OIB 80673436375, Martićeva 31c, 10000 Zagreb punomoćnik sudionika u postupku EAST WEST TRADE d.o.o.</item>
      <item>ODVJETNIČKO DRUŠTVO BELOŠA &amp; JUKIĆ j.t.d., OIB 84682050680, Martićeva 31 c, 10000 Zagreb punomoćnik sudionika u postupku EAST WEST TRADE d.o.o.</item>
    </izvorni_sadrzaj>
    <derivirana_varijabla naziv="DomainObject.Predmet.OstaliListFormatedWithAdressOIB_1">
      <item>Tomislav Beloša, OIB 80673436375, Martićeva 31c, 10000 Zagreb punomoćnik sudionika u postupku EAST WEST TRADE d.o.o.</item>
      <item>ODVJETNIČKO DRUŠTVO BELOŠA &amp; JUKIĆ j.t.d., OIB 84682050680, Martićeva 31 c, 10000 Zagreb punomoćnik sudionika u postupku EAST WEST TRADE d.o.o.</item>
    </derivirana_varijabla>
  </DomainObject.Predmet.OstaliListFormatedWithAdressOIB>
  <DomainObject.Predmet.OstaliListNazivFormated>
    <izvorni_sadrzaj>
      <item>Tomislav Beloša</item>
      <item>ODVJETNIČKO DRUŠTVO BELOŠA &amp; JUKIĆ j.t.d.</item>
    </izvorni_sadrzaj>
    <derivirana_varijabla naziv="DomainObject.Predmet.OstaliListNazivFormated_1">
      <item>Tomislav Beloša</item>
      <item>ODVJETNIČKO DRUŠTVO BELOŠA &amp; JUKIĆ j.t.d.</item>
    </derivirana_varijabla>
  </DomainObject.Predmet.OstaliListNazivFormated>
  <DomainObject.Predmet.OstaliListNazivFormatedOIB>
    <izvorni_sadrzaj>
      <item>Tomislav Beloša, OIB 80673436375</item>
      <item>ODVJETNIČKO DRUŠTVO BELOŠA &amp; JUKIĆ j.t.d., OIB 84682050680</item>
    </izvorni_sadrzaj>
    <derivirana_varijabla naziv="DomainObject.Predmet.OstaliListNazivFormatedOIB_1">
      <item>Tomislav Beloša, OIB 80673436375</item>
      <item>ODVJETNIČKO DRUŠTVO BELOŠA &amp; JUKIĆ j.t.d., OIB 84682050680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>St-281/2018-2</izvorni_sadrzaj>
    <derivirana_varijabla naziv="DomainObject.PoslovniBrojDokumenta_1">St-281/2018-2</derivirana_varijabla>
  </DomainObject.PoslovniBrojDokumenta>
  <DomainObject.Predmet.StrankaIDrugi>
    <izvorni_sadrzaj>EAST WEST TRADE d.o.o.</izvorni_sadrzaj>
    <derivirana_varijabla naziv="DomainObject.Predmet.StrankaIDrugi_1">EAST WEST TRADE d.o.o.</derivirana_varijabla>
  </DomainObject.Predmet.StrankaIDrugi>
  <DomainObject.Predmet.ProtustrankaIDrugi>
    <izvorni_sadrzaj>EAST WEST TRADE d.o.o.</izvorni_sadrzaj>
    <derivirana_varijabla naziv="DomainObject.Predmet.ProtustrankaIDrugi_1">EAST WEST TRADE d.o.o.</derivirana_varijabla>
  </DomainObject.Predmet.ProtustrankaIDrugi>
  <DomainObject.Predmet.StrankaIDrugiAdressOIB>
    <izvorni_sadrzaj>EAST WEST TRADE d.o.o., OIB 28695098208, Strojarska cesta 20, 10000 Zagreb</izvorni_sadrzaj>
    <derivirana_varijabla naziv="DomainObject.Predmet.StrankaIDrugiAdressOIB_1">EAST WEST TRADE d.o.o., OIB 28695098208, Strojarska cesta 20, 10000 Zagreb</derivirana_varijabla>
  </DomainObject.Predmet.StrankaIDrugiAdressOIB>
  <DomainObject.Predmet.ProtustrankaIDrugiAdressOIB>
    <izvorni_sadrzaj>EAST WEST TRADE d.o.o., OIB 28695098208, Strojarska cesta 20, 10000 Zagreb</izvorni_sadrzaj>
    <derivirana_varijabla naziv="DomainObject.Predmet.ProtustrankaIDrugiAdressOIB_1">EAST WEST TRADE d.o.o., OIB 28695098208, Strojarska cesta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EAST WEST TRADE d.o.o.</item>
      <item>EAST WEST TRADE d.o.o.</item>
      <item>Tomislav Beloša</item>
      <item>ODVJETNIČKO DRUŠTVO BELOŠA &amp; JUKIĆ j.t.d.</item>
    </izvorni_sadrzaj>
    <derivirana_varijabla naziv="DomainObject.Predmet.SudioniciListNaziv_1">
      <item>EAST WEST TRADE d.o.o.</item>
      <item>EAST WEST TRADE d.o.o.</item>
      <item>Tomislav Beloša</item>
      <item>ODVJETNIČKO DRUŠTVO BELOŠA &amp; JUKIĆ j.t.d.</item>
    </derivirana_varijabla>
  </DomainObject.Predmet.SudioniciListNaziv>
  <DomainObject.Predmet.SudioniciListAdressOIB>
    <izvorni_sadrzaj>
      <item>EAST WEST TRADE d.o.o., OIB 28695098208, Strojarska cesta 20,10000 Zagreb</item>
      <item>EAST WEST TRADE d.o.o., OIB 28695098208, Strojarska cesta 20,10000 Zagreb</item>
      <item>Tomislav Beloša, OIB 80673436375, Martićeva 31c,10000 Zagreb</item>
      <item>ODVJETNIČKO DRUŠTVO BELOŠA &amp; JUKIĆ j.t.d., OIB 84682050680, Martićeva 31 c,10000 Zagreb</item>
    </izvorni_sadrzaj>
    <derivirana_varijabla naziv="DomainObject.Predmet.SudioniciListAdressOIB_1">
      <item>EAST WEST TRADE d.o.o., OIB 28695098208, Strojarska cesta 20,10000 Zagreb</item>
      <item>EAST WEST TRADE d.o.o., OIB 28695098208, Strojarska cesta 20,10000 Zagreb</item>
      <item>Tomislav Beloša, OIB 80673436375, Martićeva 31c,10000 Zagreb</item>
      <item>ODVJETNIČKO DRUŠTVO BELOŠA &amp; JUKIĆ j.t.d., OIB 84682050680, Martićeva 31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CE27E4-EA47-495C-8D12-79D5F2D019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2009</properties:Characters>
  <properties:Lines>64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2018-05-04T07:43:00Z</cp:lastPrinted>
  <dcterms:modified xmlns:xsi="http://www.w3.org/2001/XMLSchema-instance" xsi:type="dcterms:W3CDTF">2018-05-04T07:43:00Z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St-281/2018-2 / Odluka - Rješenje (odluka_St-281_2018-2.docx)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