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cddb" w14:paraId="a88cdd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830F8C">
        <w:t>15</w:t>
      </w:r>
      <w:r w:rsidRPr="00151FF0">
        <w:t>/1</w:t>
      </w:r>
      <w:r w:rsidR="00830F8C">
        <w:t>7</w:t>
      </w:r>
      <w:r w:rsidRPr="00151FF0">
        <w:t>-</w:t>
      </w:r>
      <w:r w:rsidR="009502E3">
        <w:t>2</w:t>
      </w:r>
      <w:r w:rsidR="00830F8C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830F8C" w:rsidP="00830F8C" w:rsidR="00830F8C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9B4A7A">
        <w:t>PROMOBILE j.d.o.o. za servis i prodaju mobilnih uređaja i elektroničke opreme, Babina Greda, Braće Radića 45/A, MBS 030157923, OIB 65604354360</w:t>
      </w:r>
      <w:r w:rsidRPr="000B1DB2">
        <w:t xml:space="preserve">, dana </w:t>
      </w:r>
      <w:r>
        <w:t>10.</w:t>
      </w:r>
      <w:r w:rsidRPr="000B1DB2">
        <w:t xml:space="preserve"> </w:t>
      </w:r>
      <w:r>
        <w:t>listopada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18563E">
        <w:t xml:space="preserve">Roberta </w:t>
      </w:r>
      <w:r w:rsidR="00830F8C">
        <w:t>Knežević, Babina Greda, Braće Radića 45/A, OIB 8381895786</w:t>
      </w:r>
      <w:r>
        <w:t xml:space="preserve"> po t. 4. izreke rješenja ovoga suda poslovnog broja 14 St-</w:t>
      </w:r>
      <w:r w:rsidR="0018563E">
        <w:t>15</w:t>
      </w:r>
      <w:r>
        <w:t>/1</w:t>
      </w:r>
      <w:r w:rsidR="0018563E">
        <w:t>7</w:t>
      </w:r>
      <w:r>
        <w:t xml:space="preserve">-21 od </w:t>
      </w:r>
      <w:r w:rsidR="0018563E">
        <w:t>1</w:t>
      </w:r>
      <w:r>
        <w:t>8.0</w:t>
      </w:r>
      <w:r w:rsidR="0018563E">
        <w:t>4</w:t>
      </w:r>
      <w:r>
        <w:t>.201</w:t>
      </w:r>
      <w:r w:rsidR="0018563E">
        <w:t>7</w:t>
      </w:r>
      <w:r>
        <w:t>., odnosno da u dogovoru sa stečajn</w:t>
      </w:r>
      <w:r w:rsidR="0018563E">
        <w:t>i</w:t>
      </w:r>
      <w:r>
        <w:t>m upravitelj</w:t>
      </w:r>
      <w:r w:rsidR="0018563E">
        <w:t>e</w:t>
      </w:r>
      <w:r>
        <w:t xml:space="preserve">m </w:t>
      </w:r>
      <w:r w:rsidR="0018563E" w:rsidRPr="0018563E">
        <w:t>dr.sc. Boris</w:t>
      </w:r>
      <w:r w:rsidR="002D3C49">
        <w:t>om</w:t>
      </w:r>
      <w:r w:rsidR="0018563E" w:rsidRPr="0018563E">
        <w:t xml:space="preserve"> Ljubanović, Osijek, Šet. K.F. Šepera 8c, OIB 19311655846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D3C49" w:rsidRPr="002D3C49">
        <w:t xml:space="preserve">10. listopada </w:t>
      </w:r>
      <w:r w:rsidRPr="008D4802">
        <w:t>20</w:t>
      </w:r>
      <w:r w:rsidR="00FF4063" w:rsidRPr="008D4802">
        <w:t>1</w:t>
      </w:r>
      <w:r w:rsidR="002D3C49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2D3C49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2D3C49">
        <w:t>Robert</w:t>
      </w:r>
      <w:r w:rsidR="002D3C49" w:rsidRPr="002D3C49">
        <w:t xml:space="preserve"> Knežević, Babina Greda, Braće Radića 45/A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2D3C49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2D3C49">
        <w:t>Boris Ljubanović</w:t>
      </w:r>
    </w:p>
    <w:p w:rsidRDefault="002D3C49" w:rsidP="002D3C49" w:rsidR="002D3C49" w:rsidRPr="002D3C49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2D3C49">
        <w:rPr>
          <w:rFonts w:cstheme="majorBidi" w:hAnsiTheme="majorBidi" w:asciiTheme="majorBidi"/>
        </w:rPr>
        <w:t xml:space="preserve">mrežna stranica e-Oglasna ploča sudova </w:t>
      </w: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563E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3C49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0F8C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1E3C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078A3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A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A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PROMOBILE j.d.o.o. za servis i prodaju mobilnih uređaja i elektroničke opreme</izvorni_sadrzaj>
    <derivirana_varijabla naziv="DomainObject.Predmet.ProtustrankaFormated_1">  PROMOBILE j.d.o.o. za servis i prodaju mobilnih uređaja i elektroničke opreme</derivirana_varijabla>
  </DomainObject.Predmet.ProtustrankaFormated>
  <DomainObject.Predmet.ProtustrankaFormatedOIB>
    <izvorni_sadrzaj>  PROMOBILE j.d.o.o. za servis i prodaju mobilnih uređaja i elektroničke opreme, OIB 65604354360</izvorni_sadrzaj>
    <derivirana_varijabla naziv="DomainObject.Predmet.ProtustrankaFormatedOIB_1">  PROMOBILE j.d.o.o. za servis i prodaju mobilnih uređaja i elektroničke opreme, OIB 65604354360</derivirana_varijabla>
  </DomainObject.Predmet.ProtustrankaFormatedOIB>
  <DomainObject.Predmet.ProtustrankaFormatedWithAdress>
    <izvorni_sadrzaj> PROMOBILE j.d.o.o. za servis i prodaju mobilnih uređaja i elektroničke opreme, Braće Radića 45/A, 32276 Babina Greda</izvorni_sadrzaj>
    <derivirana_varijabla naziv="DomainObject.Predmet.ProtustrankaFormatedWithAdress_1"> PROMOBILE j.d.o.o. za servis i prodaju mobilnih uređaja i elektroničke opreme, Braće Radića 45/A, 32276 Babina Greda</derivirana_varijabla>
  </DomainObject.Predmet.ProtustrankaFormatedWithAdress>
  <DomainObject.Predmet.ProtustrankaFormatedWithAdressOIB>
    <izvorni_sadrzaj> PROMOBILE j.d.o.o. za servis i prodaju mobilnih uređaja i elektroničke opreme, OIB 65604354360, Braće Radića 45/A, 32276 Babina Greda</izvorni_sadrzaj>
    <derivirana_varijabla naziv="DomainObject.Predmet.ProtustrankaFormatedWithAdressOIB_1"> PROMOBILE j.d.o.o. za servis i prodaju mobilnih uređaja i elektroničke opreme, OIB 65604354360, Braće Radića 45/A, 32276 Babina Greda</derivirana_varijabla>
  </DomainObject.Predmet.ProtustrankaFormatedWithAdressOIB>
  <DomainObject.Predmet.ProtustrankaWithAdress>
    <izvorni_sadrzaj>PROMOBILE j.d.o.o. za servis i prodaju mobilnih uređaja i elektroničke opreme Braće Radića 45/A, 32276 Babina Greda</izvorni_sadrzaj>
    <derivirana_varijabla naziv="DomainObject.Predmet.ProtustrankaWithAdress_1">PROMOBILE j.d.o.o. za servis i prodaju mobilnih uređaja i elektroničke opreme Braće Radića 45/A, 32276 Babina Greda</derivirana_varijabla>
  </DomainObject.Predmet.ProtustrankaWithAdress>
  <DomainObject.Predmet.ProtustrankaWithAdressOIB>
    <izvorni_sadrzaj>PROMOBILE j.d.o.o. za servis i prodaju mobilnih uređaja i elektroničke opreme, OIB 65604354360, Braće Radića 45/A, 32276 Babina Greda</izvorni_sadrzaj>
    <derivirana_varijabla naziv="DomainObject.Predmet.ProtustrankaWithAdressOIB_1">PROMOBILE j.d.o.o. za servis i prodaju mobilnih uređaja i elektroničke opreme, OIB 65604354360, Braće Radića 45/A, 32276 Babina Greda</derivirana_varijabla>
  </DomainObject.Predmet.ProtustrankaWithAdressOIB>
  <DomainObject.Predmet.ProtustrankaNazivFormated>
    <izvorni_sadrzaj>PROMOBILE j.d.o.o. za servis i prodaju mobilnih uređaja i elektroničke opreme</izvorni_sadrzaj>
    <derivirana_varijabla naziv="DomainObject.Predmet.ProtustrankaNazivFormated_1">PROMOBILE j.d.o.o. za servis i prodaju mobilnih uređaja i elektroničke opreme</derivirana_varijabla>
  </DomainObject.Predmet.ProtustrankaNazivFormated>
  <DomainObject.Predmet.ProtustrankaNazivFormatedOIB>
    <izvorni_sadrzaj>PROMOBILE j.d.o.o. za servis i prodaju mobilnih uređaja i elektroničke opreme, OIB 65604354360</izvorni_sadrzaj>
    <derivirana_varijabla naziv="DomainObject.Predmet.ProtustrankaNazivFormatedOIB_1">PROMOBILE j.d.o.o. za servis i prodaju mobilnih uređaja i elektroničke opreme, OIB 65604354360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</izvorni_sadrzaj>
    <derivirana_varijabla naziv="DomainObject.Predmet.StrankaFormated_1">  FINA RC</derivirana_varijabla>
  </DomainObject.Predmet.StrankaFormated>
  <DomainObject.Predmet.StrankaFormatedOIB>
    <izvorni_sadrzaj>  FINA RC, OIB 85821130368</izvorni_sadrzaj>
    <derivirana_varijabla naziv="DomainObject.Predmet.StrankaFormatedOIB_1">  FINA RC, OIB 85821130368</derivirana_varijabla>
  </DomainObject.Predmet.StrankaFormatedOIB>
  <DomainObject.Predmet.StrankaFormatedWithAdress>
    <izvorni_sadrzaj> FINA RC</izvorni_sadrzaj>
    <derivirana_varijabla naziv="DomainObject.Predmet.StrankaFormatedWithAdress_1"> FINA RC</derivirana_varijabla>
  </DomainObject.Predmet.StrankaFormatedWithAdress>
  <DomainObject.Predmet.StrankaFormatedWithAdressOIB>
    <izvorni_sadrzaj> FINA RC, OIB 85821130368</izvorni_sadrzaj>
    <derivirana_varijabla naziv="DomainObject.Predmet.StrankaFormatedWithAdressOIB_1"> FINA RC, OIB 85821130368</derivirana_varijabla>
  </DomainObject.Predmet.StrankaFormatedWithAdressOIB>
  <DomainObject.Predmet.StrankaWithAdress>
    <izvorni_sadrzaj>FINA RC </izvorni_sadrzaj>
    <derivirana_varijabla naziv="DomainObject.Predmet.StrankaWithAdress_1">FINA RC </derivirana_varijabla>
  </DomainObject.Predmet.StrankaWithAdress>
  <DomainObject.Predmet.StrankaWithAdressOIB>
    <izvorni_sadrzaj>FINA RC, OIB 85821130368</izvorni_sadrzaj>
    <derivirana_varijabla naziv="DomainObject.Predmet.StrankaWithAdressOIB_1">FINA RC, OIB 85821130368</derivirana_varijabla>
  </DomainObject.Predmet.StrankaWithAdressOIB>
  <DomainObject.Predmet.StrankaNazivFormated>
    <izvorni_sadrzaj>FINA RC</izvorni_sadrzaj>
    <derivirana_varijabla naziv="DomainObject.Predmet.StrankaNazivFormated_1">FINA RC</derivirana_varijabla>
  </DomainObject.Predmet.StrankaNazivFormated>
  <DomainObject.Predmet.StrankaNazivFormatedOIB>
    <izvorni_sadrzaj>FINA RC, OIB 85821130368</izvorni_sadrzaj>
    <derivirana_varijabla naziv="DomainObject.Predmet.StrankaNazivFormatedOIB_1">FINA RC,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</item>
    </izvorni_sadrzaj>
    <derivirana_varijabla naziv="DomainObject.Predmet.StrankaListFormated_1">
      <item>FINA RC</item>
    </derivirana_varijabla>
  </DomainObject.Predmet.StrankaListFormated>
  <DomainObject.Predmet.StrankaListFormatedOIB>
    <izvorni_sadrzaj>
      <item>FINA RC, OIB 85821130368</item>
    </izvorni_sadrzaj>
    <derivirana_varijabla naziv="DomainObject.Predmet.StrankaListFormatedOIB_1">
      <item>FINA RC, OIB 85821130368</item>
    </derivirana_varijabla>
  </DomainObject.Predmet.StrankaListFormatedOIB>
  <DomainObject.Predmet.StrankaListFormatedWithAdress>
    <izvorni_sadrzaj>
      <item>FINA RC</item>
    </izvorni_sadrzaj>
    <derivirana_varijabla naziv="DomainObject.Predmet.StrankaListFormatedWithAdress_1">
      <item>FINA RC</item>
    </derivirana_varijabla>
  </DomainObject.Predmet.StrankaListFormatedWithAdress>
  <DomainObject.Predmet.StrankaListFormatedWithAdressOIB>
    <izvorni_sadrzaj>
      <item>FINA RC, OIB 85821130368</item>
    </izvorni_sadrzaj>
    <derivirana_varijabla naziv="DomainObject.Predmet.StrankaListFormatedWithAdressOIB_1">
      <item>FINA RC, OIB 85821130368</item>
    </derivirana_varijabla>
  </DomainObject.Predmet.StrankaListFormatedWithAdressOIB>
  <DomainObject.Predmet.StrankaListNazivFormated>
    <izvorni_sadrzaj>
      <item>FINA RC</item>
    </izvorni_sadrzaj>
    <derivirana_varijabla naziv="DomainObject.Predmet.StrankaListNazivFormated_1">
      <item>FINA RC</item>
    </derivirana_varijabla>
  </DomainObject.Predmet.StrankaListNazivFormated>
  <DomainObject.Predmet.StrankaListNazivFormatedOIB>
    <izvorni_sadrzaj>
      <item>FINA RC, OIB 85821130368</item>
    </izvorni_sadrzaj>
    <derivirana_varijabla naziv="DomainObject.Predmet.StrankaListNazivFormatedOIB_1">
      <item>FINA RC, OIB 85821130368</item>
    </derivirana_varijabla>
  </DomainObject.Predmet.StrankaListNazivFormatedOIB>
  <DomainObject.Predmet.ProtuStrankaListFormated>
    <izvorni_sadrzaj>
      <item>PROMOBILE j.d.o.o. za servis i prodaju mobilnih uređaja i elektroničke opreme</item>
    </izvorni_sadrzaj>
    <derivirana_varijabla naziv="DomainObject.Predmet.ProtuStrankaListFormated_1">
      <item>PROMOBILE j.d.o.o. za servis i prodaju mobilnih uređaja i elektroničke opreme</item>
    </derivirana_varijabla>
  </DomainObject.Predmet.ProtuStrankaListFormated>
  <DomainObject.Predmet.ProtuStrankaListFormatedOIB>
    <izvorni_sadrzaj>
      <item>PROMOBILE j.d.o.o. za servis i prodaju mobilnih uređaja i elektroničke opreme, OIB 65604354360</item>
    </izvorni_sadrzaj>
    <derivirana_varijabla naziv="DomainObject.Predmet.ProtuStrankaListFormatedOIB_1">
      <item>PROMOBILE j.d.o.o. za servis i prodaju mobilnih uređaja i elektroničke opreme, OIB 65604354360</item>
    </derivirana_varijabla>
  </DomainObject.Predmet.ProtuStrankaListFormatedOIB>
  <DomainObject.Predmet.ProtuStrankaListFormatedWithAdress>
    <izvorni_sadrzaj>
      <item>PROMOBILE j.d.o.o. za servis i prodaju mobilnih uređaja i elektroničke opreme, Braće Radića 45/A, 32276 Babina Greda</item>
    </izvorni_sadrzaj>
    <derivirana_varijabla naziv="DomainObject.Predmet.ProtuStrankaListFormatedWithAdress_1">
      <item>PROMOBILE j.d.o.o. za servis i prodaju mobilnih uređaja i elektroničke opreme, Braće Radića 45/A, 32276 Babina Greda</item>
    </derivirana_varijabla>
  </DomainObject.Predmet.ProtuStrankaListFormatedWithAdress>
  <DomainObject.Predmet.ProtuStrankaListFormatedWithAdressOIB>
    <izvorni_sadrzaj>
      <item>PROMOBILE j.d.o.o. za servis i prodaju mobilnih uređaja i elektroničke opreme, OIB 65604354360, Braće Radića 45/A, 32276 Babina Greda</item>
    </izvorni_sadrzaj>
    <derivirana_varijabla naziv="DomainObject.Predmet.ProtuStrankaListFormatedWithAdressOIB_1">
      <item>PROMOBILE j.d.o.o. za servis i prodaju mobilnih uređaja i elektroničke opreme, OIB 65604354360, Braće Radića 45/A, 32276 Babina Greda</item>
    </derivirana_varijabla>
  </DomainObject.Predmet.ProtuStrankaListFormatedWithAdressOIB>
  <DomainObject.Predmet.ProtuStrankaListNazivFormated>
    <izvorni_sadrzaj>
      <item>PROMOBILE j.d.o.o. za servis i prodaju mobilnih uređaja i elektroničke opreme</item>
    </izvorni_sadrzaj>
    <derivirana_varijabla naziv="DomainObject.Predmet.ProtuStrankaListNazivFormated_1">
      <item>PROMOBILE j.d.o.o. za servis i prodaju mobilnih uređaja i elektroničke opreme</item>
    </derivirana_varijabla>
  </DomainObject.Predmet.ProtuStrankaListNazivFormated>
  <DomainObject.Predmet.ProtuStrankaListNazivFormatedOIB>
    <izvorni_sadrzaj>
      <item>PROMOBILE j.d.o.o. za servis i prodaju mobilnih uređaja i elektroničke opreme, OIB 65604354360</item>
    </izvorni_sadrzaj>
    <derivirana_varijabla naziv="DomainObject.Predmet.ProtuStrankaListNazivFormatedOIB_1">
      <item>PROMOBILE j.d.o.o. za servis i prodaju mobilnih uređaja i elektroničke opreme, OIB 65604354360</item>
    </derivirana_varijabla>
  </DomainObject.Predmet.ProtuStrankaListNazivFormatedOIB>
  <DomainObject.Predmet.OstaliListFormated>
    <izvorni_sadrzaj>
      <item>Boris Ljubanović</item>
      <item>ŽDO GUO Vukovar</item>
      <item>Robert Knežević</item>
    </izvorni_sadrzaj>
    <derivirana_varijabla naziv="DomainObject.Predmet.OstaliListFormated_1">
      <item>Boris Ljubanović</item>
      <item>ŽDO GUO Vukovar</item>
      <item>Robert Knežević</item>
    </derivirana_varijabla>
  </DomainObject.Predmet.OstaliListFormated>
  <DomainObject.Predmet.OstaliListFormatedOIB>
    <izvorni_sadrzaj>
      <item>Boris Ljubanović, OIB 19311655846</item>
      <item>ŽDO GUO Vukovar</item>
      <item>Robert Knežević, OIB 83818957686</item>
    </izvorni_sadrzaj>
    <derivirana_varijabla naziv="DomainObject.Predmet.OstaliListFormatedOIB_1">
      <item>Boris Ljubanović, OIB 19311655846</item>
      <item>ŽDO GUO Vukovar</item>
      <item>Robert Knežević, OIB 83818957686</item>
    </derivirana_varijabla>
  </DomainObject.Predmet.OstaliListFormatedOIB>
  <DomainObject.Predmet.OstaliListFormatedWithAdress>
    <izvorni_sadrzaj>
      <item>Boris Ljubanović, Šet. K.F. Šepera 8c, 31000 Osijek</item>
      <item>ŽDO GUO Vukovar</item>
      <item>Robert Knežević, Braće Radića 45/A, 32276 Babina Greda</item>
    </izvorni_sadrzaj>
    <derivirana_varijabla naziv="DomainObject.Predmet.OstaliListFormatedWithAdress_1">
      <item>Boris Ljubanović, Šet. K.F. Šepera 8c, 31000 Osijek</item>
      <item>ŽDO GUO Vukovar</item>
      <item>Robert Knežević, Braće Radića 45/A, 32276 Babina Greda</item>
    </derivirana_varijabla>
  </DomainObject.Predmet.OstaliListFormatedWithAdress>
  <DomainObject.Predmet.OstaliListFormatedWithAdressOIB>
    <izvorni_sadrzaj>
      <item>Boris Ljubanović, OIB 19311655846, Šet. K.F. Šepera 8c, 31000 Osijek</item>
      <item>ŽDO GUO Vukovar</item>
      <item>Robert Knežević, OIB 83818957686, Braće Radića 45/A, 32276 Babina Greda</item>
    </izvorni_sadrzaj>
    <derivirana_varijabla naziv="DomainObject.Predmet.OstaliListFormatedWithAdressOIB_1">
      <item>Boris Ljubanović, OIB 19311655846, Šet. K.F. Šepera 8c, 31000 Osijek</item>
      <item>ŽDO GUO Vukovar</item>
      <item>Robert Knežević, OIB 83818957686, Braće Radića 45/A, 32276 Babina Greda</item>
    </derivirana_varijabla>
  </DomainObject.Predmet.OstaliListFormatedWithAdressOIB>
  <DomainObject.Predmet.OstaliListNazivFormated>
    <izvorni_sadrzaj>
      <item>Boris Ljubanović</item>
      <item>ŽDO GUO Vukovar</item>
      <item>Robert Knežević</item>
    </izvorni_sadrzaj>
    <derivirana_varijabla naziv="DomainObject.Predmet.OstaliListNazivFormated_1">
      <item>Boris Ljubanović</item>
      <item>ŽDO GUO Vukovar</item>
      <item>Robert Knežević</item>
    </derivirana_varijabla>
  </DomainObject.Predmet.OstaliListNazivFormated>
  <DomainObject.Predmet.OstaliListNazivFormatedOIB>
    <izvorni_sadrzaj>
      <item>Boris Ljubanović, OIB 19311655846</item>
      <item>ŽDO GUO Vukovar</item>
      <item>Robert Knežević, OIB 83818957686</item>
    </izvorni_sadrzaj>
    <derivirana_varijabla naziv="DomainObject.Predmet.OstaliListNazivFormatedOIB_1">
      <item>Boris Ljubanović, OIB 19311655846</item>
      <item>ŽDO GUO Vukovar</item>
      <item>Robert Knežević, OIB 83818957686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</izvorni_sadrzaj>
    <derivirana_varijabla naziv="DomainObject.Predmet.StrankaIDrugi_1">FINA RC</derivirana_varijabla>
  </DomainObject.Predmet.StrankaIDrugi>
  <DomainObject.Predmet.ProtustrankaIDrugi>
    <izvorni_sadrzaj>PROMOBILE j.d.o.o. za servis i prodaju mobilnih uređaja i elektroničke opreme</izvorni_sadrzaj>
    <derivirana_varijabla naziv="DomainObject.Predmet.ProtustrankaIDrugi_1">PROMOBILE j.d.o.o. za servis i prodaju mobilnih uređaja i elektroničke opreme</derivirana_varijabla>
  </DomainObject.Predmet.ProtustrankaIDrugi>
  <DomainObject.Predmet.StrankaIDrugiAdressOIB>
    <izvorni_sadrzaj>FINA RC, OIB 85821130368</izvorni_sadrzaj>
    <derivirana_varijabla naziv="DomainObject.Predmet.StrankaIDrugiAdressOIB_1">FINA RC, OIB 85821130368</derivirana_varijabla>
  </DomainObject.Predmet.StrankaIDrugiAdressOIB>
  <DomainObject.Predmet.ProtustrankaIDrugiAdressOIB>
    <izvorni_sadrzaj>PROMOBILE j.d.o.o. za servis i prodaju mobilnih uređaja i elektroničke opreme, OIB 65604354360, Braće Radića 45/A, 32276 Babina Greda</izvorni_sadrzaj>
    <derivirana_varijabla naziv="DomainObject.Predmet.ProtustrankaIDrugiAdressOIB_1">PROMOBILE j.d.o.o. za servis i prodaju mobilnih uređaja i elektroničke opreme, OIB 65604354360, Braće Radića 45/A,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St-15/2017-21</izvorni_sadrzaj>
    <derivirana_varijabla naziv="DomainObject.Predmet.OdlukaRjesenje.Oznaka_1">St-15/2017-21</derivirana_varijabla>
  </DomainObject.Predmet.OdlukaRjesenje.Oznaka>
  <DomainObject.Predmet.SudioniciListNaziv>
    <izvorni_sadrzaj>
      <item>FINA RC</item>
      <item>PROMOBILE j.d.o.o. za servis i prodaju mobilnih uređaja i elektroničke opreme</item>
      <item>Boris Ljubanović</item>
      <item>ŽDO GUO Vukovar</item>
      <item>Robert Knežević</item>
    </izvorni_sadrzaj>
    <derivirana_varijabla naziv="DomainObject.Predmet.SudioniciListNaziv_1">
      <item>FINA RC</item>
      <item>PROMOBILE j.d.o.o. za servis i prodaju mobilnih uređaja i elektroničke opreme</item>
      <item>Boris Ljubanović</item>
      <item>ŽDO GUO Vukovar</item>
      <item>Robert Knežević</item>
    </derivirana_varijabla>
  </DomainObject.Predmet.SudioniciListNaziv>
  <DomainObject.Predmet.SudioniciListAdressOIB>
    <izvorni_sadrzaj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izvorni_sadrzaj>
    <derivirana_varijabla naziv="DomainObject.Predmet.SudioniciListAdressOIB_1"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65604354360</item>
      <item>, OIB 19311655846</item>
      <item>, OIB null</item>
      <item>, OIB 83818957686</item>
    </izvorni_sadrzaj>
    <derivirana_varijabla naziv="DomainObject.Predmet.SudioniciListNazivOIB_1">
      <item>, OIB 85821130368</item>
      <item>, OIB 65604354360</item>
      <item>, OIB 19311655846</item>
      <item>, OIB null</item>
      <item>, OIB 83818957686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265</properties:Words>
  <properties:Characters>1468</properties:Characters>
  <properties:Lines>43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2017-10-10T07:17:00Z</cp:lastPrinted>
  <dcterms:modified xmlns:xsi="http://www.w3.org/2001/XMLSchema-instance" xsi:type="dcterms:W3CDTF">2017-10-10T09:44:00Z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