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ea11" w14:paraId="7c5ea11" w:rsidRDefault="00C056A2" w:rsidP="00C056A2" w:rsidR="00C056A2">
      <w:pPr>
        <w:pStyle w:val="Bezproreda"/>
        <w15:collapsed w:val="false"/>
      </w:pPr>
      <w:bookmarkStart w:name="_GoBack" w:id="0"/>
      <w:bookmarkEnd w:id="0"/>
    </w:p>
    <w:p w:rsidRDefault="00C056A2" w:rsidP="00C056A2" w:rsidR="00C056A2">
      <w:pPr>
        <w:pStyle w:val="Bezproreda"/>
        <w:ind w:firstLine="708" w:left="5664"/>
      </w:pPr>
      <w:r>
        <w:t>1 St-43/2014-89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 nad stečajnim dužnicima:  Brestovac – Tvornica namještaja d.o.o. u stečaju, Garešnički Brestovac , Brestovačka 33, OIB : 79390227771,    dana 21. listopada 2015. godine donio je slijedeći 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  <w:jc w:val="center"/>
      </w:pPr>
      <w:r>
        <w:t>Z A K L J U Č A K</w:t>
      </w:r>
    </w:p>
    <w:p w:rsidRDefault="00C056A2" w:rsidP="00C056A2" w:rsidR="00C056A2">
      <w:pPr>
        <w:pStyle w:val="Bezproreda"/>
        <w:jc w:val="center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I  Prodaje se imovina stečajnog dužnika Brestovac – Tvornica namještaja d.o.o. u stečaju, Garešnički Brestovac , Brestovačka 33, OIB : 79390227771, i to: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- nekretnine upisane u </w:t>
      </w:r>
      <w:proofErr w:type="spellStart"/>
      <w:r>
        <w:t>zk</w:t>
      </w:r>
      <w:proofErr w:type="spellEnd"/>
      <w:r>
        <w:t xml:space="preserve">. ul. br. 2585 k.o. Garešnica, i to </w:t>
      </w:r>
      <w:proofErr w:type="spellStart"/>
      <w:r>
        <w:t>čkbr</w:t>
      </w:r>
      <w:proofErr w:type="spellEnd"/>
      <w:r>
        <w:t xml:space="preserve">. 1874/2 upravna zgrada Tvornice namještaja i Pilane, proizvodna hala- ručna obrada, lakirnica i </w:t>
      </w:r>
      <w:proofErr w:type="spellStart"/>
      <w:r>
        <w:t>politirnica</w:t>
      </w:r>
      <w:proofErr w:type="spellEnd"/>
      <w:r>
        <w:t xml:space="preserve">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</w:t>
      </w:r>
      <w:proofErr w:type="spellStart"/>
      <w:r>
        <w:t>ljepiona</w:t>
      </w:r>
      <w:proofErr w:type="spellEnd"/>
      <w:r>
        <w:t xml:space="preserve">, </w:t>
      </w:r>
      <w:proofErr w:type="spellStart"/>
      <w:r>
        <w:t>Anex</w:t>
      </w:r>
      <w:proofErr w:type="spellEnd"/>
      <w:r>
        <w:t xml:space="preserve"> tvornice namještaja, </w:t>
      </w:r>
      <w:proofErr w:type="spellStart"/>
      <w:r>
        <w:t>nadstrešica</w:t>
      </w:r>
      <w:proofErr w:type="spellEnd"/>
      <w:r>
        <w:t xml:space="preserve"> suhe građe i skladište ploča, šupa-</w:t>
      </w:r>
      <w:proofErr w:type="spellStart"/>
      <w:r>
        <w:t>nadstrešica</w:t>
      </w:r>
      <w:proofErr w:type="spellEnd"/>
      <w:r>
        <w:t xml:space="preserve"> za suhu građu, porta I, priručno skladište boja, lakova i maziva i komorska sušara II (nova) površine 4 jutra i 125 hvati i </w:t>
      </w:r>
      <w:proofErr w:type="spellStart"/>
      <w:r>
        <w:t>čkbr</w:t>
      </w:r>
      <w:proofErr w:type="spellEnd"/>
      <w:r>
        <w:t>. 1874/24 skladište goriva, maziva i lakova površine 543 hvata, po počet</w:t>
      </w:r>
      <w:r w:rsidR="006541D6">
        <w:t>noj prodajnoj cijeni od  3.205.440,00</w:t>
      </w:r>
      <w:r>
        <w:t xml:space="preserve"> kuna, 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-nekretnine upisane u </w:t>
      </w:r>
      <w:proofErr w:type="spellStart"/>
      <w:r>
        <w:t>zk</w:t>
      </w:r>
      <w:proofErr w:type="spellEnd"/>
      <w:r>
        <w:t xml:space="preserve">. ul. br. 2906 k.o. Garešnica i to </w:t>
      </w:r>
      <w:proofErr w:type="spellStart"/>
      <w:r>
        <w:t>čkbr</w:t>
      </w:r>
      <w:proofErr w:type="spellEnd"/>
      <w:r>
        <w:t xml:space="preserve">. 1874/30 poslovna zgrada i dvorište u Brestovačkoj ulici  površine  1 jutro i 10 </w:t>
      </w:r>
      <w:proofErr w:type="spellStart"/>
      <w:r>
        <w:t>čhv</w:t>
      </w:r>
      <w:proofErr w:type="spellEnd"/>
      <w:r>
        <w:t>,   po početnoj pr</w:t>
      </w:r>
      <w:r w:rsidR="006541D6">
        <w:t>odajnoj cijeni  od  794.880,00</w:t>
      </w:r>
      <w:r>
        <w:t xml:space="preserve"> kuna, opterećene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razlučnog</w:t>
      </w:r>
      <w:proofErr w:type="spellEnd"/>
      <w:r>
        <w:t xml:space="preserve"> vjerovnika Zagrebačke banke d.d. Zagreb.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>. I ovog Zaključka, time da će se iste prodavati skupno sa nekretninama stečajnih dužnika BRESTOVAC – drvni kombinat d.d. Garešnički Brestovac (po Zaključku Trgovačkog suda u B</w:t>
      </w:r>
      <w:r w:rsidR="004A4B8C">
        <w:t xml:space="preserve">jelovaru </w:t>
      </w:r>
      <w:proofErr w:type="spellStart"/>
      <w:r w:rsidR="004A4B8C">
        <w:t>posl</w:t>
      </w:r>
      <w:proofErr w:type="spellEnd"/>
      <w:r w:rsidR="004A4B8C">
        <w:t>. br. St-41/2014-91</w:t>
      </w:r>
      <w:r>
        <w:t xml:space="preserve">  i BRESTOVAC – PILANA d.o.o. Garešnički Brestovac (</w:t>
      </w:r>
      <w:r w:rsidR="004A4B8C">
        <w:t>po Zaključku  br. St-42/2014-101 od 21. listopada</w:t>
      </w:r>
      <w:r>
        <w:t xml:space="preserve"> 2015. godine). 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III Nekretnine  iz točke I  ovog Za</w:t>
      </w:r>
      <w:r w:rsidR="006541D6">
        <w:t>ključka prodavat će se na sedmoj</w:t>
      </w:r>
      <w:r>
        <w:t xml:space="preserve"> usmenoj javnoj  dražbi, koja će se održati </w:t>
      </w:r>
    </w:p>
    <w:p w:rsidRDefault="00C056A2" w:rsidP="00C056A2" w:rsidR="00C056A2">
      <w:pPr>
        <w:pStyle w:val="Bezproreda"/>
      </w:pPr>
    </w:p>
    <w:p w:rsidRDefault="006541D6" w:rsidP="006541D6" w:rsidR="00C056A2">
      <w:pPr>
        <w:pStyle w:val="Bezproreda"/>
        <w:jc w:val="center"/>
      </w:pPr>
      <w:r>
        <w:t>dana   12. studenog</w:t>
      </w:r>
      <w:r w:rsidR="00C056A2">
        <w:t xml:space="preserve"> 2015. godine u  10,00 sati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a održavanje ročišta za prodaju povjerava se javnom bilježniku Mariji Čulo Poljak iz Bjelovara, Trg Eugena Kvaternika 2.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lastRenderedPageBreak/>
        <w:t>IV  Uvjeti prodaje :</w:t>
      </w:r>
    </w:p>
    <w:p w:rsidRDefault="00C056A2" w:rsidP="00C056A2" w:rsidR="00C056A2">
      <w:pPr>
        <w:pStyle w:val="Bezproreda"/>
      </w:pPr>
      <w:r>
        <w:t xml:space="preserve">         </w:t>
      </w:r>
    </w:p>
    <w:p w:rsidRDefault="00C056A2" w:rsidP="00C056A2" w:rsidR="00C056A2">
      <w:pPr>
        <w:pStyle w:val="Bezproreda"/>
      </w:pPr>
      <w:r>
        <w:t>1.Nekretnine navedene u točki I  ovog Zaključka  na ročištu za dražbu ne mogu biti prodane za cijenu ispod početne prodajne cijene k</w:t>
      </w:r>
      <w:r w:rsidR="006541D6">
        <w:t>oja ukupno iznosi  4.320.000,00</w:t>
      </w:r>
      <w:r>
        <w:t xml:space="preserve"> kuna</w:t>
      </w:r>
      <w:r w:rsidR="004A4B8C">
        <w:t xml:space="preserve"> (slovima: </w:t>
      </w:r>
      <w:proofErr w:type="spellStart"/>
      <w:r w:rsidR="004A4B8C">
        <w:t>četirimilionatristodvadesettisućakuna</w:t>
      </w:r>
      <w:proofErr w:type="spellEnd"/>
      <w:r w:rsidR="004A4B8C">
        <w:t xml:space="preserve"> </w:t>
      </w:r>
      <w:r>
        <w:t xml:space="preserve"> i 00 lipa).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Poreze, pristojbe i troškove koji nisu sadržani u početnim cijenama oglašenih nekretnina kupac je dužan platiti u skladu sa zakonom.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 V  Pravo nadmetanja imaju sve pravne i fizičke osobe u skladu sa zakonskim propisima. Kao ponuditelji na usmenoj javnoj dražbi mogu sudjelova</w:t>
      </w:r>
      <w:r w:rsidR="006541D6">
        <w:t>ti osobe koje najkasnije do   9.  studenog</w:t>
      </w:r>
      <w:r>
        <w:t xml:space="preserve">   2015. godine uplate osiguranje u visini 10% od utvrđene početne prodajne cijene, na račun Trgovačkog suda u Bjelovaru broj: IBAN HR6123900011300000630, s pozivom na broj 05-540-43-2014. 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 xml:space="preserve">VIII Nakon što kupac položi kupovinu i rješenje o dosudi postane pravomoćno sud će </w:t>
      </w:r>
    </w:p>
    <w:p w:rsidRDefault="00C056A2" w:rsidP="00C056A2" w:rsidR="00C056A2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IX   Razgledanje nekretnina  te uvid u procijene vrijednosti istih mogu se obaviti uz prethodni dogovor sa stečajnim upraviteljima na broj :  098 343 167.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X Ovaj Zaključak će se objaviti na oglasnoj ploči Trgovačkog suda u Bjelovaru i na e-oglasnoj ploči.</w:t>
      </w:r>
    </w:p>
    <w:p w:rsidRDefault="00C056A2" w:rsidP="00C056A2" w:rsidR="00C056A2">
      <w:pPr>
        <w:pStyle w:val="Bezproreda"/>
      </w:pPr>
    </w:p>
    <w:p w:rsidRDefault="006541D6" w:rsidP="00C056A2" w:rsidR="00C056A2">
      <w:pPr>
        <w:pStyle w:val="Bezproreda"/>
      </w:pPr>
      <w:r>
        <w:t xml:space="preserve"> U Bjelovaru,   21. listopada</w:t>
      </w:r>
      <w:r w:rsidR="00C056A2">
        <w:t xml:space="preserve">  2015.</w:t>
      </w:r>
    </w:p>
    <w:p w:rsidRDefault="006541D6" w:rsidP="00C056A2" w:rsidR="006541D6">
      <w:pPr>
        <w:pStyle w:val="Bezproreda"/>
      </w:pPr>
    </w:p>
    <w:p w:rsidRDefault="006541D6" w:rsidP="006541D6" w:rsidR="00C056A2">
      <w:pPr>
        <w:pStyle w:val="Bezproreda"/>
        <w:ind w:firstLine="708" w:left="4248"/>
      </w:pPr>
      <w:r>
        <w:t xml:space="preserve">    </w:t>
      </w:r>
      <w:r w:rsidR="00C056A2">
        <w:t xml:space="preserve"> S</w:t>
      </w:r>
      <w:r>
        <w:t xml:space="preserve"> </w:t>
      </w:r>
      <w:r w:rsidR="00C056A2">
        <w:t>U</w:t>
      </w:r>
      <w:r>
        <w:t xml:space="preserve"> </w:t>
      </w:r>
      <w:r w:rsidR="00C056A2">
        <w:t>D</w:t>
      </w:r>
      <w:r>
        <w:t xml:space="preserve"> </w:t>
      </w:r>
      <w:r w:rsidR="00C056A2">
        <w:t>A</w:t>
      </w:r>
      <w:r>
        <w:t xml:space="preserve"> </w:t>
      </w:r>
      <w:r w:rsidR="00C056A2">
        <w:t>C</w:t>
      </w:r>
    </w:p>
    <w:p w:rsidRDefault="00C056A2" w:rsidP="00C056A2" w:rsidR="00C056A2">
      <w:pPr>
        <w:pStyle w:val="Bezproreda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r>
        <w:t>POUKA O PRAVNOM LIJEKU: Protiv ovog Zaključka nema mjesta pravnom lijeku (čl. 11. SZ).</w:t>
      </w:r>
    </w:p>
    <w:p w:rsidRDefault="00C056A2" w:rsidP="00C056A2" w:rsidR="00C056A2">
      <w:pPr>
        <w:pStyle w:val="Bezproreda"/>
      </w:pPr>
    </w:p>
    <w:p w:rsidRDefault="00C056A2" w:rsidP="00C056A2" w:rsidR="00C056A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056A2" w:rsidP="00C056A2" w:rsidR="00C056A2">
      <w:pPr>
        <w:pStyle w:val="Bezproreda"/>
      </w:pPr>
      <w:r>
        <w:t>Dna: stečajnom upravitelju</w:t>
      </w:r>
    </w:p>
    <w:p w:rsidRDefault="00C056A2" w:rsidP="00C056A2" w:rsidR="00C056A2">
      <w:pPr>
        <w:pStyle w:val="Bezproreda"/>
      </w:pPr>
      <w:r>
        <w:t xml:space="preserve">          </w:t>
      </w:r>
      <w:proofErr w:type="spellStart"/>
      <w:r>
        <w:t>razlučnim</w:t>
      </w:r>
      <w:proofErr w:type="spellEnd"/>
      <w:r>
        <w:t xml:space="preserve"> vjerovnicima</w:t>
      </w:r>
    </w:p>
    <w:p w:rsidRDefault="00C056A2" w:rsidP="00C056A2" w:rsidR="00C056A2">
      <w:pPr>
        <w:pStyle w:val="Bezproreda"/>
      </w:pPr>
      <w:r>
        <w:t xml:space="preserve">          </w:t>
      </w:r>
      <w:proofErr w:type="spellStart"/>
      <w:r>
        <w:t>oglana</w:t>
      </w:r>
      <w:proofErr w:type="spellEnd"/>
      <w:r>
        <w:t xml:space="preserve"> ploča - ovdje</w:t>
      </w:r>
    </w:p>
    <w:p w:rsidRDefault="00C056A2" w:rsidP="00C056A2" w:rsidR="00C056A2">
      <w:pPr>
        <w:pStyle w:val="Bezproreda"/>
      </w:pPr>
      <w:r>
        <w:t xml:space="preserve">           </w:t>
      </w:r>
      <w:proofErr w:type="spellStart"/>
      <w:r w:rsidR="006541D6">
        <w:t>Roč</w:t>
      </w:r>
      <w:proofErr w:type="spellEnd"/>
      <w:r w:rsidR="006541D6">
        <w:t>. 12. 11</w:t>
      </w:r>
      <w:r>
        <w:t>. 2015.</w:t>
      </w:r>
      <w:r w:rsidR="004A4B8C">
        <w:t xml:space="preserve"> u 10,00 sati kod javnog bilježnika</w:t>
      </w:r>
    </w:p>
    <w:p w:rsidRDefault="006541D6" w:rsidP="00C056A2" w:rsidR="00C056A2">
      <w:pPr>
        <w:pStyle w:val="Bezproreda"/>
      </w:pPr>
      <w:r>
        <w:t>Bjelovar, 21. 10</w:t>
      </w:r>
      <w:r w:rsidR="00C056A2">
        <w:t>. 2015.</w:t>
      </w:r>
    </w:p>
    <w:p w:rsidRDefault="004A4B8C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6A2"/>
    <w:rsid w:val="004A4B8C"/>
    <w:rsid w:val="006541D6"/>
    <w:rsid w:val="00A92139"/>
    <w:rsid w:val="00B07D3A"/>
    <w:rsid w:val="00C0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56A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56A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A4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56A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56A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A4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45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St-43/2014-89</izvorni_sadrzaj>
    <derivirana_varijabla naziv="DomainObject.Oznaka_1">St-43/2014-89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St-43/2014-89</izvorni_sadrzaj>
    <derivirana_varijabla naziv="DomainObject.PoslovniBrojDokumenta_1">St-43/2014-89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4049</properties:Characters>
  <properties:Lines>103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2015-10-21T10:48:00Z</dcterms:created>
  <dc:creator>Vesna Dragišić</dc:creator>
  <cp:lastModifiedBy>Vesna Dragišić</cp:lastModifiedBy>
  <cp:lastPrinted>2015-10-21T11:07:00Z</cp:lastPrinted>
  <dcterms:modified xmlns:xsi="http://www.w3.org/2001/XMLSchema-instance" xsi:type="dcterms:W3CDTF">2015-10-21T11:09:00Z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St-43/2014-89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