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2ba4" w14:paraId="f8c2ba4" w:rsidRDefault="00AE649C" w:rsidP="00FA5B5E" w:rsidR="00AE649C" w:rsidRPr="00B76F3C">
      <w:pPr>
        <w:pStyle w:val="Naslov3"/>
        <w15:collapsed w:val="false"/>
      </w:pPr>
    </w:p>
    <w:p w:rsidRDefault="00C0466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0466D" w:rsidP="00C0466D" w:rsidR="00C0466D" w:rsidRPr="00C0466D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C0466D">
        <w:rPr>
          <w:rFonts w:cs="Times New Roman" w:eastAsia="Times New Roman"/>
          <w:lang w:val="en-US"/>
        </w:rPr>
        <w:t>9 St-291/2016</w:t>
      </w:r>
      <w:proofErr w:type="gramEnd"/>
    </w:p>
    <w:p w:rsidRDefault="00C0466D" w:rsidP="00C0466D" w:rsidR="00C0466D" w:rsidRPr="00C0466D">
      <w:pPr>
        <w:spacing w:after="0"/>
        <w:jc w:val="right"/>
        <w:rPr>
          <w:rFonts w:cs="Times New Roman" w:eastAsia="Times New Roman"/>
          <w:lang w:val="en-US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  <w:lang w:val="en-US"/>
        </w:rPr>
      </w:pPr>
      <w:r w:rsidRPr="00C0466D">
        <w:rPr>
          <w:rFonts w:cs="Times New Roman" w:eastAsia="Times New Roman"/>
          <w:lang w:val="en-US"/>
        </w:rPr>
        <w:t>REPUBLIKA HRVATSKA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  <w:lang w:val="en-US"/>
        </w:rPr>
      </w:pPr>
      <w:r w:rsidRPr="00C0466D">
        <w:rPr>
          <w:rFonts w:cs="Times New Roman" w:eastAsia="Times New Roman"/>
          <w:lang w:val="en-US"/>
        </w:rPr>
        <w:t>TRGOVAČKI SUD U ZADRU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  <w:lang w:val="en-US"/>
        </w:rPr>
      </w:pPr>
      <w:r w:rsidRPr="00C0466D">
        <w:rPr>
          <w:rFonts w:cs="Times New Roman" w:eastAsia="Times New Roman"/>
          <w:lang w:val="en-US"/>
        </w:rPr>
        <w:t>STALNA SLUŽBA U ŠIBENIKU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  <w:lang w:val="en-US"/>
        </w:rPr>
      </w:pP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  <w:lang w:val="en-US"/>
        </w:rPr>
      </w:pPr>
      <w:r w:rsidRPr="00C0466D">
        <w:rPr>
          <w:rFonts w:cs="Times New Roman" w:eastAsia="Times New Roman"/>
          <w:lang w:val="en-US"/>
        </w:rPr>
        <w:t xml:space="preserve">R E P U B L I K </w:t>
      </w:r>
      <w:proofErr w:type="gramStart"/>
      <w:r w:rsidRPr="00C0466D">
        <w:rPr>
          <w:rFonts w:cs="Times New Roman" w:eastAsia="Times New Roman"/>
          <w:lang w:val="en-US"/>
        </w:rPr>
        <w:t>A  H</w:t>
      </w:r>
      <w:proofErr w:type="gramEnd"/>
      <w:r w:rsidRPr="00C0466D">
        <w:rPr>
          <w:rFonts w:cs="Times New Roman" w:eastAsia="Times New Roman"/>
          <w:lang w:val="en-US"/>
        </w:rPr>
        <w:t xml:space="preserve"> R V A T S K A</w:t>
      </w: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  <w:lang w:val="en-US"/>
        </w:rPr>
      </w:pP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  <w:lang w:val="en-US"/>
        </w:rPr>
      </w:pPr>
      <w:r w:rsidRPr="00C0466D">
        <w:rPr>
          <w:rFonts w:cs="Times New Roman" w:eastAsia="Times New Roman"/>
          <w:lang w:val="en-US"/>
        </w:rPr>
        <w:t>R J E Š E N J E</w:t>
      </w: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  <w:lang w:val="en-US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  <w:lang w:val="en-US"/>
        </w:rPr>
        <w:tab/>
      </w:r>
      <w:r w:rsidRPr="00C0466D">
        <w:rPr>
          <w:rFonts w:cs="Times New Roman" w:eastAsia="Times New Roman"/>
        </w:rPr>
        <w:t xml:space="preserve">Trgovački sud u Zadru, Stalna služba u Šibeniku, po sucu Terezija Goreta kao stečajnom sucu, povodom prijedloga za otvaranje stečajnog postupka nad dužnikom A Z COMMERCE d.o.o. za građevinarstvo i trgovinu iz Šibenika, Vrpoljački put 2/G, OIB: 44166123321, dana 07. travnja 2016. godine 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</w:rPr>
      </w:pPr>
      <w:r w:rsidRPr="00C0466D">
        <w:rPr>
          <w:rFonts w:cs="Times New Roman" w:eastAsia="Times New Roman"/>
        </w:rPr>
        <w:t>r i j e š i o  j e</w:t>
      </w: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>I.</w:t>
      </w:r>
      <w:r w:rsidRPr="00C0466D">
        <w:rPr>
          <w:rFonts w:cs="Times New Roman" w:eastAsia="Times New Roman"/>
        </w:rPr>
        <w:tab/>
        <w:t>Poziva se zakonski zastupnik ZORAN ALEKSIĆ iz Šibenika, Varaždinska 32, OIB: 26436930550, u roku od 8 dana platiti iznos predujma od 1.000,00 kuna u Fond za namirenje troškova stečajnog postupka na žiro - račun ovog suda kod Hrvatske poštanske banke broj: HR4323900011300000857 poziv na broj 05 100-291-16 te u istom roku dostaviti dokaz o uplati (s naznakom Fond ZP 111. SZ).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 xml:space="preserve">II. </w:t>
      </w:r>
      <w:r w:rsidRPr="00C0466D">
        <w:rPr>
          <w:rFonts w:cs="Times New Roman" w:eastAsia="Times New Roman"/>
        </w:rPr>
        <w:tab/>
        <w:t>Ako osoba iz točke I. ovog rješenja ne plati predujam u propisanom roku, primijenit će se pravila o prisilnoj naplati.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</w:rPr>
      </w:pPr>
      <w:r w:rsidRPr="00C0466D">
        <w:rPr>
          <w:rFonts w:cs="Times New Roman" w:eastAsia="Times New Roman"/>
        </w:rPr>
        <w:t xml:space="preserve">Obrazloženje </w:t>
      </w: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ab/>
        <w:t>Kod ovog suda pod gornjim poslovnim brojem zaprimljen je prijedlog predlagatelja Financijske agencije za otvaranje stečajnog postupka nad dužnikom A Z COMMERCE d.o.o. za građevinarstvo i trgovinu iz Šibenika, Vrpoljački put 2/G, OIB: 44166123321.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ab/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</w:t>
      </w:r>
      <w:proofErr w:type="spellStart"/>
      <w:r w:rsidRPr="00C0466D">
        <w:rPr>
          <w:rFonts w:cs="Times New Roman" w:eastAsia="Times New Roman"/>
        </w:rPr>
        <w:t>prijdlog</w:t>
      </w:r>
      <w:proofErr w:type="spellEnd"/>
      <w:r w:rsidRPr="00C0466D">
        <w:rPr>
          <w:rFonts w:cs="Times New Roman" w:eastAsia="Times New Roman"/>
        </w:rPr>
        <w:t xml:space="preserve"> za otvaranje stečajnog </w:t>
      </w:r>
      <w:proofErr w:type="spellStart"/>
      <w:r w:rsidRPr="00C0466D">
        <w:rPr>
          <w:rFonts w:cs="Times New Roman" w:eastAsia="Times New Roman"/>
        </w:rPr>
        <w:t>posutpka</w:t>
      </w:r>
      <w:proofErr w:type="spellEnd"/>
      <w:r w:rsidRPr="00C0466D">
        <w:rPr>
          <w:rFonts w:cs="Times New Roman" w:eastAsia="Times New Roman"/>
        </w:rPr>
        <w:t xml:space="preserve"> platiti predujam u Fond za namirenje troškova stečajnog postupka (čl. 111. SZ-a), uz upozorenje o posljedicama </w:t>
      </w:r>
      <w:proofErr w:type="spellStart"/>
      <w:r w:rsidRPr="00C0466D">
        <w:rPr>
          <w:rFonts w:cs="Times New Roman" w:eastAsia="Times New Roman"/>
        </w:rPr>
        <w:t>nepostupanja</w:t>
      </w:r>
      <w:proofErr w:type="spellEnd"/>
      <w:r w:rsidRPr="00C0466D">
        <w:rPr>
          <w:rFonts w:cs="Times New Roman" w:eastAsia="Times New Roman"/>
        </w:rPr>
        <w:t xml:space="preserve"> po nalogu suda.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ab/>
        <w:t>Zbog navedenog, na temelju spomenutih propisa, odlučeno je kao u izreci.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</w:rPr>
      </w:pPr>
      <w:r w:rsidRPr="00C0466D">
        <w:rPr>
          <w:rFonts w:cs="Times New Roman" w:eastAsia="Times New Roman"/>
        </w:rPr>
        <w:t>U Šibeniku, 07. travnja 2016. godine</w:t>
      </w: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right"/>
        <w:rPr>
          <w:rFonts w:cs="Times New Roman" w:eastAsia="Times New Roman"/>
        </w:rPr>
      </w:pPr>
      <w:r w:rsidRPr="00C0466D">
        <w:rPr>
          <w:rFonts w:cs="Times New Roman" w:eastAsia="Times New Roman"/>
        </w:rPr>
        <w:t>STEČAJNI SUDAC</w:t>
      </w:r>
    </w:p>
    <w:p w:rsidRDefault="00C0466D" w:rsidP="00C0466D" w:rsidR="00C0466D" w:rsidRPr="00C0466D">
      <w:pPr>
        <w:spacing w:after="0"/>
        <w:jc w:val="right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right"/>
        <w:rPr>
          <w:rFonts w:cs="Times New Roman" w:eastAsia="Times New Roman"/>
        </w:rPr>
      </w:pPr>
      <w:r w:rsidRPr="00C0466D">
        <w:rPr>
          <w:rFonts w:cs="Times New Roman" w:eastAsia="Times New Roman"/>
        </w:rPr>
        <w:t>Terezija Goreta, v.r.</w:t>
      </w: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</w:rPr>
      </w:pPr>
      <w:r w:rsidRPr="00C0466D">
        <w:rPr>
          <w:rFonts w:cs="Times New Roman" w:eastAsia="Times New Roman"/>
        </w:rPr>
        <w:t xml:space="preserve">                                                              -2-                                                      9 St-291/2016</w:t>
      </w:r>
    </w:p>
    <w:p w:rsidRDefault="00C0466D" w:rsidP="00C0466D" w:rsidR="00C0466D" w:rsidRPr="00C0466D">
      <w:pPr>
        <w:spacing w:after="0"/>
        <w:jc w:val="right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right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>POUKA O PRAVNOM LIJEKU: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>DN-a:</w:t>
      </w:r>
    </w:p>
    <w:p w:rsidRDefault="00C0466D" w:rsidP="00C0466D" w:rsidR="00C0466D" w:rsidRPr="00C0466D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>Zoran Aleksić, Šibenik, Varaždinska 32</w:t>
      </w:r>
    </w:p>
    <w:p w:rsidRDefault="00C0466D" w:rsidP="00C0466D" w:rsidR="00C0466D" w:rsidRPr="00C0466D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C0466D">
        <w:rPr>
          <w:rFonts w:cs="Times New Roman" w:eastAsia="Times New Roman"/>
        </w:rPr>
        <w:t>Računovodstvo suda</w:t>
      </w:r>
    </w:p>
    <w:p w:rsidRDefault="00C0466D" w:rsidP="00C0466D" w:rsidR="00C0466D" w:rsidRPr="00C0466D">
      <w:pPr>
        <w:spacing w:after="0"/>
        <w:ind w:left="720"/>
        <w:jc w:val="both"/>
        <w:rPr>
          <w:rFonts w:cs="Times New Roman" w:eastAsia="Times New Roman"/>
        </w:rPr>
      </w:pPr>
    </w:p>
    <w:p w:rsidRDefault="00C0466D" w:rsidP="00C0466D" w:rsidR="00C0466D" w:rsidRPr="00C0466D">
      <w:pPr>
        <w:spacing w:after="0"/>
        <w:jc w:val="right"/>
        <w:rPr>
          <w:rFonts w:cs="Times New Roman" w:eastAsia="Times New Roman"/>
          <w:lang w:val="en-US"/>
        </w:rPr>
      </w:pPr>
    </w:p>
    <w:p w:rsidRDefault="00C0466D" w:rsidP="00C0466D" w:rsidR="00C0466D" w:rsidRPr="00C0466D">
      <w:pPr>
        <w:spacing w:after="0"/>
        <w:jc w:val="center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66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613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St-291/2016-2</izvorni_sadrzaj>
    <derivirana_varijabla naziv="DomainObject.Oznaka_1">St-291/2016-2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Z COMMERCE društvo s ograničenom odgovornošću za građevinarstvo i trgovinu</izvorni_sadrzaj>
    <derivirana_varijabla naziv="DomainObject.Predmet.ProtustrankaFormated_1">  A Z COMMERCE društvo s ograničenom odgovornošću za građevinarstvo i trgovinu</derivirana_varijabla>
  </DomainObject.Predmet.ProtustrankaFormated>
  <DomainObject.Predmet.ProtustrankaFormatedOIB>
    <izvorni_sadrzaj>  A Z COMMERCE društvo s ograničenom odgovornošću za građevinarstvo i trgovinu, OIB 44166123321</izvorni_sadrzaj>
    <derivirana_varijabla naziv="DomainObject.Predmet.ProtustrankaFormatedOIB_1">  A Z COMMERCE društvo s ograničenom odgovornošću za građevinarstvo i trgovinu, OIB 44166123321</derivirana_varijabla>
  </DomainObject.Predmet.ProtustrankaFormatedOIB>
  <DomainObject.Predmet.ProtustrankaFormatedWithAdress>
    <izvorni_sadrzaj> A Z COMMERCE društvo s ograničenom odgovornošću za građevinarstvo i trgovinu, Vrpoljački put 2G, 22000 Šibenik</izvorni_sadrzaj>
    <derivirana_varijabla naziv="DomainObject.Predmet.ProtustrankaFormatedWithAdress_1"> A Z COMMERCE društvo s ograničenom odgovornošću za građevinarstvo i trgovinu, Vrpoljački put 2G, 22000 Šibenik</derivirana_varijabla>
  </DomainObject.Predmet.ProtustrankaFormatedWithAdress>
  <DomainObject.Predmet.ProtustrankaFormatedWithAdressOIB>
    <izvorni_sadrzaj> A Z COMMERCE društvo s ograničenom odgovornošću za građevinarstvo i trgovinu, OIB 44166123321, Vrpoljački put 2G, 22000 Šibenik</izvorni_sadrzaj>
    <derivirana_varijabla naziv="DomainObject.Predmet.ProtustrankaFormatedWithAdressOIB_1"> A Z COMMERCE društvo s ograničenom odgovornošću za građevinarstvo i trgovinu, OIB 44166123321, Vrpoljački put 2G, 22000 Šibenik</derivirana_varijabla>
  </DomainObject.Predmet.ProtustrankaFormatedWithAdressOIB>
  <DomainObject.Predmet.ProtustrankaWithAdress>
    <izvorni_sadrzaj>A Z COMMERCE društvo s ograničenom odgovornošću za građevinarstvo i trgovinu Vrpoljački put 2G, 22000 Šibenik</izvorni_sadrzaj>
    <derivirana_varijabla naziv="DomainObject.Predmet.ProtustrankaWithAdress_1">A Z COMMERCE društvo s ograničenom odgovornošću za građevinarstvo i trgovinu Vrpoljački put 2G, 22000 Šibenik</derivirana_varijabla>
  </DomainObject.Predmet.ProtustrankaWithAdress>
  <DomainObject.Predmet.ProtustrankaWithAdressOIB>
    <izvorni_sadrzaj>A Z COMMERCE društvo s ograničenom odgovornošću za građevinarstvo i trgovinu, OIB 44166123321, Vrpoljački put 2G, 22000 Šibenik</izvorni_sadrzaj>
    <derivirana_varijabla naziv="DomainObject.Predmet.ProtustrankaWithAdressOIB_1">A Z COMMERCE društvo s ograničenom odgovornošću za građevinarstvo i trgovinu, OIB 44166123321, Vrpoljački put 2G, 22000 Šibenik</derivirana_varijabla>
  </DomainObject.Predmet.ProtustrankaWithAdressOIB>
  <DomainObject.Predmet.ProtustrankaNazivFormated>
    <izvorni_sadrzaj>A Z COMMERCE društvo s ograničenom odgovornošću za građevinarstvo i trgovinu</izvorni_sadrzaj>
    <derivirana_varijabla naziv="DomainObject.Predmet.ProtustrankaNazivFormated_1">A Z COMMERCE društvo s ograničenom odgovornošću za građevinarstvo i trgovinu</derivirana_varijabla>
  </DomainObject.Predmet.ProtustrankaNazivFormated>
  <DomainObject.Predmet.ProtustrankaNazivFormatedOIB>
    <izvorni_sadrzaj>A Z COMMERCE društvo s ograničenom odgovornošću za građevinarstvo i trgovinu, OIB 44166123321</izvorni_sadrzaj>
    <derivirana_varijabla naziv="DomainObject.Predmet.ProtustrankaNazivFormatedOIB_1">A Z COMMERCE društvo s ograničenom odgovornošću za građevinarstvo i trgovinu, OIB 44166123321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A Z COMMERCE društvo s ograničenom odgovornošću za građevinarstvo i trgovinu</item>
    </izvorni_sadrzaj>
    <derivirana_varijabla naziv="DomainObject.Predmet.ProtuStrankaListFormated_1">
      <item>A Z COMMERCE društvo s ograničenom odgovornošću za građevinarstvo i trgovinu</item>
    </derivirana_varijabla>
  </DomainObject.Predmet.ProtuStrankaListFormated>
  <DomainObject.Predmet.ProtuStrankaListFormatedOIB>
    <izvorni_sadrzaj>
      <item>A Z COMMERCE društvo s ograničenom odgovornošću za građevinarstvo i trgovinu, OIB 44166123321</item>
    </izvorni_sadrzaj>
    <derivirana_varijabla naziv="DomainObject.Predmet.ProtuStrankaListFormatedOIB_1">
      <item>A Z COMMERCE društvo s ograničenom odgovornošću za građevinarstvo i trgovinu, OIB 44166123321</item>
    </derivirana_varijabla>
  </DomainObject.Predmet.ProtuStrankaListFormatedOIB>
  <DomainObject.Predmet.ProtuStrankaListFormatedWithAdress>
    <izvorni_sadrzaj>
      <item>A Z COMMERCE društvo s ograničenom odgovornošću za građevinarstvo i trgovinu, Vrpoljački put 2G, 22000 Šibenik</item>
    </izvorni_sadrzaj>
    <derivirana_varijabla naziv="DomainObject.Predmet.ProtuStrankaListFormatedWithAdress_1">
      <item>A Z COMMERCE društvo s ograničenom odgovornošću za građevinarstvo i trgovinu, Vrpoljački put 2G, 22000 Šibenik</item>
    </derivirana_varijabla>
  </DomainObject.Predmet.ProtuStrankaListFormatedWithAdress>
  <DomainObject.Predmet.ProtuStrankaListFormatedWithAdressOIB>
    <izvorni_sadrzaj>
      <item>A Z COMMERCE društvo s ograničenom odgovornošću za građevinarstvo i trgovinu, OIB 44166123321, Vrpoljački put 2G, 22000 Šibenik</item>
    </izvorni_sadrzaj>
    <derivirana_varijabla naziv="DomainObject.Predmet.ProtuStrankaListFormatedWithAdressOIB_1">
      <item>A Z COMMERCE društvo s ograničenom odgovornošću za građevinarstvo i trgovinu, OIB 44166123321, Vrpoljački put 2G, 22000 Šibenik</item>
    </derivirana_varijabla>
  </DomainObject.Predmet.ProtuStrankaListFormatedWithAdressOIB>
  <DomainObject.Predmet.ProtuStrankaListNazivFormated>
    <izvorni_sadrzaj>
      <item>A Z COMMERCE društvo s ograničenom odgovornošću za građevinarstvo i trgovinu</item>
    </izvorni_sadrzaj>
    <derivirana_varijabla naziv="DomainObject.Predmet.ProtuStrankaListNazivFormated_1">
      <item>A Z COMMERCE društvo s ograničenom odgovornošću za građevinarstvo i trgovinu</item>
    </derivirana_varijabla>
  </DomainObject.Predmet.ProtuStrankaListNazivFormated>
  <DomainObject.Predmet.ProtuStrankaListNazivFormatedOIB>
    <izvorni_sadrzaj>
      <item>A Z COMMERCE društvo s ograničenom odgovornošću za građevinarstvo i trgovinu, OIB 44166123321</item>
    </izvorni_sadrzaj>
    <derivirana_varijabla naziv="DomainObject.Predmet.ProtuStrankaListNazivFormatedOIB_1">
      <item>A Z COMMERCE društvo s ograničenom odgovornošću za građevinarstvo i trgovinu, OIB 44166123321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St-291/2016-2</izvorni_sadrzaj>
    <derivirana_varijabla naziv="DomainObject.PoslovniBrojDokumenta_1">St-291/2016-2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A Z COMMERCE društvo s ograničenom odgovornošću za građevinarstvo i trgovinu</izvorni_sadrzaj>
    <derivirana_varijabla naziv="DomainObject.Predmet.ProtustrankaIDrugi_1">A Z COMMERCE društvo s ograničenom odgovornošću za građevinarstvo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A Z COMMERCE društvo s ograničenom odgovornošću za građevinarstvo i trgovinu, OIB 44166123321, Vrpoljački put 2G, 22000 Šibenik</izvorni_sadrzaj>
    <derivirana_varijabla naziv="DomainObject.Predmet.ProtustrankaIDrugiAdressOIB_1">A Z COMMERCE društvo s ograničenom odgovornošću za građevinarstvo i trgovinu, OIB 44166123321, Vrpoljački put 2G,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Z COMMERCE društvo s ograničenom odgovornošću za građevinarstvo i trgovinu</item>
      <item>FINA - RC Split</item>
    </izvorni_sadrzaj>
    <derivirana_varijabla naziv="DomainObject.Predmet.SudioniciListNaziv_1">
      <item>A Z COMMERCE društvo s ograničenom odgovornošću za građevinarstvo i trgovinu</item>
      <item>FINA - RC Split</item>
    </derivirana_varijabla>
  </DomainObject.Predmet.SudioniciListNaziv>
  <DomainObject.Predmet.SudioniciListAdressOIB>
    <izvorni_sadrzaj>
      <item>A Z COMMERCE društvo s ograničenom odgovornošću za građevinarstvo i trgovinu, OIB 44166123321, Vrpoljački put 2G,22000 Šibenik</item>
      <item>FINA - RC Split, OIB 85821130368, Mažuranićevo šetalište 24 b,21000 Split</item>
    </izvorni_sadrzaj>
    <derivirana_varijabla naziv="DomainObject.Predmet.SudioniciListAdressOIB_1">
      <item>A Z COMMERCE društvo s ograničenom odgovornošću za građevinarstvo i trgovinu, OIB 44166123321, Vrpoljački put 2G,22000 Šibenik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15100-1FD8-413D-84CD-F6469535F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1781</properties:Characters>
  <properties:Lines>68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2016-04-07T09:02:00Z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