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1a6f" w14:paraId="90d1a6f" w:rsidRDefault="00B07CFC" w:rsidP="00B07CFC" w:rsidR="00B07CFC">
      <w:pPr>
        <w:pStyle w:val="Tijeloteksta"/>
        <w:jc w:val="right"/>
        <w15:collapsed w:val="false"/>
      </w:pPr>
      <w:r>
        <w:t>Broj: 6 St-454/17-59</w:t>
      </w:r>
    </w:p>
    <w:p w:rsidRDefault="00B07CFC" w:rsidP="00B07CFC" w:rsidR="00B07CFC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CFC" w:rsidP="00B07CFC" w:rsidR="00B07CFC"/>
    <w:p w:rsidRDefault="00B07CFC" w:rsidP="00B07CFC" w:rsidR="00B07CF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07CFC" w:rsidP="00B07CFC" w:rsidR="00B07CF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07CFC" w:rsidP="00B07CFC" w:rsidR="00B07CFC">
      <w:pPr>
        <w:pStyle w:val="Tijeloteksta"/>
      </w:pPr>
      <w:r>
        <w:t xml:space="preserve">     </w:t>
      </w:r>
    </w:p>
    <w:p w:rsidRDefault="00B07CFC" w:rsidP="00B07CFC" w:rsidR="00B07CFC">
      <w:pPr>
        <w:pStyle w:val="Tijeloteksta"/>
        <w:jc w:val="center"/>
      </w:pPr>
      <w:r>
        <w:t>Z A K L J U Č A K</w:t>
      </w:r>
    </w:p>
    <w:p w:rsidRDefault="00B07CFC" w:rsidP="00B07CFC" w:rsidR="00B07CFC">
      <w:pPr>
        <w:pStyle w:val="Tijeloteksta"/>
      </w:pPr>
    </w:p>
    <w:p w:rsidRDefault="00B07CFC" w:rsidP="00B07CFC" w:rsidR="00B07CFC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>
        <w:rPr>
          <w:b/>
        </w:rPr>
        <w:t xml:space="preserve">stečajna masa iza </w:t>
      </w:r>
      <w:r>
        <w:rPr>
          <w:b/>
          <w:color w:val="000000"/>
        </w:rPr>
        <w:t xml:space="preserve">KOZMETIKA MIHALJEVIĆ d.o.o. „u stečaju“ Osijek, </w:t>
      </w:r>
      <w:proofErr w:type="spellStart"/>
      <w:r>
        <w:rPr>
          <w:b/>
          <w:color w:val="000000"/>
        </w:rPr>
        <w:t>Gornjodravska</w:t>
      </w:r>
      <w:proofErr w:type="spellEnd"/>
      <w:r>
        <w:rPr>
          <w:b/>
          <w:color w:val="000000"/>
        </w:rPr>
        <w:t xml:space="preserve"> obala 89A, MBS: 030198415, OIB: 27485666621</w:t>
      </w:r>
      <w:r>
        <w:t xml:space="preserve">, dana 11. listopada 2018. g., 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</w:t>
      </w:r>
      <w:r w:rsidR="00B07CFC">
        <w:t xml:space="preserve">sa žiro računa FINE broj HR3323900011300028779, Model HR 35, poziv na broj 103586-96713080933 </w:t>
      </w:r>
      <w:r w:rsidR="00D54DDA">
        <w:t xml:space="preserve">izvrši povrat jamčevine uplatitelju </w:t>
      </w:r>
      <w:r w:rsidR="00B07CFC">
        <w:t xml:space="preserve">Projekt 8 j.d.o.o. 52 403 </w:t>
      </w:r>
      <w:proofErr w:type="spellStart"/>
      <w:r w:rsidR="00B07CFC">
        <w:t>Gračišće</w:t>
      </w:r>
      <w:proofErr w:type="spellEnd"/>
      <w:r w:rsidR="00B07CFC">
        <w:t xml:space="preserve">, </w:t>
      </w:r>
      <w:proofErr w:type="spellStart"/>
      <w:r w:rsidR="00B07CFC">
        <w:t>Marcani</w:t>
      </w:r>
      <w:proofErr w:type="spellEnd"/>
      <w:r w:rsidR="00B07CFC">
        <w:t xml:space="preserve"> 131C</w:t>
      </w:r>
      <w:r w:rsidR="00D54DDA">
        <w:t xml:space="preserve">, </w:t>
      </w:r>
      <w:r w:rsidR="00B07CFC">
        <w:t>OIB: 96713080933 u iznosu od 6.820,00 kn na žiro račun HR41 2407 0001 1000 3770 9 otvoren kod OTP banke d.d.</w:t>
      </w:r>
      <w:r w:rsidR="00D54DDA">
        <w:t xml:space="preserve"> za elektroničku javnu dražbu vođenu pod identifikatorom nadmetanja </w:t>
      </w:r>
      <w:r w:rsidR="00B07CFC">
        <w:t>10358</w:t>
      </w:r>
      <w:r w:rsidR="00D54DDA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B07CFC">
      <w:pPr>
        <w:pStyle w:val="Tijeloteksta"/>
        <w:ind w:firstLine="360"/>
      </w:pPr>
      <w:r>
        <w:tab/>
      </w:r>
      <w:r w:rsidR="00B07CFC">
        <w:t>Podnesak od 4. listopada 2018. g. Projekt 8 j.d.o.o. zahtijeva povrat jamčevine koju je uplatio u postupku provedbe elektroničke javne dražbe putem FINE okončane 2.10.2018. g. u iznosu od 6.860,00 kn ID br. 10358 navodeći da nije izabran kao najbolji ponuditelj.</w:t>
      </w:r>
    </w:p>
    <w:p w:rsidRDefault="00B07CFC" w:rsidP="00D54DDA" w:rsidR="00B07CFC">
      <w:pPr>
        <w:pStyle w:val="Tijeloteksta"/>
        <w:ind w:firstLine="360"/>
      </w:pPr>
    </w:p>
    <w:p w:rsidRDefault="00B07CFC" w:rsidP="00B07CFC" w:rsidR="00D54DDA">
      <w:pPr>
        <w:pStyle w:val="Tijeloteksta"/>
        <w:ind w:firstLine="360"/>
      </w:pPr>
      <w:r>
        <w:tab/>
        <w:t xml:space="preserve">Uvidom u izvješće FINE o provedenoj elektroničkoj javnoj dražbi ID nadmetanja 10358 od 5.10.2018. g. utvrđeno je da je Projekt 8 j.d.o.o. iz </w:t>
      </w:r>
      <w:proofErr w:type="spellStart"/>
      <w:r>
        <w:t>Gračišće</w:t>
      </w:r>
      <w:proofErr w:type="spellEnd"/>
      <w:r>
        <w:t xml:space="preserve"> uplatio dana 10.9.2018. g. jamčevinu u iznosu od 6.820,00 kn na žiro račun FINE te da je njegova ponuda nevažeća iz razloga </w:t>
      </w:r>
      <w:proofErr w:type="spellStart"/>
      <w:r>
        <w:t>cit</w:t>
      </w:r>
      <w:proofErr w:type="spellEnd"/>
      <w:r>
        <w:t>.: "Nevaljana ponuda budući je valjana ponuda istog iznosa već evidentirana u sustavu".</w:t>
      </w:r>
    </w:p>
    <w:p w:rsidRDefault="00B07CFC" w:rsidP="00B07CFC" w:rsidR="00B07CFC">
      <w:pPr>
        <w:pStyle w:val="Tijeloteksta"/>
        <w:ind w:firstLine="360"/>
      </w:pPr>
    </w:p>
    <w:p w:rsidRDefault="00B07CFC" w:rsidP="00D54DDA" w:rsidR="00D54DDA" w:rsidRPr="00D54DDA">
      <w:pPr>
        <w:pStyle w:val="Tijeloteksta"/>
        <w:ind w:firstLine="360"/>
      </w:pPr>
      <w:r>
        <w:t xml:space="preserve">Slijedom navedenog valjalo je </w:t>
      </w:r>
      <w:r w:rsidR="00D54DDA">
        <w:t>odlučiti kao u izreci.</w:t>
      </w: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B07CFC">
        <w:t>11. listopada</w:t>
      </w:r>
      <w:r w:rsidR="00487AD8">
        <w:t xml:space="preserve"> 2018. g.</w:t>
      </w: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AC15C0" w:rsidP="003A63FA" w:rsidR="00AC15C0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lastRenderedPageBreak/>
        <w:t>DNA:</w:t>
      </w:r>
    </w:p>
    <w:p w:rsidRDefault="00D54DDA" w:rsidP="003A63FA" w:rsidR="003A63FA" w:rsidRPr="00B07CF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07CFC">
        <w:rPr>
          <w:rFonts w:hAnsi="Times New Roman" w:ascii="Times New Roman"/>
          <w:sz w:val="24"/>
          <w:szCs w:val="24"/>
        </w:rPr>
        <w:t>FINA</w:t>
      </w:r>
    </w:p>
    <w:p w:rsidRDefault="009C6C43" w:rsidP="003A63FA" w:rsidR="00B07CFC" w:rsidRPr="00B07CF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07CFC">
        <w:rPr>
          <w:rFonts w:hAnsi="Times New Roman" w:ascii="Times New Roman"/>
          <w:sz w:val="24"/>
          <w:szCs w:val="24"/>
        </w:rPr>
        <w:t>e-</w:t>
      </w:r>
      <w:proofErr w:type="spellStart"/>
      <w:r w:rsidRPr="00B07CFC">
        <w:rPr>
          <w:rFonts w:hAnsi="Times New Roman" w:ascii="Times New Roman"/>
          <w:sz w:val="24"/>
          <w:szCs w:val="24"/>
        </w:rPr>
        <w:t>ogl</w:t>
      </w:r>
      <w:proofErr w:type="spellEnd"/>
      <w:r w:rsidRPr="00B07CFC">
        <w:rPr>
          <w:rFonts w:hAnsi="Times New Roman" w:ascii="Times New Roman"/>
          <w:sz w:val="24"/>
          <w:szCs w:val="24"/>
        </w:rPr>
        <w:t xml:space="preserve">. pl. uz podnesak </w:t>
      </w:r>
      <w:r w:rsidR="00B07CFC" w:rsidRPr="00B07CFC">
        <w:rPr>
          <w:rFonts w:hAnsi="Times New Roman" w:ascii="Times New Roman"/>
          <w:sz w:val="24"/>
          <w:szCs w:val="24"/>
        </w:rPr>
        <w:t>Projekt 8 j.d.o.o. od 4.10.2018. g. (str. 159 spisa)</w:t>
      </w:r>
    </w:p>
    <w:p w:rsidRDefault="00B07CFC" w:rsidP="003A63FA" w:rsidR="00B07CFC" w:rsidRPr="00B07CF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07CFC">
        <w:rPr>
          <w:rFonts w:hAnsi="Times New Roman" w:ascii="Times New Roman"/>
          <w:sz w:val="24"/>
          <w:szCs w:val="24"/>
        </w:rPr>
        <w:t xml:space="preserve">Projekt 8 j.d.o.o. 52 403 </w:t>
      </w:r>
      <w:proofErr w:type="spellStart"/>
      <w:r w:rsidRPr="00B07CFC">
        <w:rPr>
          <w:rFonts w:hAnsi="Times New Roman" w:ascii="Times New Roman"/>
          <w:sz w:val="24"/>
          <w:szCs w:val="24"/>
        </w:rPr>
        <w:t>Gračišće</w:t>
      </w:r>
      <w:proofErr w:type="spellEnd"/>
      <w:r w:rsidRPr="00B07CF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B07CFC">
        <w:rPr>
          <w:rFonts w:hAnsi="Times New Roman" w:ascii="Times New Roman"/>
          <w:sz w:val="24"/>
          <w:szCs w:val="24"/>
        </w:rPr>
        <w:t>Marcani</w:t>
      </w:r>
      <w:proofErr w:type="spellEnd"/>
      <w:r w:rsidRPr="00B07CFC">
        <w:rPr>
          <w:rFonts w:hAnsi="Times New Roman" w:ascii="Times New Roman"/>
          <w:sz w:val="24"/>
          <w:szCs w:val="24"/>
        </w:rPr>
        <w:t xml:space="preserve"> 131C </w:t>
      </w:r>
    </w:p>
    <w:p w:rsidRDefault="00D54DDA" w:rsidP="003A63FA" w:rsidR="00A61834" w:rsidRPr="00B07CFC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07CFC">
        <w:rPr>
          <w:rFonts w:hAnsi="Times New Roman" w:ascii="Times New Roman"/>
          <w:sz w:val="24"/>
          <w:szCs w:val="24"/>
        </w:rPr>
        <w:t>K-</w:t>
      </w:r>
      <w:r w:rsidR="00B07CFC">
        <w:rPr>
          <w:rFonts w:hAnsi="Times New Roman" w:ascii="Times New Roman"/>
          <w:sz w:val="24"/>
          <w:szCs w:val="24"/>
        </w:rPr>
        <w:t>11.11.</w:t>
      </w: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B07CFC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D1F75"/>
    <w:rsid w:val="00AE464E"/>
    <w:rsid w:val="00B07CFC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D4E91"/>
    <w:rsid w:val="00DF7D1F"/>
    <w:rsid w:val="00E2757E"/>
    <w:rsid w:val="00E54436"/>
    <w:rsid w:val="00E55347"/>
    <w:rsid w:val="00E55F17"/>
    <w:rsid w:val="00F1706F"/>
    <w:rsid w:val="00F3776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1F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1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1F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1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2018.</izvorni_sadrzaj>
    <derivirana_varijabla naziv="DomainObject.Predmet.DatumZadnjeOdrzaneSudskeRadnje_1">8. veljače 2018.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St-454/2017-53</izvorni_sadrzaj>
    <derivirana_varijabla naziv="DomainObject.PredzadnjaOdlukaIzPredmeta.Oznaka_1">St-454/2017-53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868E1-29F8-4BE7-B44E-86F29B778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275</properties:Words>
  <properties:Characters>1406</properties:Characters>
  <properties:Lines>103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2018-10-11T10:57:00Z</dcterms:created>
  <dc:creator>..</dc:creator>
  <cp:lastModifiedBy>Danijela Sekulić</cp:lastModifiedBy>
  <cp:lastPrinted>2018-10-11T10:57:00Z</cp:lastPrinted>
  <dcterms:modified xmlns:xsi="http://www.w3.org/2001/XMLSchema-instance" xsi:type="dcterms:W3CDTF">2018-10-11T10:58:00Z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(MIHANOVIĆ.docx)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