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ccc4" w14:paraId="a8bccc4" w:rsidRDefault="005C4111" w:rsidP="005C4111" w:rsidR="005C411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11" w:rsidP="005C4111" w:rsidR="005C411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C4111" w:rsidP="005C4111" w:rsidR="005C41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C4111" w:rsidP="005C4111" w:rsidR="005C41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C4111" w:rsidP="005C4111" w:rsidR="005C411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C4111" w:rsidP="005C4111" w:rsidR="005C411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C4111" w:rsidP="005C4111" w:rsidR="005C4111" w:rsidRPr="005D578C">
      <w:pPr>
        <w:jc w:val="center"/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BARANJA d. o. o. Pula, Matetića Ronjgova 5, OIB </w:t>
      </w:r>
      <w:r w:rsidRPr="005C4111">
        <w:rPr>
          <w:rFonts w:cs="Times New Roman" w:eastAsia="Times New Roman"/>
          <w:szCs w:val="24"/>
        </w:rPr>
        <w:t>64252947995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4111">
        <w:rPr>
          <w:rFonts w:cs="Times New Roman" w:eastAsia="Times New Roman"/>
          <w:szCs w:val="24"/>
        </w:rPr>
        <w:t>040283167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BARANJA d. o. o. Pula, Matetića Ronjgova 5, OIB </w:t>
      </w:r>
      <w:r w:rsidRPr="005C4111">
        <w:rPr>
          <w:rFonts w:cs="Times New Roman" w:eastAsia="Times New Roman"/>
          <w:szCs w:val="24"/>
        </w:rPr>
        <w:t>64252947995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4111">
        <w:rPr>
          <w:rFonts w:cs="Times New Roman" w:eastAsia="Times New Roman"/>
          <w:szCs w:val="24"/>
        </w:rPr>
        <w:t>040283167</w:t>
      </w:r>
      <w:r>
        <w:rPr>
          <w:rFonts w:cs="Times New Roman" w:eastAsia="Times New Roman"/>
          <w:szCs w:val="24"/>
        </w:rPr>
        <w:t>.</w:t>
      </w: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5C4111" w:rsidP="005C4111" w:rsidR="005C4111">
      <w:pPr>
        <w:rPr>
          <w:rFonts w:cs="Times New Roman" w:eastAsia="Times New Roman"/>
          <w:szCs w:val="20"/>
        </w:rPr>
      </w:pPr>
    </w:p>
    <w:p w:rsidRDefault="005C4111" w:rsidP="005C4111" w:rsidR="005C41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BARANJA d. o. o. Pula, Matetića Ronjgova 5, OIB </w:t>
      </w:r>
      <w:r w:rsidRPr="005C4111">
        <w:rPr>
          <w:rFonts w:cs="Times New Roman" w:eastAsia="Times New Roman"/>
          <w:szCs w:val="24"/>
        </w:rPr>
        <w:t>64252947995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4111">
        <w:rPr>
          <w:rFonts w:cs="Times New Roman" w:eastAsia="Times New Roman"/>
          <w:szCs w:val="24"/>
        </w:rPr>
        <w:t>040283167</w:t>
      </w:r>
      <w:r>
        <w:rPr>
          <w:rFonts w:cs="Times New Roman" w:eastAsia="Times New Roman"/>
          <w:szCs w:val="24"/>
        </w:rPr>
        <w:t>.</w:t>
      </w:r>
    </w:p>
    <w:p w:rsidRDefault="005C4111" w:rsidP="005C4111" w:rsidR="005C4111">
      <w:pPr>
        <w:ind w:firstLine="709"/>
        <w:rPr>
          <w:rFonts w:cs="Times New Roman" w:eastAsia="Times New Roman"/>
          <w:szCs w:val="24"/>
        </w:rPr>
      </w:pPr>
    </w:p>
    <w:p w:rsidRDefault="005C4111" w:rsidP="005C4111" w:rsidR="005C41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BARANJA d. o. o. Pula, Matetića Ronjgova 5, OIB </w:t>
      </w:r>
      <w:r w:rsidRPr="005C4111">
        <w:rPr>
          <w:rFonts w:cs="Times New Roman" w:eastAsia="Times New Roman"/>
          <w:szCs w:val="24"/>
        </w:rPr>
        <w:t>64252947995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C4111">
        <w:rPr>
          <w:rFonts w:cs="Times New Roman" w:eastAsia="Times New Roman"/>
          <w:szCs w:val="24"/>
        </w:rPr>
        <w:t>040283167</w:t>
      </w:r>
      <w:r>
        <w:rPr>
          <w:rFonts w:cs="Times New Roman" w:eastAsia="Times New Roman"/>
          <w:szCs w:val="24"/>
        </w:rPr>
        <w:t>.</w:t>
      </w:r>
    </w:p>
    <w:p w:rsidRDefault="005C4111" w:rsidP="005C4111" w:rsidR="005C4111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C4111" w:rsidP="005C4111" w:rsidR="005C4111">
      <w:pPr>
        <w:ind w:firstLine="708"/>
        <w:rPr>
          <w:rFonts w:cs="Times New Roman" w:eastAsia="Times New Roman"/>
          <w:szCs w:val="24"/>
        </w:rPr>
      </w:pPr>
    </w:p>
    <w:p w:rsidRDefault="005C4111" w:rsidP="005C4111" w:rsidR="005C41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BARANJA d. o. o. Pula. </w:t>
      </w:r>
      <w:r>
        <w:rPr>
          <w:rFonts w:eastAsiaTheme="minorHAnsi"/>
          <w:lang w:eastAsia="en-US"/>
        </w:rPr>
        <w:t>Kako su za to bile ispunjene pretpostavke predviđene čl. 428. Stečajnog zakona, sud je 11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C4111" w:rsidP="005C4111" w:rsidR="005C411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C4111" w:rsidP="005C4111" w:rsidR="005C4111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C4111" w:rsidP="005C4111" w:rsidR="005C41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6D4269">
        <w:rPr>
          <w:rFonts w:cs="Times New Roman" w:eastAsia="Times New Roman"/>
          <w:szCs w:val="24"/>
        </w:rPr>
        <w:t xml:space="preserve">, v. r. </w:t>
      </w:r>
    </w:p>
    <w:p w:rsidRDefault="005C4111" w:rsidP="005C4111" w:rsidR="005C4111">
      <w:pPr>
        <w:jc w:val="left"/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left"/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040EB" w:rsidP="005C4111" w:rsidR="005C411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5C4111" w:rsidRPr="00D07818">
        <w:rPr>
          <w:rFonts w:cs="Times New Roman" w:eastAsia="Times New Roman"/>
          <w:szCs w:val="24"/>
        </w:rPr>
        <w:t>.</w:t>
      </w:r>
    </w:p>
    <w:p w:rsidRDefault="005C4111" w:rsidP="005C4111" w:rsidR="005C4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C4111" w:rsidP="005C4111" w:rsidR="005C4111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rPr>
          <w:rFonts w:cs="Times New Roman" w:eastAsia="Times New Roman"/>
          <w:szCs w:val="24"/>
        </w:rPr>
      </w:pPr>
    </w:p>
    <w:p w:rsidRDefault="005C4111" w:rsidP="005C4111" w:rsidR="005C41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C4111" w:rsidP="005C4111" w:rsidR="005C4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C4111" w:rsidP="005C4111" w:rsidR="005C4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BARANJA d. o. o. Pula, Matetića Ronjgova 5,</w:t>
      </w:r>
    </w:p>
    <w:p w:rsidRDefault="005C4111" w:rsidP="005C4111" w:rsidR="005C411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C4111" w:rsidP="005C4111" w:rsidR="005C4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C4111" w:rsidP="005C4111" w:rsidR="005C411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5C4111" w:rsidP="005C4111" w:rsidR="005C411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C4111" w:rsidP="005C4111" w:rsidR="005C4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C4111" w:rsidP="005C4111" w:rsidR="005C4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C4111" w:rsidP="005C4111" w:rsidR="005C4111"/>
    <w:p w:rsidRDefault="005C4111" w:rsidP="005C4111" w:rsidR="005C4111"/>
    <w:sectPr w:rsidSect="005A4666" w:rsidR="005C411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111" w:rsidP="005C4111" w:rsidR="005C4111">
      <w:r>
        <w:separator/>
      </w:r>
    </w:p>
  </w:endnote>
  <w:endnote w:id="0" w:type="continuationSeparator">
    <w:p w:rsidRDefault="005C4111" w:rsidP="005C4111" w:rsidR="005C4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111" w:rsidP="005C4111" w:rsidR="005C4111">
      <w:r>
        <w:separator/>
      </w:r>
    </w:p>
  </w:footnote>
  <w:footnote w:id="0" w:type="continuationSeparator">
    <w:p w:rsidRDefault="005C4111" w:rsidP="005C4111" w:rsidR="005C4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11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A4E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11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St-256/2016-5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FA0"/>
    <w:rsid w:val="000A4EC9"/>
    <w:rsid w:val="002040EB"/>
    <w:rsid w:val="00321966"/>
    <w:rsid w:val="005C4111"/>
    <w:rsid w:val="00677FA0"/>
    <w:rsid w:val="006D4269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1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1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C41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41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1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41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411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E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4E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4E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4E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1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41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C41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41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1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41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411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E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4E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4E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4E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BARANJA d.o.o. PULA</izvorni_sadrzaj>
    <derivirana_varijabla naziv="DomainObject.Predmet.ProtustrankaFormated_1">  BARANJA d.o.o. PULA</derivirana_varijabla>
  </DomainObject.Predmet.ProtustrankaFormated>
  <DomainObject.Predmet.ProtustrankaFormatedOIB>
    <izvorni_sadrzaj>  BARANJA d.o.o. PULA, OIB 64252947995</izvorni_sadrzaj>
    <derivirana_varijabla naziv="DomainObject.Predmet.ProtustrankaFormatedOIB_1">  BARANJA d.o.o. PULA, OIB 64252947995</derivirana_varijabla>
  </DomainObject.Predmet.ProtustrankaFormatedOIB>
  <DomainObject.Predmet.ProtustrankaFormatedWithAdress>
    <izvorni_sadrzaj> BARANJA d.o.o. PULA, Matetića Ronjgova 5, 52100 Pula</izvorni_sadrzaj>
    <derivirana_varijabla naziv="DomainObject.Predmet.ProtustrankaFormatedWithAdress_1"> BARANJA d.o.o. PULA, Matetića Ronjgova 5, 52100 Pula</derivirana_varijabla>
  </DomainObject.Predmet.ProtustrankaFormatedWithAdress>
  <DomainObject.Predmet.ProtustrankaFormatedWithAdressOIB>
    <izvorni_sadrzaj> BARANJA d.o.o. PULA, OIB 64252947995, Matetića Ronjgova 5, 52100 Pula</izvorni_sadrzaj>
    <derivirana_varijabla naziv="DomainObject.Predmet.ProtustrankaFormatedWithAdressOIB_1"> BARANJA d.o.o. PULA, OIB 64252947995, Matetića Ronjgova 5, 52100 Pula</derivirana_varijabla>
  </DomainObject.Predmet.ProtustrankaFormatedWithAdressOIB>
  <DomainObject.Predmet.ProtustrankaWithAdress>
    <izvorni_sadrzaj>BARANJA d.o.o. PULA Matetića Ronjgova 5, 52100 Pula</izvorni_sadrzaj>
    <derivirana_varijabla naziv="DomainObject.Predmet.ProtustrankaWithAdress_1">BARANJA d.o.o. PULA Matetića Ronjgova 5, 52100 Pula</derivirana_varijabla>
  </DomainObject.Predmet.ProtustrankaWithAdress>
  <DomainObject.Predmet.ProtustrankaWithAdressOIB>
    <izvorni_sadrzaj>BARANJA d.o.o. PULA, OIB 64252947995, Matetića Ronjgova 5, 52100 Pula</izvorni_sadrzaj>
    <derivirana_varijabla naziv="DomainObject.Predmet.ProtustrankaWithAdressOIB_1">BARANJA d.o.o. PULA, OIB 64252947995, Matetića Ronjgova 5, 52100 Pula</derivirana_varijabla>
  </DomainObject.Predmet.ProtustrankaWithAdressOIB>
  <DomainObject.Predmet.ProtustrankaNazivFormated>
    <izvorni_sadrzaj>BARANJA d.o.o. PULA</izvorni_sadrzaj>
    <derivirana_varijabla naziv="DomainObject.Predmet.ProtustrankaNazivFormated_1">BARANJA d.o.o. PULA</derivirana_varijabla>
  </DomainObject.Predmet.ProtustrankaNazivFormated>
  <DomainObject.Predmet.ProtustrankaNazivFormatedOIB>
    <izvorni_sadrzaj>BARANJA d.o.o. PULA, OIB 64252947995</izvorni_sadrzaj>
    <derivirana_varijabla naziv="DomainObject.Predmet.ProtustrankaNazivFormatedOIB_1">BARANJA d.o.o. PULA, OIB 64252947995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2645.46</izvorni_sadrzaj>
    <derivirana_varijabla naziv="DomainObject.Predmet.TrenutnaVrijednost_1">2645.46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BARANJA d.o.o. PULA</item>
    </izvorni_sadrzaj>
    <derivirana_varijabla naziv="DomainObject.Predmet.ProtuStrankaListFormated_1">
      <item>BARANJA d.o.o. PULA</item>
    </derivirana_varijabla>
  </DomainObject.Predmet.ProtuStrankaListFormated>
  <DomainObject.Predmet.ProtuStrankaListFormatedOIB>
    <izvorni_sadrzaj>
      <item>BARANJA d.o.o. PULA, OIB 64252947995</item>
    </izvorni_sadrzaj>
    <derivirana_varijabla naziv="DomainObject.Predmet.ProtuStrankaListFormatedOIB_1">
      <item>BARANJA d.o.o. PULA, OIB 64252947995</item>
    </derivirana_varijabla>
  </DomainObject.Predmet.ProtuStrankaListFormatedOIB>
  <DomainObject.Predmet.ProtuStrankaListFormatedWithAdress>
    <izvorni_sadrzaj>
      <item>BARANJA d.o.o. PULA, Matetića Ronjgova 5, 52100 Pula</item>
    </izvorni_sadrzaj>
    <derivirana_varijabla naziv="DomainObject.Predmet.ProtuStrankaListFormatedWithAdress_1">
      <item>BARANJA d.o.o. PULA, Matetića Ronjgova 5, 52100 Pula</item>
    </derivirana_varijabla>
  </DomainObject.Predmet.ProtuStrankaListFormatedWithAdress>
  <DomainObject.Predmet.ProtuStrankaListFormatedWithAdressOIB>
    <izvorni_sadrzaj>
      <item>BARANJA d.o.o. PULA, OIB 64252947995, Matetića Ronjgova 5, 52100 Pula</item>
    </izvorni_sadrzaj>
    <derivirana_varijabla naziv="DomainObject.Predmet.ProtuStrankaListFormatedWithAdressOIB_1">
      <item>BARANJA d.o.o. PULA, OIB 64252947995, Matetića Ronjgova 5, 52100 Pula</item>
    </derivirana_varijabla>
  </DomainObject.Predmet.ProtuStrankaListFormatedWithAdressOIB>
  <DomainObject.Predmet.ProtuStrankaListNazivFormated>
    <izvorni_sadrzaj>
      <item>BARANJA d.o.o. PULA</item>
    </izvorni_sadrzaj>
    <derivirana_varijabla naziv="DomainObject.Predmet.ProtuStrankaListNazivFormated_1">
      <item>BARANJA d.o.o. PULA</item>
    </derivirana_varijabla>
  </DomainObject.Predmet.ProtuStrankaListNazivFormated>
  <DomainObject.Predmet.ProtuStrankaListNazivFormatedOIB>
    <izvorni_sadrzaj>
      <item>BARANJA d.o.o. PULA, OIB 64252947995</item>
    </izvorni_sadrzaj>
    <derivirana_varijabla naziv="DomainObject.Predmet.ProtuStrankaListNazivFormatedOIB_1">
      <item>BARANJA d.o.o. PULA, OIB 64252947995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BARANJA d.o.o. PULA</izvorni_sadrzaj>
    <derivirana_varijabla naziv="DomainObject.Predmet.ProtustrankaIDrugi_1">BARANJA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BARANJA d.o.o. PULA, OIB 64252947995, Matetića Ronjgova 5, 52100 Pula</izvorni_sadrzaj>
    <derivirana_varijabla naziv="DomainObject.Predmet.ProtustrankaIDrugiAdressOIB_1">BARANJA d.o.o. PULA, OIB 64252947995, Matetića Ronjgova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BARANJA d.o.o. PULA</item>
    </izvorni_sadrzaj>
    <derivirana_varijabla naziv="DomainObject.Predmet.SudioniciListNaziv_1">
      <item>FINANCIJSKA AGENCIJA, RC RIJEKA, PODRUŽNICA PULA, PULA</item>
      <item>BARANJA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BARANJA d.o.o. PULA, OIB 64252947995, Matetića Ronjgova 5,52100 Pula</item>
    </izvorni_sadrzaj>
    <derivirana_varijabla naziv="DomainObject.Predmet.SudioniciListAdressOIB_1">
      <item>FINANCIJSKA AGENCIJA, RC RIJEKA, PODRUŽNICA PULA, PULA, OIB 85821130368, Giardini 5,52100 Pula</item>
      <item>BARANJA d.o.o. PULA, OIB 64252947995, Matetića Ronjgova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64252947995</item>
    </izvorni_sadrzaj>
    <derivirana_varijabla naziv="DomainObject.Predmet.SudioniciListNazivOIB_1">
      <item>, OIB 85821130368</item>
      <item>, OIB 64252947995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3138</properties:Characters>
  <properties:Lines>79</properties:Lines>
  <properties:Paragraphs>29</properties:Paragraphs>
  <properties:TotalTime>8</properties:TotalTime>
  <properties:ScaleCrop>false</properties:ScaleCrop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2016-04-18T06:01:00Z</dcterms:created>
  <dc:creator>Mihaela Kaligari</dc:creator>
  <dc:description/>
  <cp:keywords/>
  <cp:lastModifiedBy>Mihaela Kaligari</cp:lastModifiedBy>
  <cp:lastPrinted>2016-04-21T05:58:00Z</cp:lastPrinted>
  <dcterms:modified xmlns:xsi="http://www.w3.org/2001/XMLSchema-instance" xsi:type="dcterms:W3CDTF">2016-04-21T06:16:00Z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