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a5eb" w14:paraId="46ba5e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C034DD">
        <w:rPr>
          <w:rFonts w:hAnsi="Times New Roman" w:ascii="Times New Roman"/>
          <w:szCs w:val="24"/>
          <w:lang w:val="hr-HR"/>
        </w:rPr>
        <w:t>532/16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39675D" w:rsidR="0039675D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39675D" w:rsidP="0039675D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675D" w:rsidP="00D17329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8754EB" w:rsidR="00D17329" w:rsidRPr="00DC1BE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8754EB">
        <w:rPr>
          <w:rFonts w:hAnsi="Times New Roman" w:ascii="Times New Roman"/>
          <w:szCs w:val="24"/>
          <w:lang w:val="hr-HR"/>
        </w:rPr>
        <w:t>Trgovački sud u Zagrebu po sucu</w:t>
      </w:r>
      <w:r w:rsidR="0039675D" w:rsidRPr="008754EB">
        <w:rPr>
          <w:rFonts w:hAnsi="Times New Roman" w:ascii="Times New Roman"/>
          <w:szCs w:val="24"/>
          <w:lang w:val="hr-HR"/>
        </w:rPr>
        <w:t xml:space="preserve"> toga suda </w:t>
      </w:r>
      <w:r w:rsidR="00B16C1E" w:rsidRPr="008754EB">
        <w:rPr>
          <w:rFonts w:hAnsi="Times New Roman" w:ascii="Times New Roman"/>
          <w:szCs w:val="24"/>
          <w:lang w:val="hr-HR"/>
        </w:rPr>
        <w:t>Vesni Sremac Šoštar</w:t>
      </w:r>
      <w:r w:rsidR="00D17329" w:rsidRPr="008754EB">
        <w:rPr>
          <w:rFonts w:hAnsi="Times New Roman" w:ascii="Times New Roman"/>
          <w:szCs w:val="24"/>
          <w:lang w:val="hr-HR"/>
        </w:rPr>
        <w:t xml:space="preserve"> u skraće</w:t>
      </w:r>
      <w:r w:rsidRPr="008754EB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8754EB">
        <w:rPr>
          <w:rFonts w:hAnsi="Times New Roman" w:ascii="Times New Roman"/>
          <w:szCs w:val="24"/>
          <w:lang w:val="hr-HR"/>
        </w:rPr>
        <w:t xml:space="preserve">m </w:t>
      </w:r>
      <w:r w:rsidR="001F2D7D" w:rsidRPr="008754EB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8754EB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8754EB">
        <w:rPr>
          <w:rFonts w:hAnsi="Times New Roman" w:ascii="Times New Roman"/>
          <w:szCs w:val="24"/>
          <w:lang w:val="hr-HR"/>
        </w:rPr>
        <w:t>nad dužnikom</w:t>
      </w:r>
      <w:r w:rsidR="008754EB" w:rsidRPr="008754EB">
        <w:rPr>
          <w:rFonts w:hAnsi="Times New Roman" w:ascii="Times New Roman"/>
          <w:szCs w:val="24"/>
          <w:lang w:val="hr-HR"/>
        </w:rPr>
        <w:t xml:space="preserve"> NIKŠIĆ USLUGE j.d.o.o. Zagreb, Zdravečka 9.,</w:t>
      </w:r>
      <w:r w:rsidR="008754EB">
        <w:rPr>
          <w:rFonts w:hAnsi="Times New Roman" w:ascii="Times New Roman"/>
          <w:szCs w:val="24"/>
          <w:lang w:val="hr-HR"/>
        </w:rPr>
        <w:t xml:space="preserve"> OIB: 61189112536, MBS: 080843528, </w:t>
      </w:r>
      <w:r w:rsidR="004431B0" w:rsidRPr="00DC1BEF">
        <w:rPr>
          <w:rFonts w:hAnsi="Times New Roman" w:ascii="Times New Roman"/>
          <w:szCs w:val="24"/>
          <w:lang w:val="hr-HR"/>
        </w:rPr>
        <w:t>dan</w:t>
      </w:r>
      <w:r w:rsidR="00D17329" w:rsidRPr="00DC1BEF">
        <w:rPr>
          <w:rFonts w:hAnsi="Times New Roman" w:ascii="Times New Roman"/>
          <w:szCs w:val="24"/>
          <w:lang w:val="hr-HR"/>
        </w:rPr>
        <w:t xml:space="preserve">a </w:t>
      </w:r>
      <w:r w:rsidR="003C600C" w:rsidRPr="00DC1BEF">
        <w:rPr>
          <w:rFonts w:hAnsi="Times New Roman" w:ascii="Times New Roman"/>
          <w:szCs w:val="24"/>
          <w:lang w:val="hr-HR"/>
        </w:rPr>
        <w:t>05</w:t>
      </w:r>
      <w:r w:rsidR="007E2025" w:rsidRPr="00DC1BE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DC1BEF">
        <w:rPr>
          <w:rFonts w:hAnsi="Times New Roman" w:ascii="Times New Roman"/>
          <w:szCs w:val="24"/>
          <w:lang w:val="hr-HR"/>
        </w:rPr>
        <w:t>2016</w:t>
      </w:r>
      <w:r w:rsidR="00D17329" w:rsidRPr="00DC1BE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D359A" w:rsidP="00AD359A" w:rsidR="00D17329" w:rsidRPr="00AD359A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8754EB">
        <w:rPr>
          <w:rFonts w:hAnsi="Times New Roman" w:ascii="Times New Roman"/>
          <w:szCs w:val="24"/>
        </w:rPr>
        <w:t>I.</w:t>
      </w:r>
      <w:r w:rsidR="00D17329" w:rsidRPr="008754EB">
        <w:rPr>
          <w:rFonts w:hAnsi="Times New Roman" w:ascii="Times New Roman"/>
          <w:szCs w:val="24"/>
        </w:rPr>
        <w:t>Otvara se stečajni postupak nad dužnikom</w:t>
      </w:r>
      <w:r w:rsidR="008754EB" w:rsidRPr="008754EB">
        <w:rPr>
          <w:rFonts w:hAnsi="Times New Roman" w:ascii="Times New Roman"/>
          <w:szCs w:val="24"/>
        </w:rPr>
        <w:t xml:space="preserve"> </w:t>
      </w:r>
      <w:r w:rsidR="008754EB" w:rsidRPr="008754EB">
        <w:rPr>
          <w:rFonts w:hAnsi="Times New Roman" w:ascii="Times New Roman"/>
          <w:szCs w:val="24"/>
          <w:lang w:val="hr-HR"/>
        </w:rPr>
        <w:t>NIKŠIĆ USLUGE j.d.o.o. Zagreb, Zdravečka 9., OIB:</w:t>
      </w:r>
      <w:r w:rsidR="008754EB">
        <w:rPr>
          <w:rFonts w:hAnsi="Times New Roman" w:ascii="Times New Roman"/>
          <w:szCs w:val="24"/>
          <w:lang w:val="hr-HR"/>
        </w:rPr>
        <w:t xml:space="preserve"> </w:t>
      </w:r>
      <w:r w:rsidR="008754EB" w:rsidRPr="008754EB">
        <w:rPr>
          <w:rFonts w:hAnsi="Times New Roman" w:ascii="Times New Roman"/>
          <w:szCs w:val="24"/>
          <w:lang w:val="hr-HR"/>
        </w:rPr>
        <w:t>61189112536, MBS:</w:t>
      </w:r>
      <w:r w:rsidR="008754EB">
        <w:rPr>
          <w:rFonts w:hAnsi="Times New Roman" w:ascii="Times New Roman"/>
          <w:szCs w:val="24"/>
          <w:lang w:val="hr-HR"/>
        </w:rPr>
        <w:t xml:space="preserve"> </w:t>
      </w:r>
      <w:r w:rsidR="008754EB" w:rsidRPr="008754EB">
        <w:rPr>
          <w:rFonts w:hAnsi="Times New Roman" w:ascii="Times New Roman"/>
          <w:szCs w:val="24"/>
          <w:lang w:val="hr-HR"/>
        </w:rPr>
        <w:t>080843528.</w:t>
      </w:r>
      <w:r w:rsidR="008754EB">
        <w:rPr>
          <w:rFonts w:hAnsi="Times New Roman" w:ascii="Times New Roman"/>
          <w:szCs w:val="24"/>
          <w:lang w:val="hr-HR"/>
        </w:rPr>
        <w:t xml:space="preserve"> </w:t>
      </w:r>
      <w:r w:rsidR="00D17329" w:rsidRPr="00AD359A">
        <w:rPr>
          <w:rFonts w:hAnsi="Times New Roman" w:ascii="Times New Roman"/>
          <w:szCs w:val="24"/>
        </w:rPr>
        <w:t xml:space="preserve">Stečajni postupak otvoren je </w:t>
      </w:r>
      <w:r w:rsidR="003C600C">
        <w:rPr>
          <w:rFonts w:hAnsi="Times New Roman" w:ascii="Times New Roman"/>
          <w:szCs w:val="24"/>
        </w:rPr>
        <w:t>05</w:t>
      </w:r>
      <w:r w:rsidR="007E2025" w:rsidRPr="00AD359A">
        <w:rPr>
          <w:rFonts w:hAnsi="Times New Roman" w:ascii="Times New Roman"/>
          <w:szCs w:val="24"/>
        </w:rPr>
        <w:t xml:space="preserve">. srpnja </w:t>
      </w:r>
      <w:r w:rsidR="004431B0" w:rsidRPr="00AD359A">
        <w:rPr>
          <w:rFonts w:hAnsi="Times New Roman" w:ascii="Times New Roman"/>
          <w:szCs w:val="24"/>
        </w:rPr>
        <w:t>2016</w:t>
      </w:r>
      <w:r w:rsidR="00D17329" w:rsidRPr="00AD359A">
        <w:rPr>
          <w:rFonts w:hAnsi="Times New Roman" w:ascii="Times New Roman"/>
          <w:szCs w:val="24"/>
        </w:rPr>
        <w:t xml:space="preserve">., u </w:t>
      </w:r>
      <w:r w:rsidR="0090317B" w:rsidRPr="00AD359A">
        <w:rPr>
          <w:rFonts w:hAnsi="Times New Roman" w:ascii="Times New Roman"/>
          <w:szCs w:val="24"/>
        </w:rPr>
        <w:t>15 sati i 00 minuta</w:t>
      </w:r>
      <w:r w:rsidR="00D17329" w:rsidRPr="00AD35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ED731C" w:rsidP="00ED731C" w:rsidR="00ED731C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D17329" w:rsidP="00ED731C" w:rsidR="00ED731C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>II. Za stečajnog upravitelja imenuje</w:t>
      </w:r>
      <w:r w:rsidR="0039675D">
        <w:rPr>
          <w:rFonts w:hAnsi="Times New Roman" w:ascii="Times New Roman"/>
          <w:szCs w:val="24"/>
        </w:rPr>
        <w:t xml:space="preserve"> se</w:t>
      </w:r>
      <w:r w:rsidR="006F7D81">
        <w:rPr>
          <w:rFonts w:hAnsi="Times New Roman" w:ascii="Times New Roman"/>
          <w:szCs w:val="24"/>
        </w:rPr>
        <w:t xml:space="preserve"> </w:t>
      </w:r>
      <w:r w:rsidR="00C034DD">
        <w:rPr>
          <w:rFonts w:hAnsi="Times New Roman" w:ascii="Times New Roman"/>
          <w:szCs w:val="24"/>
        </w:rPr>
        <w:t xml:space="preserve">Ivana Brebrić, OIB: </w:t>
      </w:r>
      <w:r w:rsidR="00C034DD" w:rsidRPr="00C034DD">
        <w:rPr>
          <w:rFonts w:hAnsi="Times New Roman" w:ascii="Times New Roman"/>
          <w:szCs w:val="24"/>
        </w:rPr>
        <w:t>01354117686</w:t>
      </w:r>
      <w:r w:rsidR="006F7D81">
        <w:rPr>
          <w:rFonts w:hAnsi="Times New Roman" w:ascii="Times New Roman"/>
          <w:szCs w:val="24"/>
        </w:rPr>
        <w:t xml:space="preserve"> iz </w:t>
      </w:r>
      <w:r w:rsidR="00C034DD">
        <w:rPr>
          <w:rFonts w:hAnsi="Times New Roman" w:ascii="Times New Roman"/>
          <w:szCs w:val="24"/>
        </w:rPr>
        <w:t xml:space="preserve">Zagreba, Palinovečka 19 P. </w:t>
      </w:r>
    </w:p>
    <w:p w:rsidRDefault="00ED731C" w:rsidP="00ED731C" w:rsidR="00ED731C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17329" w:rsidP="008754EB" w:rsidR="008754EB" w:rsidRPr="008754EB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8754EB">
        <w:rPr>
          <w:rFonts w:hAnsi="Times New Roman" w:ascii="Times New Roman"/>
          <w:szCs w:val="24"/>
        </w:rPr>
        <w:t xml:space="preserve">III. Zaključuje se stečajni postupak nad </w:t>
      </w:r>
      <w:r w:rsidR="00DC1BEF" w:rsidRPr="008754EB">
        <w:rPr>
          <w:rFonts w:hAnsi="Times New Roman" w:ascii="Times New Roman"/>
          <w:szCs w:val="24"/>
        </w:rPr>
        <w:t xml:space="preserve"> dužnikom</w:t>
      </w:r>
      <w:r w:rsidR="00D81873" w:rsidRPr="008754EB">
        <w:rPr>
          <w:rFonts w:hAnsi="Times New Roman" w:ascii="Times New Roman"/>
          <w:szCs w:val="24"/>
        </w:rPr>
        <w:t xml:space="preserve"> </w:t>
      </w:r>
      <w:r w:rsidR="008754EB" w:rsidRPr="008754EB">
        <w:rPr>
          <w:rFonts w:hAnsi="Times New Roman" w:ascii="Times New Roman"/>
          <w:szCs w:val="24"/>
          <w:lang w:val="hr-HR"/>
        </w:rPr>
        <w:t>NIKŠIĆ USLUGE j.d.o.o. Zagreb, Zdravečka 9., OIB:</w:t>
      </w:r>
      <w:r w:rsidR="00641B56">
        <w:rPr>
          <w:rFonts w:hAnsi="Times New Roman" w:ascii="Times New Roman"/>
          <w:szCs w:val="24"/>
          <w:lang w:val="hr-HR"/>
        </w:rPr>
        <w:t xml:space="preserve"> </w:t>
      </w:r>
      <w:r w:rsidR="008754EB" w:rsidRPr="008754EB">
        <w:rPr>
          <w:rFonts w:hAnsi="Times New Roman" w:ascii="Times New Roman"/>
          <w:szCs w:val="24"/>
          <w:lang w:val="hr-HR"/>
        </w:rPr>
        <w:t>61189112536, MBS:</w:t>
      </w:r>
      <w:r w:rsidR="008754EB">
        <w:rPr>
          <w:rFonts w:hAnsi="Times New Roman" w:ascii="Times New Roman"/>
          <w:szCs w:val="24"/>
          <w:lang w:val="hr-HR"/>
        </w:rPr>
        <w:t xml:space="preserve"> </w:t>
      </w:r>
      <w:r w:rsidR="008754EB" w:rsidRPr="008754EB">
        <w:rPr>
          <w:rFonts w:hAnsi="Times New Roman" w:ascii="Times New Roman"/>
          <w:szCs w:val="24"/>
          <w:lang w:val="hr-HR"/>
        </w:rPr>
        <w:t>080843528.</w:t>
      </w:r>
    </w:p>
    <w:p w:rsidRDefault="00DC1BEF" w:rsidP="006F7D81" w:rsidR="00AD359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744C79">
        <w:rPr>
          <w:rFonts w:hAnsi="Times New Roman" w:ascii="Times New Roman"/>
          <w:szCs w:val="24"/>
          <w:lang w:val="hr-HR"/>
        </w:rPr>
        <w:t xml:space="preserve"> FINA), temeljem odredbe čl. 429. </w:t>
      </w:r>
      <w:r w:rsidR="0065500F" w:rsidRPr="004A5754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744C79">
        <w:rPr>
          <w:rFonts w:hAnsi="Times New Roman" w:ascii="Times New Roman"/>
          <w:szCs w:val="24"/>
          <w:lang w:val="hr-HR"/>
        </w:rPr>
        <w:t>.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44C79">
        <w:rPr>
          <w:rFonts w:hAnsi="Times New Roman" w:ascii="Times New Roman"/>
          <w:szCs w:val="24"/>
          <w:lang w:val="hr-HR"/>
        </w:rPr>
        <w:t>Oglasom od</w:t>
      </w:r>
      <w:r w:rsidR="006F7D81">
        <w:rPr>
          <w:rFonts w:hAnsi="Times New Roman" w:ascii="Times New Roman"/>
          <w:szCs w:val="24"/>
          <w:lang w:val="hr-HR"/>
        </w:rPr>
        <w:t xml:space="preserve"> 05.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3C600C">
        <w:rPr>
          <w:rFonts w:hAnsi="Times New Roman" w:ascii="Times New Roman"/>
          <w:szCs w:val="24"/>
          <w:lang w:val="hr-HR"/>
        </w:rPr>
        <w:t>05</w:t>
      </w:r>
      <w:r w:rsidR="007E2025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2D4DCA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5600CA">
        <w:rPr>
          <w:rFonts w:hAnsi="Times New Roman" w:ascii="Times New Roman"/>
          <w:szCs w:val="24"/>
          <w:lang w:val="hr-HR"/>
        </w:rPr>
        <w:t>, v.r.</w:t>
      </w:r>
    </w:p>
    <w:p w:rsidRDefault="0039675D" w:rsidP="009A15E0" w:rsidR="0039675D">
      <w:pPr>
        <w:rPr>
          <w:rFonts w:hAnsi="Times New Roman" w:ascii="Times New Roman"/>
          <w:szCs w:val="24"/>
        </w:rPr>
      </w:pPr>
    </w:p>
    <w:p w:rsidRDefault="0039675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863DBB" w:rsidP="00863DBB" w:rsidR="00863DBB">
      <w:r>
        <w:rPr>
          <w:noProof/>
        </w:rPr>
        <w:t xml:space="preserve">             </w:t>
      </w:r>
    </w:p>
    <w:p w:rsidRDefault="005600CA" w:rsidP="005600CA" w:rsidR="00863D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600CA" w:rsidP="005600CA" w:rsidR="005600CA" w:rsidRPr="005600CA">
      <w:pPr>
        <w:jc w:val="right"/>
        <w:rPr>
          <w:rFonts w:hAnsi="Times New Roman" w:ascii="Times New Roman"/>
        </w:rPr>
      </w:pPr>
      <w:r w:rsidRPr="005600CA">
        <w:rPr>
          <w:rFonts w:hAnsi="Times New Roman" w:ascii="Times New Roman"/>
        </w:rPr>
        <w:t>Zlatka Plivelić</w:t>
      </w:r>
    </w:p>
    <w:sectPr w:rsidSect="0069521A" w:rsidR="005600CA" w:rsidRPr="005600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69E" w:rsidR="00280A5F">
    <w:pPr>
      <w:pStyle w:val="Podnoje"/>
      <w:jc w:val="right"/>
    </w:pPr>
  </w:p>
  <w:p w:rsidRDefault="0097269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7269E" w:rsidRPr="0097269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C034DD">
      <w:rPr>
        <w:rFonts w:hAnsi="Times New Roman" w:ascii="Times New Roman"/>
      </w:rPr>
      <w:t>532/16</w:t>
    </w:r>
  </w:p>
  <w:p w:rsidRDefault="0097269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13AD193A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2">
    <w:nsid w:val="1A530A7D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3">
    <w:nsid w:val="24213FA0"/>
    <w:multiLevelType w:val="hybridMultilevel"/>
    <w:tmpl w:val="198A1CAE"/>
    <w:lvl w:tplc="00E4A2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F83342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6">
    <w:nsid w:val="4E3E6533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7">
    <w:nsid w:val="607C4102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8">
    <w:nsid w:val="7ADF7F79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1685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C2AA6"/>
    <w:rsid w:val="002D4DCA"/>
    <w:rsid w:val="00310684"/>
    <w:rsid w:val="00352535"/>
    <w:rsid w:val="0035267A"/>
    <w:rsid w:val="0035767D"/>
    <w:rsid w:val="0037112B"/>
    <w:rsid w:val="0039675D"/>
    <w:rsid w:val="003C3E8D"/>
    <w:rsid w:val="003C600C"/>
    <w:rsid w:val="003E7FD9"/>
    <w:rsid w:val="003F1EFE"/>
    <w:rsid w:val="00402C65"/>
    <w:rsid w:val="004431B0"/>
    <w:rsid w:val="004453B3"/>
    <w:rsid w:val="00473BD2"/>
    <w:rsid w:val="00477F24"/>
    <w:rsid w:val="004821A5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00CA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1B56"/>
    <w:rsid w:val="0064498B"/>
    <w:rsid w:val="0065500F"/>
    <w:rsid w:val="00670CE3"/>
    <w:rsid w:val="00686392"/>
    <w:rsid w:val="0069268B"/>
    <w:rsid w:val="0069521A"/>
    <w:rsid w:val="006A68F9"/>
    <w:rsid w:val="006C4666"/>
    <w:rsid w:val="006F7D81"/>
    <w:rsid w:val="00726015"/>
    <w:rsid w:val="007354CB"/>
    <w:rsid w:val="00744C79"/>
    <w:rsid w:val="007646E0"/>
    <w:rsid w:val="00777449"/>
    <w:rsid w:val="00795065"/>
    <w:rsid w:val="007A0C79"/>
    <w:rsid w:val="007A38B0"/>
    <w:rsid w:val="007D6D1C"/>
    <w:rsid w:val="007E2025"/>
    <w:rsid w:val="007F24AA"/>
    <w:rsid w:val="00820E71"/>
    <w:rsid w:val="0082180F"/>
    <w:rsid w:val="00826CE8"/>
    <w:rsid w:val="00863DBB"/>
    <w:rsid w:val="008679BD"/>
    <w:rsid w:val="008754EB"/>
    <w:rsid w:val="008A6BE7"/>
    <w:rsid w:val="008C31DE"/>
    <w:rsid w:val="008C66F0"/>
    <w:rsid w:val="0090317B"/>
    <w:rsid w:val="00947CAE"/>
    <w:rsid w:val="00951F24"/>
    <w:rsid w:val="0097269E"/>
    <w:rsid w:val="00980D7A"/>
    <w:rsid w:val="00981C03"/>
    <w:rsid w:val="009A15E0"/>
    <w:rsid w:val="009A248B"/>
    <w:rsid w:val="009A4F5F"/>
    <w:rsid w:val="009B4B9F"/>
    <w:rsid w:val="009C4A02"/>
    <w:rsid w:val="00A24AFC"/>
    <w:rsid w:val="00A35039"/>
    <w:rsid w:val="00A61611"/>
    <w:rsid w:val="00A73AE4"/>
    <w:rsid w:val="00A7799D"/>
    <w:rsid w:val="00A93B0F"/>
    <w:rsid w:val="00AD3559"/>
    <w:rsid w:val="00AD359A"/>
    <w:rsid w:val="00AE474A"/>
    <w:rsid w:val="00AF31FC"/>
    <w:rsid w:val="00B00AAF"/>
    <w:rsid w:val="00B16C1E"/>
    <w:rsid w:val="00B90F29"/>
    <w:rsid w:val="00BB51AF"/>
    <w:rsid w:val="00BC1743"/>
    <w:rsid w:val="00BE31D6"/>
    <w:rsid w:val="00C034DD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1873"/>
    <w:rsid w:val="00D85D03"/>
    <w:rsid w:val="00DA3006"/>
    <w:rsid w:val="00DC108F"/>
    <w:rsid w:val="00DC1BE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598F"/>
    <w:rsid w:val="00EB6112"/>
    <w:rsid w:val="00ED731C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2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6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6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6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6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2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6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6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6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6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4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01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16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245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64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6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09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1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209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4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81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2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8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NIKŠIĆ USLUGE j.d.o.o. za ugostiteljstvo zastupanog po punomoćniku Katarina Nikšić</izvorni_sadrzaj>
    <derivirana_varijabla naziv="DomainObject.Predmet.ProtustrankaFormated_1">  NIKŠIĆ USLUGE j.d.o.o. za ugostiteljstvo zastupanog po punomoćniku Katarina Nikšić</derivirana_varijabla>
  </DomainObject.Predmet.ProtustrankaFormated>
  <DomainObject.Predmet.ProtustrankaFormatedOIB>
    <izvorni_sadrzaj>  NIKŠIĆ USLUGE j.d.o.o. za ugostiteljstvo, OIB 61189112536 zastupanog po punomoćniku Katarina Nikšić</izvorni_sadrzaj>
    <derivirana_varijabla naziv="DomainObject.Predmet.ProtustrankaFormatedOIB_1">  NIKŠIĆ USLUGE j.d.o.o. za ugostiteljstvo, OIB 61189112536 zastupanog po punomoćniku Katarina Nikšić</derivirana_varijabla>
  </DomainObject.Predmet.ProtustrankaFormatedOIB>
  <DomainObject.Predmet.ProtustrankaFormatedWithAdress>
    <izvorni_sadrzaj> NIKŠIĆ USLUGE j.d.o.o. za ugostiteljstvo, Zadravečka 9, 10000 Zagreb zastupanog po punomoćniku Katarina Nikšić</izvorni_sadrzaj>
    <derivirana_varijabla naziv="DomainObject.Predmet.ProtustrankaFormatedWithAdress_1"> NIKŠIĆ USLUGE j.d.o.o. za ugostiteljstvo, Zadravečka 9, 10000 Zagreb zastupanog po punomoćniku Katarina Nikšić</derivirana_varijabla>
  </DomainObject.Predmet.ProtustrankaFormatedWithAdress>
  <DomainObject.Predmet.ProtustrankaFormatedWithAdressOIB>
    <izvorni_sadrzaj> NIKŠIĆ USLUGE j.d.o.o. za ugostiteljstvo, OIB 61189112536, Zadravečka 9, 10000 Zagreb zastupanog po punomoćniku Katarina Nikšić</izvorni_sadrzaj>
    <derivirana_varijabla naziv="DomainObject.Predmet.ProtustrankaFormatedWithAdressOIB_1"> NIKŠIĆ USLUGE j.d.o.o. za ugostiteljstvo, OIB 61189112536, Zadravečka 9, 10000 Zagreb zastupanog po punomoćniku Katarina Nikšić</derivirana_varijabla>
  </DomainObject.Predmet.ProtustrankaFormatedWithAdressOIB>
  <DomainObject.Predmet.ProtustrankaWithAdress>
    <izvorni_sadrzaj>NIKŠIĆ USLUGE j.d.o.o. za ugostiteljstvo Zadravečka 9, 10000 Zagreb</izvorni_sadrzaj>
    <derivirana_varijabla naziv="DomainObject.Predmet.ProtustrankaWithAdress_1">NIKŠIĆ USLUGE j.d.o.o. za ugostiteljstvo Zadravečka 9, 10000 Zagreb</derivirana_varijabla>
  </DomainObject.Predmet.ProtustrankaWithAdress>
  <DomainObject.Predmet.ProtustrankaWithAdressOIB>
    <izvorni_sadrzaj>NIKŠIĆ USLUGE j.d.o.o. za ugostiteljstvo, OIB 61189112536, Zadravečka 9, 10000 Zagreb</izvorni_sadrzaj>
    <derivirana_varijabla naziv="DomainObject.Predmet.ProtustrankaWithAdressOIB_1">NIKŠIĆ USLUGE j.d.o.o. za ugostiteljstvo, OIB 61189112536, Zadravečka 9, 10000 Zagreb</derivirana_varijabla>
  </DomainObject.Predmet.ProtustrankaWithAdressOIB>
  <DomainObject.Predmet.ProtustrankaNazivFormated>
    <izvorni_sadrzaj>NIKŠIĆ USLUGE j.d.o.o. za ugostiteljstvo</izvorni_sadrzaj>
    <derivirana_varijabla naziv="DomainObject.Predmet.ProtustrankaNazivFormated_1">NIKŠIĆ USLUGE j.d.o.o. za ugostiteljstvo</derivirana_varijabla>
  </DomainObject.Predmet.ProtustrankaNazivFormated>
  <DomainObject.Predmet.ProtustrankaNazivFormatedOIB>
    <izvorni_sadrzaj>NIKŠIĆ USLUGE j.d.o.o. za ugostiteljstvo, OIB 61189112536</izvorni_sadrzaj>
    <derivirana_varijabla naziv="DomainObject.Predmet.ProtustrankaNazivFormatedOIB_1">NIKŠIĆ USLUGE j.d.o.o. za ugostiteljstvo, OIB 61189112536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NIKŠIĆ USLUGE j.d.o.o. za ugostiteljstvo zastupanog po punomoćniku Katarina Nikšić</item>
    </izvorni_sadrzaj>
    <derivirana_varijabla naziv="DomainObject.Predmet.ProtuStrankaListFormated_1">
      <item>NIKŠIĆ USLUGE j.d.o.o. za ugostiteljstvo zastupanog po punomoćniku Katarina Nikšić</item>
    </derivirana_varijabla>
  </DomainObject.Predmet.ProtuStrankaListFormated>
  <DomainObject.Predmet.ProtuStrankaListFormatedOIB>
    <izvorni_sadrzaj>
      <item>NIKŠIĆ USLUGE j.d.o.o. za ugostiteljstvo, OIB 61189112536 zastupanog po punomoćniku Katarina Nikšić</item>
    </izvorni_sadrzaj>
    <derivirana_varijabla naziv="DomainObject.Predmet.ProtuStrankaListFormatedOIB_1">
      <item>NIKŠIĆ USLUGE j.d.o.o. za ugostiteljstvo, OIB 61189112536 zastupanog po punomoćniku Katarina Nikšić</item>
    </derivirana_varijabla>
  </DomainObject.Predmet.ProtuStrankaListFormatedOIB>
  <DomainObject.Predmet.ProtuStrankaListFormatedWithAdress>
    <izvorni_sadrzaj>
      <item>NIKŠIĆ USLUGE j.d.o.o. za ugostiteljstvo, Zadravečka 9, 10000 Zagreb zastupanog po punomoćniku Katarina Nikšić</item>
    </izvorni_sadrzaj>
    <derivirana_varijabla naziv="DomainObject.Predmet.ProtuStrankaListFormatedWithAdress_1">
      <item>NIKŠIĆ USLUGE j.d.o.o. za ugostiteljstvo, Zadravečka 9, 10000 Zagreb zastupanog po punomoćniku Katarina Nikšić</item>
    </derivirana_varijabla>
  </DomainObject.Predmet.ProtuStrankaListFormatedWithAdress>
  <DomainObject.Predmet.ProtuStrankaListFormatedWithAdressOIB>
    <izvorni_sadrzaj>
      <item>NIKŠIĆ USLUGE j.d.o.o. za ugostiteljstvo, OIB 61189112536, Zadravečka 9, 10000 Zagreb zastupanog po punomoćniku Katarina Nikšić</item>
    </izvorni_sadrzaj>
    <derivirana_varijabla naziv="DomainObject.Predmet.ProtuStrankaListFormatedWithAdressOIB_1">
      <item>NIKŠIĆ USLUGE j.d.o.o. za ugostiteljstvo, OIB 61189112536, Zadravečka 9, 10000 Zagreb zastupanog po punomoćniku Katarina Nikšić</item>
    </derivirana_varijabla>
  </DomainObject.Predmet.ProtuStrankaListFormatedWithAdressOIB>
  <DomainObject.Predmet.ProtuStrankaListNazivFormated>
    <izvorni_sadrzaj>
      <item>NIKŠIĆ USLUGE j.d.o.o. za ugostiteljstvo</item>
    </izvorni_sadrzaj>
    <derivirana_varijabla naziv="DomainObject.Predmet.ProtuStrankaListNazivFormated_1">
      <item>NIKŠIĆ USLUGE j.d.o.o. za ugostiteljstvo</item>
    </derivirana_varijabla>
  </DomainObject.Predmet.ProtuStrankaListNazivFormated>
  <DomainObject.Predmet.ProtuStrankaListNazivFormatedOIB>
    <izvorni_sadrzaj>
      <item>NIKŠIĆ USLUGE j.d.o.o. za ugostiteljstvo, OIB 61189112536</item>
    </izvorni_sadrzaj>
    <derivirana_varijabla naziv="DomainObject.Predmet.ProtuStrankaListNazivFormatedOIB_1">
      <item>NIKŠIĆ USLUGE j.d.o.o. za ugostiteljstvo, OIB 61189112536</item>
    </derivirana_varijabla>
  </DomainObject.Predmet.ProtuStrankaListNazivFormatedOIB>
  <DomainObject.Predmet.OstaliListFormated>
    <izvorni_sadrzaj>
      <item>Katarina Nikšić punomoćnik sudionika u postupku NIKŠIĆ USLUGE j.d.o.o. za ugostiteljstvo</item>
      <item>IVANA BREBRIĆ</item>
    </izvorni_sadrzaj>
    <derivirana_varijabla naziv="DomainObject.Predmet.OstaliListFormated_1">
      <item>Katarina Nikšić punomoćnik sudionika u postupku NIKŠIĆ USLUGE j.d.o.o. za ugostiteljstvo</item>
      <item>IVANA BREBRIĆ</item>
    </derivirana_varijabla>
  </DomainObject.Predmet.OstaliListFormated>
  <DomainObject.Predmet.OstaliListFormatedOIB>
    <izvorni_sadrzaj>
      <item>Katarina Nikšić, OIB 66530819008 punomoćnik sudionika u postupku NIKŠIĆ USLUGE j.d.o.o. za ugostiteljstvo</item>
      <item>IVANA BREBRIĆ, OIB 01354117686</item>
    </izvorni_sadrzaj>
    <derivirana_varijabla naziv="DomainObject.Predmet.OstaliListFormatedOIB_1">
      <item>Katarina Nikšić, OIB 66530819008 punomoćnik sudionika u postupku NIKŠIĆ USLUGE j.d.o.o. za ugostiteljstvo</item>
      <item>IVANA BREBRIĆ, OIB 01354117686</item>
    </derivirana_varijabla>
  </DomainObject.Predmet.OstaliListFormatedOIB>
  <DomainObject.Predmet.OstaliListFormatedWithAdress>
    <izvorni_sadrzaj>
      <item>Katarina Nikšić, Zadravečka 9, 10000 Zagreb punomoćnik sudionika u postupku NIKŠIĆ USLUGE j.d.o.o. za ugostiteljstvo</item>
      <item>IVANA BREBRIĆ, Palinovečka 19 P, 10000 Zagreb</item>
    </izvorni_sadrzaj>
    <derivirana_varijabla naziv="DomainObject.Predmet.OstaliListFormatedWithAdress_1">
      <item>Katarina Nikšić, Zadravečka 9, 10000 Zagreb punomoćnik sudionika u postupku NIKŠIĆ USLUGE j.d.o.o. za ugostiteljstvo</item>
      <item>IVANA BREBRIĆ, Palinovečka 19 P, 10000 Zagreb</item>
    </derivirana_varijabla>
  </DomainObject.Predmet.OstaliListFormatedWithAdress>
  <DomainObject.Predmet.OstaliListFormatedWithAdressOIB>
    <izvorni_sadrzaj>
      <item>Katarina Nikšić, OIB 66530819008, Zadravečka 9, 10000 Zagreb punomoćnik sudionika u postupku NIKŠIĆ USLUGE j.d.o.o. za ugostiteljstvo</item>
      <item>IVANA BREBRIĆ, OIB 01354117686, Palinovečka 19 P, 10000 Zagreb</item>
    </izvorni_sadrzaj>
    <derivirana_varijabla naziv="DomainObject.Predmet.OstaliListFormatedWithAdressOIB_1">
      <item>Katarina Nikšić, OIB 66530819008, Zadravečka 9, 10000 Zagreb punomoćnik sudionika u postupku NIKŠIĆ USLUGE j.d.o.o. za ugostiteljstvo</item>
      <item>IVANA BREBRIĆ, OIB 01354117686, Palinovečka 19 P, 10000 Zagreb</item>
    </derivirana_varijabla>
  </DomainObject.Predmet.OstaliListFormatedWithAdressOIB>
  <DomainObject.Predmet.OstaliListNazivFormated>
    <izvorni_sadrzaj>
      <item>Katarina Nikšić</item>
      <item>IVANA BREBRIĆ</item>
    </izvorni_sadrzaj>
    <derivirana_varijabla naziv="DomainObject.Predmet.OstaliListNazivFormated_1">
      <item>Katarina Nikšić</item>
      <item>IVANA BREBRIĆ</item>
    </derivirana_varijabla>
  </DomainObject.Predmet.OstaliListNazivFormated>
  <DomainObject.Predmet.OstaliListNazivFormatedOIB>
    <izvorni_sadrzaj>
      <item>Katarina Nikšić, OIB 66530819008</item>
      <item>IVANA BREBRIĆ, OIB 01354117686</item>
    </izvorni_sadrzaj>
    <derivirana_varijabla naziv="DomainObject.Predmet.OstaliListNazivFormatedOIB_1">
      <item>Katarina Nikšić, OIB 66530819008</item>
      <item>IVANA BREBRIĆ, OIB 01354117686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NIKŠIĆ USLUGE j.d.o.o. za ugostiteljstvo</izvorni_sadrzaj>
    <derivirana_varijabla naziv="DomainObject.Predmet.ProtustrankaIDrugi_1">NIKŠIĆ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NIKŠIĆ USLUGE j.d.o.o. za ugostiteljstvo, OIB 61189112536, Zadravečka 9, 10000 Zagreb</izvorni_sadrzaj>
    <derivirana_varijabla naziv="DomainObject.Predmet.ProtustrankaIDrugiAdressOIB_1">NIKŠIĆ USLUGE j.d.o.o. za ugostiteljstvo, OIB 61189112536, Zadravečka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NIKŠIĆ USLUGE j.d.o.o. za ugostiteljstvo</item>
      <item>Katarina Nikšić</item>
      <item>IVANA BREBRIĆ</item>
    </izvorni_sadrzaj>
    <derivirana_varijabla naziv="DomainObject.Predmet.SudioniciListNaziv_1">
      <item>FINA Regionalni centar Zagreb</item>
      <item>NIKŠIĆ USLUGE j.d.o.o. za ugostiteljstvo</item>
      <item>Katarina Nikšić</item>
      <item>IVANA BREBRIĆ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NIKŠIĆ USLUGE j.d.o.o. za ugostiteljstvo, OIB 61189112536, Zadravečka 9,10000 Zagreb</item>
      <item>Katarina Nikšić, OIB 66530819008, Zadravečka 9,10000 Zagreb</item>
      <item>IVANA BREBRIĆ, OIB 01354117686, Palinovečka 19 P,10000 Zagreb</item>
    </izvorni_sadrzaj>
    <derivirana_varijabla naziv="DomainObject.Predmet.SudioniciListAdressOIB_1">
      <item>FINA Regionalni centar Zagreb, OIB 85821130368, Trg svibanjskih žrtava 1995. br. 1,10000 Zagreb</item>
      <item>NIKŠIĆ USLUGE j.d.o.o. za ugostiteljstvo, OIB 61189112536, Zadravečka 9,10000 Zagreb</item>
      <item>Katarina Nikšić, OIB 66530819008, Zadravečka 9,10000 Zagreb</item>
      <item>IVANA BREBRIĆ, OIB 01354117686, Palinovečka 19 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61189112536</item>
      <item>, OIB 66530819008</item>
      <item>, OIB 01354117686</item>
    </izvorni_sadrzaj>
    <derivirana_varijabla naziv="DomainObject.Predmet.SudioniciListNazivOIB_1">
      <item>, OIB 85821130368</item>
      <item>, OIB 61189112536</item>
      <item>, OIB 66530819008</item>
      <item>, OIB 01354117686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DEC05-22F7-4691-9DC1-75967A6F8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2636</properties:Characters>
  <properties:Lines>71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2016-07-05T09:20:00Z</dcterms:created>
  <dc:creator>Karmela Dolenc</dc:creator>
  <cp:lastModifiedBy>Zlatka Plivelić</cp:lastModifiedBy>
  <cp:lastPrinted>2016-07-05T09:25:00Z</cp:lastPrinted>
  <dcterms:modified xmlns:xsi="http://www.w3.org/2001/XMLSchema-instance" xsi:type="dcterms:W3CDTF">2016-07-05T10:04:00Z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