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14426" w14:paraId="8114426" w:rsidRDefault="00AC775F" w:rsidP="00AC775F" w:rsidR="00AC775F">
      <w:pPr>
        <w:jc w:val="both"/>
        <w15:collapsed w:val="false"/>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C775F" w:rsidP="00AC775F" w:rsidR="00AC775F">
      <w:pPr>
        <w:jc w:val="both"/>
      </w:pPr>
      <w:r>
        <w:t>REPUBLIKA HRVATSKA</w:t>
      </w:r>
    </w:p>
    <w:p w:rsidRDefault="00AC775F" w:rsidP="00AC775F" w:rsidR="00AC775F">
      <w:pPr>
        <w:jc w:val="both"/>
      </w:pPr>
      <w:r>
        <w:t xml:space="preserve">TRGOVAČKI SUD U ZAGREBU                                                                </w:t>
      </w:r>
    </w:p>
    <w:p w:rsidRDefault="00AC775F" w:rsidP="00A16E12" w:rsidR="00AC775F">
      <w:pPr>
        <w:ind w:firstLine="708"/>
        <w:jc w:val="both"/>
      </w:pPr>
      <w:r>
        <w:t>A</w:t>
      </w:r>
      <w:r w:rsidR="00A16E12">
        <w:t xml:space="preserve">mruševa 2/II </w:t>
      </w:r>
      <w:r w:rsidR="00A16E12">
        <w:tab/>
      </w:r>
      <w:r w:rsidR="00A16E12">
        <w:tab/>
      </w:r>
      <w:r w:rsidR="00A16E12">
        <w:tab/>
      </w:r>
      <w:r w:rsidR="00A16E12">
        <w:tab/>
      </w:r>
      <w:r w:rsidR="00A16E12">
        <w:tab/>
      </w:r>
      <w:r w:rsidR="00A16E12">
        <w:tab/>
      </w:r>
      <w:r w:rsidR="00A16E12">
        <w:tab/>
        <w:t xml:space="preserve">   </w:t>
      </w:r>
      <w:r w:rsidR="00FD7EA8">
        <w:t>20. St-</w:t>
      </w:r>
      <w:r w:rsidR="00A16E12">
        <w:t>2432/18</w:t>
      </w:r>
      <w:r w:rsidR="00D40DFC">
        <w:t>-17</w:t>
      </w:r>
    </w:p>
    <w:p w:rsidRDefault="00AC775F" w:rsidP="00AC775F" w:rsidR="00AC775F">
      <w:pPr>
        <w:jc w:val="both"/>
      </w:pPr>
    </w:p>
    <w:p w:rsidRDefault="00AC775F" w:rsidP="00AC775F" w:rsidR="00AC775F">
      <w:pPr>
        <w:jc w:val="center"/>
      </w:pPr>
      <w:r>
        <w:t>R E P U B L I K A   H R V A T S K A</w:t>
      </w:r>
    </w:p>
    <w:p w:rsidRDefault="00AC775F" w:rsidP="00AC775F" w:rsidR="00AC775F">
      <w:pPr>
        <w:jc w:val="center"/>
      </w:pPr>
    </w:p>
    <w:p w:rsidRDefault="00AC775F" w:rsidP="00AC775F" w:rsidR="00AC775F">
      <w:pPr>
        <w:jc w:val="center"/>
      </w:pPr>
      <w:r>
        <w:t>R J E Š E N</w:t>
      </w:r>
      <w:r w:rsidR="008D1A56">
        <w:t xml:space="preserve"> </w:t>
      </w:r>
      <w:r>
        <w:t>J E</w:t>
      </w:r>
    </w:p>
    <w:p w:rsidRDefault="00AC775F" w:rsidP="00AC775F" w:rsidR="00AC775F">
      <w:pPr>
        <w:jc w:val="both"/>
        <w:rPr>
          <w:b/>
        </w:rPr>
      </w:pPr>
    </w:p>
    <w:p w:rsidRDefault="00AC775F" w:rsidP="00AC775F" w:rsidR="00AC775F">
      <w:pPr>
        <w:ind w:firstLine="720"/>
        <w:jc w:val="both"/>
      </w:pPr>
      <w:r>
        <w:t xml:space="preserve">Trgovački sud u Zagrebu, po sucu Luciji Butigan, </w:t>
      </w:r>
      <w:r w:rsidR="00E43150" w:rsidRPr="00E43150">
        <w:t>nakon obustavljenog skraćenog stečajnog postupka nad dužnikom PRAVI PROJEKT d.o.o. za usluge, Zaprešić (Grad Zaprešić),Matije Gupca 56 , OIB 81247487645, povodom prijedloga vjerovnika ZRAČNA LUKA DUBROVNIK d.o.o., Čilipi, Dobrota 24, OIB 63145279942, za otvaranje  stečajnog postupka nad dužnikom PRAVI PROJEKT d.o.o. za usluge, Zaprešić (Grad Zaprešić),Matije Gupca 56 , OIB 81247487645</w:t>
      </w:r>
      <w:r w:rsidR="00E43150">
        <w:t xml:space="preserve">,  </w:t>
      </w:r>
      <w:r w:rsidR="00E43150" w:rsidRPr="002A6271">
        <w:t>dana 6</w:t>
      </w:r>
      <w:r w:rsidRPr="002A6271">
        <w:t xml:space="preserve">. </w:t>
      </w:r>
      <w:r w:rsidR="00E43150" w:rsidRPr="002A6271">
        <w:t xml:space="preserve">veljače  </w:t>
      </w:r>
      <w:r w:rsidR="00E43150">
        <w:t>2019</w:t>
      </w:r>
      <w:r>
        <w:t>.</w:t>
      </w:r>
      <w:r w:rsidR="00743AE9">
        <w:t>g.</w:t>
      </w:r>
    </w:p>
    <w:p w:rsidRDefault="00AC775F" w:rsidP="00AC775F" w:rsidR="00AC775F">
      <w:pPr>
        <w:jc w:val="center"/>
      </w:pPr>
    </w:p>
    <w:p w:rsidRDefault="00AC775F" w:rsidP="00AC775F" w:rsidR="00AC775F">
      <w:pPr>
        <w:jc w:val="center"/>
      </w:pPr>
      <w:r>
        <w:t>r i j e š i o     j e</w:t>
      </w:r>
    </w:p>
    <w:p w:rsidRDefault="00AC775F" w:rsidP="00AC775F" w:rsidR="00AC775F"/>
    <w:p w:rsidRDefault="00AC775F" w:rsidP="00AC775F" w:rsidR="00AC775F">
      <w:pPr>
        <w:ind w:firstLine="708"/>
        <w:jc w:val="both"/>
        <w:rPr>
          <w:lang w:val="pt-BR"/>
        </w:rPr>
      </w:pPr>
      <w:r>
        <w:t xml:space="preserve">I. Pozivaju se osobe koje imaju pravni interes za provedbom stečajnoga postupaka nad  dužnikom </w:t>
      </w:r>
      <w:r w:rsidR="00E43150" w:rsidRPr="00E43150">
        <w:t>PRAVI PROJEKT d.o.o. za usluge, Zaprešić (Grad Zaprešić),Matije Gupca 56 , OIB 81247487645</w:t>
      </w:r>
      <w:r>
        <w:t>,</w:t>
      </w:r>
      <w:r>
        <w:rPr>
          <w:lang w:val="pt-BR"/>
        </w:rPr>
        <w:t xml:space="preserve"> da u roku od 15 dana nakon ist</w:t>
      </w:r>
      <w:r w:rsidR="00CE5E58">
        <w:rPr>
          <w:lang w:val="pt-BR"/>
        </w:rPr>
        <w:t>eka 8 dana od dana objave ovog r</w:t>
      </w:r>
      <w:r>
        <w:rPr>
          <w:lang w:val="pt-BR"/>
        </w:rPr>
        <w:t xml:space="preserve">ješenja na Mrežnoj stranici e-oglasna ploča Trgovačkog suda u Zagrebu, uplate predujam za namirenje </w:t>
      </w:r>
      <w:r>
        <w:t>troškova prethodnog i otvorenog stečajnog postupka u iznosu od 20.000,00 kn na račun Trgovačkog suda u Zagrebu otvoren pri Hrvatskoj poštanskoj banci d.d. Zagreb broj IBAN HR92239000113000004</w:t>
      </w:r>
      <w:r w:rsidR="009535DF">
        <w:t>60, model 00</w:t>
      </w:r>
      <w:r w:rsidR="00D707AE">
        <w:t xml:space="preserve">, poziv na broj </w:t>
      </w:r>
      <w:r w:rsidR="00E43150">
        <w:t>243218</w:t>
      </w:r>
      <w:r>
        <w:t>.</w:t>
      </w:r>
    </w:p>
    <w:p w:rsidRDefault="00AC775F" w:rsidP="00AC775F" w:rsidR="00AC775F">
      <w:pPr>
        <w:ind w:firstLine="708"/>
        <w:jc w:val="both"/>
      </w:pPr>
      <w:r>
        <w:t>II. Ako osobe iz točke I. ovog Rješenja ne predujme traženi iznos, sud će donijeti Rješenje o otvaranju i zaključenju stečajnog postupka.</w:t>
      </w:r>
    </w:p>
    <w:p w:rsidRDefault="00AC775F" w:rsidP="00AC775F" w:rsidR="00AC775F">
      <w:pPr>
        <w:ind w:firstLine="708"/>
        <w:jc w:val="both"/>
      </w:pPr>
    </w:p>
    <w:p w:rsidRDefault="00AC775F" w:rsidP="00AC775F" w:rsidR="00AC775F">
      <w:pPr>
        <w:jc w:val="center"/>
      </w:pPr>
      <w:r>
        <w:t>Obrazloženje</w:t>
      </w:r>
    </w:p>
    <w:p w:rsidRDefault="00AC775F" w:rsidP="00AC775F" w:rsidR="00AC775F">
      <w:pPr>
        <w:jc w:val="center"/>
      </w:pPr>
    </w:p>
    <w:p w:rsidRDefault="00D819C8" w:rsidP="00E43150" w:rsidR="00E43150">
      <w:pPr>
        <w:tabs>
          <w:tab w:pos="864" w:val="left"/>
        </w:tabs>
        <w:jc w:val="both"/>
      </w:pPr>
      <w:r>
        <w:tab/>
      </w:r>
      <w:r w:rsidR="00E43150">
        <w:t>Rješenjem Trgovačkog suda u Zagrebu pod posl. br. St-1079/18 od 28. kolovoza 2018.g., a koje je postalo pravomoćno dana  14. rujna 2018., obustavljen je skraćeni stečajni postupak. To iz razloga, jer je odredbom  čl. 433. Stečajnog zakona (NN 71/15,104/17,dalje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E43150" w:rsidP="00E43150" w:rsidR="00E43150">
      <w:pPr>
        <w:ind w:firstLine="720"/>
        <w:jc w:val="both"/>
      </w:pPr>
    </w:p>
    <w:p w:rsidRDefault="00E43150" w:rsidP="00E43150" w:rsidR="00E43150">
      <w:pPr>
        <w:ind w:firstLine="720"/>
        <w:jc w:val="both"/>
      </w:pPr>
      <w:r>
        <w:t xml:space="preserve">Tijekom skraćenog postupka, po pozivu suda sukladno odredbi čl. 430. SZ-a dužnikovi vjerovnici su predložili otvaranje redovnog stečajnog postupka nad dužnikom, čime su se ostvarili uvjeti iz čl. 433. SZ-a. </w:t>
      </w:r>
    </w:p>
    <w:p w:rsidRDefault="00E43150" w:rsidP="00E43150" w:rsidR="00E43150">
      <w:pPr>
        <w:ind w:firstLine="720"/>
        <w:jc w:val="both"/>
      </w:pPr>
    </w:p>
    <w:p w:rsidRDefault="00E43150" w:rsidP="00E43150" w:rsidR="00E43150">
      <w:pPr>
        <w:ind w:firstLine="720"/>
        <w:jc w:val="both"/>
      </w:pPr>
      <w:r>
        <w:t>Konkretno, prijedlog za otvaranje stečajnog postupka podnio je vjerovnik ZRAČNA LUKA DUBROVNIK d.o.o., Čilipi, Dobrota 24, OIB 63145279942, te navodi da vjerovnik  ima tražbinu prema dužniku u ukupnom iznosu od 50.707,96 kn, a da se ista temelji na dospjelim a neplaćenim računima br. 024-017-01584, 024-017-01585, 024-017-01977, 024-</w:t>
      </w:r>
      <w:r>
        <w:lastRenderedPageBreak/>
        <w:t xml:space="preserve">017-02273, 024-017-02571, 024-017-02896, 024-017-01584 (list 9-15 spisa), te da  ista tražbina nije namirena. </w:t>
      </w:r>
    </w:p>
    <w:p w:rsidRDefault="00687442" w:rsidP="00E43150" w:rsidR="00687442">
      <w:pPr>
        <w:tabs>
          <w:tab w:pos="864" w:val="left"/>
        </w:tabs>
        <w:jc w:val="both"/>
      </w:pPr>
    </w:p>
    <w:p w:rsidRDefault="008B5058" w:rsidP="008B5058" w:rsidR="008B5058">
      <w:pPr>
        <w:ind w:firstLine="720"/>
        <w:jc w:val="both"/>
      </w:pPr>
      <w: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8B5058" w:rsidP="008B5058" w:rsidR="008B5058">
      <w:pPr>
        <w:jc w:val="both"/>
      </w:pPr>
    </w:p>
    <w:p w:rsidRDefault="008B5058" w:rsidP="008B5058" w:rsidR="008B5058">
      <w:pPr>
        <w:ind w:firstLine="720"/>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B5058" w:rsidP="008B5058" w:rsidR="008B5058">
      <w:pPr>
        <w:ind w:firstLine="720"/>
        <w:jc w:val="both"/>
      </w:pPr>
    </w:p>
    <w:p w:rsidRDefault="00E43150" w:rsidP="002B12D7" w:rsidR="002B12D7" w:rsidRPr="00397389">
      <w:pPr>
        <w:ind w:firstLine="708"/>
        <w:jc w:val="both"/>
        <w:rPr>
          <w:color w:val="FF0000"/>
        </w:rPr>
      </w:pPr>
      <w:r>
        <w:t>Sud je R</w:t>
      </w:r>
      <w:r w:rsidR="00F52DC6">
        <w:t xml:space="preserve">ješenjem od </w:t>
      </w:r>
      <w:r>
        <w:t>18</w:t>
      </w:r>
      <w:r w:rsidR="008B5058">
        <w:t xml:space="preserve">. </w:t>
      </w:r>
      <w:r>
        <w:t>listopada</w:t>
      </w:r>
      <w:r w:rsidR="008B5058">
        <w:t xml:space="preserve"> 2018.</w:t>
      </w:r>
      <w:r w:rsidR="003B0E08">
        <w:t xml:space="preserve"> godine</w:t>
      </w:r>
      <w:r w:rsidR="008B5058">
        <w:t xml:space="preserve"> pokrenuo prethodni postupak nad dužnikom, te odredio i održao ročište radi očitovanja o prijedlogu za otvaranje stečajnog postupka, te zatim imenovao privremenog stečajnog upravitelja i odredio ročište radi rasprave o pretpostavkama za otvaranje stečajnog postupka ,a na kojem ročištu je privremeni stečajni upravitelj usmeno obrazložio svoje pisano izvješće, te ukratko naveo da ovaj dužnik nema nikakve imovine</w:t>
      </w:r>
      <w:r w:rsidR="00A6044E">
        <w:t xml:space="preserve"> koja bi činila stečajnu masu</w:t>
      </w:r>
      <w:r w:rsidR="00A6044E" w:rsidRPr="00740581">
        <w:t>,a</w:t>
      </w:r>
      <w:r w:rsidR="008B5058" w:rsidRPr="00740581">
        <w:t xml:space="preserve"> čijim unovčenjem bi se prihodovao novčani iznos dostatan za podmirenje troško</w:t>
      </w:r>
      <w:r w:rsidR="002B12D7" w:rsidRPr="00740581">
        <w:t xml:space="preserve">ve provedbe stečajnog postupka, pa je predložio da se ovaj stečajni postupak otvori i istovremeno zaključi temeljem čl. 132. SZ-a, a da se prethodno pozovu zainteresirane osobe koje imaju interes da se stečaj otvori i provede, da predujme troškove  provedbe stečajnog postupka. </w:t>
      </w:r>
    </w:p>
    <w:p w:rsidRDefault="0069702B" w:rsidP="00945602" w:rsidR="0069702B">
      <w:pPr>
        <w:ind w:firstLine="708"/>
        <w:jc w:val="both"/>
      </w:pPr>
      <w:r>
        <w:t>Predlagatelj je u ovosudni spis dostavio pisano očitovanje za prethodno navedeno ročište (list 56 spisa), te u istom navodi da ustraje kod prijedloga za otvaranje stečajnog postupka.</w:t>
      </w:r>
    </w:p>
    <w:p w:rsidRDefault="0069702B" w:rsidP="00945602" w:rsidR="0069702B">
      <w:pPr>
        <w:ind w:firstLine="708"/>
        <w:jc w:val="both"/>
      </w:pPr>
    </w:p>
    <w:p w:rsidRDefault="008B5058" w:rsidP="008B5058" w:rsidR="008B5058">
      <w:pPr>
        <w:ind w:firstLine="720"/>
        <w:jc w:val="both"/>
      </w:pPr>
      <w:r>
        <w:t>Izvršenim elektronskim pretraživanjem, a u odnosu na popis nekretnina ovog dužnika, utvrđeno je, da isti ne raspolaž</w:t>
      </w:r>
      <w:r w:rsidR="008600F7">
        <w:t>e</w:t>
      </w:r>
      <w:r w:rsidR="00A963AE">
        <w:t xml:space="preserve"> nikakvim nekretninama (list </w:t>
      </w:r>
      <w:r w:rsidR="002A08AC">
        <w:t>59</w:t>
      </w:r>
      <w:r>
        <w:t xml:space="preserve"> spisa). </w:t>
      </w:r>
    </w:p>
    <w:p w:rsidRDefault="008B5058" w:rsidP="008B5058" w:rsidR="008B5058">
      <w:pPr>
        <w:ind w:firstLine="720"/>
        <w:jc w:val="both"/>
      </w:pPr>
    </w:p>
    <w:p w:rsidRDefault="008B5058" w:rsidP="008B5058" w:rsidR="008B5058">
      <w:pPr>
        <w:jc w:val="both"/>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8B5058" w:rsidP="008B5058" w:rsidR="008B5058">
      <w:pPr>
        <w:jc w:val="both"/>
      </w:pPr>
    </w:p>
    <w:p w:rsidRDefault="008B5058" w:rsidP="008B5058" w:rsidR="008B5058">
      <w:pPr>
        <w:jc w:val="both"/>
      </w:pPr>
      <w:r>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8B5058" w:rsidP="008B5058" w:rsidR="008B5058">
      <w:pPr>
        <w:jc w:val="both"/>
      </w:pPr>
    </w:p>
    <w:p w:rsidRDefault="008B5058" w:rsidP="008B5058" w:rsidR="008B5058">
      <w:pPr>
        <w:jc w:val="both"/>
      </w:pPr>
      <w:r>
        <w:tab/>
        <w:t>Imajući u vidu navode iz rješenja o pokretanju prethodnog postupka, odnosno,  upozorenja zakonskom zastupniku dužnika na pravne posljedice davanja netočnih ili nepotpunih podataka, obavijest</w:t>
      </w:r>
      <w:r w:rsidR="00ED55E8">
        <w:t>i, izvješća, izjava ili popisa</w:t>
      </w:r>
      <w:r>
        <w:t xml:space="preserve">, sud je, u smislu odredbe čl. 132. </w:t>
      </w:r>
      <w:r>
        <w:lastRenderedPageBreak/>
        <w:t xml:space="preserve">st. 1. SZ-a pozvao osobe koje imaju pravi interes za provedbom i otvaranjem stečajnog postupka nad predmetnim dužnikom, na predujmljivanje iznosa troškova prethodnog i otvorenoga stečajnog postupka (točka I. izreke) te su upozoreni na pravne posljedice ako ne postupe po ovom rješenju iz točke I. sukladno odredbi članka 132. st. 2. SZ-a (točka II. izreke). </w:t>
      </w:r>
    </w:p>
    <w:p w:rsidRDefault="008B5058" w:rsidP="008B5058" w:rsidR="008B5058">
      <w:pPr>
        <w:jc w:val="both"/>
      </w:pPr>
    </w:p>
    <w:p w:rsidRDefault="008B5058" w:rsidP="008B5058" w:rsidR="008B5058">
      <w:pPr>
        <w:ind w:firstLine="720"/>
        <w:jc w:val="both"/>
      </w:pPr>
      <w:r>
        <w:t>Slijedom svega prethodno iznesenog, doneseno je ovo rješenje.</w:t>
      </w:r>
    </w:p>
    <w:p w:rsidRDefault="00AC775F" w:rsidP="00AC775F" w:rsidR="00AC775F">
      <w:pPr>
        <w:jc w:val="both"/>
      </w:pPr>
      <w:r>
        <w:tab/>
        <w:t xml:space="preserve"> </w:t>
      </w:r>
    </w:p>
    <w:p w:rsidRDefault="007810AA" w:rsidP="00AC775F" w:rsidR="00AC775F">
      <w:pPr>
        <w:jc w:val="center"/>
      </w:pPr>
      <w:r>
        <w:t xml:space="preserve">U </w:t>
      </w:r>
      <w:r w:rsidR="00033022">
        <w:t>Zagrebu, 6</w:t>
      </w:r>
      <w:r w:rsidR="002811D1">
        <w:t xml:space="preserve">. </w:t>
      </w:r>
      <w:r w:rsidR="00033022">
        <w:t>veljače  2019</w:t>
      </w:r>
      <w:r w:rsidR="00ED55E8">
        <w:t>. g.</w:t>
      </w:r>
    </w:p>
    <w:p w:rsidRDefault="00AC775F" w:rsidP="0036547E" w:rsidR="00AC775F">
      <w:r>
        <w:t xml:space="preserve">                                                                                                                  </w:t>
      </w:r>
      <w:r w:rsidR="0036547E">
        <w:tab/>
      </w:r>
      <w:r w:rsidR="0036547E">
        <w:tab/>
      </w:r>
      <w:r w:rsidR="00886149">
        <w:t>SUDAC:</w:t>
      </w:r>
    </w:p>
    <w:p w:rsidRDefault="00886149" w:rsidP="00AC775F" w:rsidR="00AC775F">
      <w:pPr>
        <w:jc w:val="right"/>
      </w:pPr>
      <w:r>
        <w:t>LUCIJA BUTIGAN</w:t>
      </w:r>
      <w:r w:rsidR="00657600">
        <w:t>,v.r.</w:t>
      </w:r>
      <w:r>
        <w:t xml:space="preserve"> </w:t>
      </w:r>
    </w:p>
    <w:p w:rsidRDefault="00AC775F" w:rsidP="00AC775F" w:rsidR="00AC775F"/>
    <w:p w:rsidRDefault="00ED55E8" w:rsidP="00AC775F" w:rsidR="00ED55E8"/>
    <w:p w:rsidRDefault="00AC775F" w:rsidP="00AC775F" w:rsidR="00AC775F">
      <w:r>
        <w:t>Uputa o pravnom lijeku:</w:t>
      </w:r>
    </w:p>
    <w:p w:rsidRDefault="00AC775F" w:rsidP="00AC775F" w:rsidR="00AC775F">
      <w:pPr>
        <w:jc w:val="both"/>
      </w:pPr>
      <w:r>
        <w:t>Protiv ovog rješenja može se izjaviti žalba</w:t>
      </w:r>
      <w:r w:rsidR="00EC4E3D">
        <w:t>. Žalba se podnosi ovom sudu u 3</w:t>
      </w:r>
      <w:r>
        <w:t xml:space="preserve"> primjerka za Visoki trgovački sud RH u roku od 8 dana, od dana dostave rješenja.</w:t>
      </w:r>
    </w:p>
    <w:p w:rsidRDefault="00AC775F" w:rsidP="00AC775F" w:rsidR="00AC775F">
      <w:r>
        <w:t xml:space="preserve"> </w:t>
      </w:r>
    </w:p>
    <w:p w:rsidRDefault="00AC775F" w:rsidP="00AC775F" w:rsidR="00AC775F">
      <w:pPr>
        <w:pStyle w:val="Odlomakpopisa"/>
        <w:jc w:val="right"/>
      </w:pPr>
    </w:p>
    <w:p w:rsidRDefault="00657600" w:rsidP="00692346" w:rsidR="00657600">
      <w:pPr>
        <w:ind w:left="4956"/>
        <w:rPr>
          <w:color w:val="000000"/>
        </w:rPr>
      </w:pPr>
      <w:r>
        <w:rPr>
          <w:color w:val="000000"/>
        </w:rPr>
        <w:t>Za točnost otpravka-ovlašteni službenik</w:t>
      </w:r>
    </w:p>
    <w:p w:rsidRDefault="00657600" w:rsidP="00C662EE" w:rsidR="00657600" w:rsidRPr="00C662EE">
      <w:pPr>
        <w:ind w:firstLine="720" w:left="5760"/>
      </w:pPr>
      <w:r w:rsidRPr="00C662EE">
        <w:rPr>
          <w:color w:val="000000"/>
        </w:rPr>
        <w:t>Monika Grbac</w:t>
      </w:r>
    </w:p>
    <w:p w:rsidRDefault="00AC775F" w:rsidP="00657600" w:rsidR="00AC775F">
      <w:r>
        <w:t xml:space="preserve"> </w:t>
      </w:r>
    </w:p>
    <w:sectPr w:rsidSect="00B229F0" w:rsidR="00AC775F">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9F0" w:rsidP="00B229F0" w:rsidR="00B229F0">
      <w:r>
        <w:separator/>
      </w:r>
    </w:p>
  </w:endnote>
  <w:endnote w:id="0" w:type="continuationSeparator">
    <w:p w:rsidRDefault="00B229F0" w:rsidP="00B229F0" w:rsidR="00B22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9F0" w:rsidP="00B229F0" w:rsidR="00B229F0">
      <w:r>
        <w:separator/>
      </w:r>
    </w:p>
  </w:footnote>
  <w:footnote w:id="0" w:type="continuationSeparator">
    <w:p w:rsidRDefault="00B229F0" w:rsidP="00B229F0" w:rsidR="00B22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2777905"/>
      <w:docPartObj>
        <w:docPartGallery w:val="Page Numbers (Top of Page)"/>
        <w:docPartUnique/>
      </w:docPartObj>
    </w:sdtPr>
    <w:sdtEndPr/>
    <w:sdtContent>
      <w:p w:rsidRDefault="00B229F0" w:rsidP="00B229F0" w:rsidR="00B229F0">
        <w:pPr>
          <w:pStyle w:val="Zaglavlje"/>
          <w:ind w:firstLine="4248"/>
          <w:jc w:val="center"/>
        </w:pPr>
        <w:r>
          <w:fldChar w:fldCharType="begin"/>
        </w:r>
        <w:r>
          <w:instrText>PAGE   \* MERGEFORMAT</w:instrText>
        </w:r>
        <w:r>
          <w:fldChar w:fldCharType="separate"/>
        </w:r>
        <w:r w:rsidR="00D40DFC">
          <w:rPr>
            <w:noProof/>
          </w:rPr>
          <w:t>3</w:t>
        </w:r>
        <w:r>
          <w:fldChar w:fldCharType="end"/>
        </w:r>
        <w:r w:rsidR="00D707AE">
          <w:tab/>
        </w:r>
        <w:r w:rsidR="00D707AE">
          <w:tab/>
        </w:r>
        <w:r w:rsidR="00FD7EA8">
          <w:t xml:space="preserve"> 20. St-</w:t>
        </w:r>
        <w:r w:rsidR="00E43150">
          <w:t>2432/18</w:t>
        </w:r>
      </w:p>
    </w:sdtContent>
  </w:sdt>
  <w:p w:rsidRDefault="00B229F0" w:rsidR="00B229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775F"/>
    <w:rsid w:val="00033022"/>
    <w:rsid w:val="000441BA"/>
    <w:rsid w:val="0006118E"/>
    <w:rsid w:val="000E4CA5"/>
    <w:rsid w:val="000F143F"/>
    <w:rsid w:val="001238F8"/>
    <w:rsid w:val="00174913"/>
    <w:rsid w:val="00184C8B"/>
    <w:rsid w:val="001B2A51"/>
    <w:rsid w:val="0020035F"/>
    <w:rsid w:val="0021012A"/>
    <w:rsid w:val="002333E4"/>
    <w:rsid w:val="0027755A"/>
    <w:rsid w:val="002811D1"/>
    <w:rsid w:val="002A08AC"/>
    <w:rsid w:val="002A6271"/>
    <w:rsid w:val="002B12D7"/>
    <w:rsid w:val="002B4A0D"/>
    <w:rsid w:val="002C3993"/>
    <w:rsid w:val="002E2668"/>
    <w:rsid w:val="002F3C0F"/>
    <w:rsid w:val="00303834"/>
    <w:rsid w:val="00324671"/>
    <w:rsid w:val="00330220"/>
    <w:rsid w:val="0036547E"/>
    <w:rsid w:val="003855AC"/>
    <w:rsid w:val="00397389"/>
    <w:rsid w:val="003B0E08"/>
    <w:rsid w:val="003E6FF2"/>
    <w:rsid w:val="00430DFC"/>
    <w:rsid w:val="00434720"/>
    <w:rsid w:val="004769FF"/>
    <w:rsid w:val="00497B80"/>
    <w:rsid w:val="00497BA4"/>
    <w:rsid w:val="004A68D1"/>
    <w:rsid w:val="00537E48"/>
    <w:rsid w:val="0055732B"/>
    <w:rsid w:val="00657600"/>
    <w:rsid w:val="00687442"/>
    <w:rsid w:val="0069702B"/>
    <w:rsid w:val="006A5342"/>
    <w:rsid w:val="00707B24"/>
    <w:rsid w:val="00740581"/>
    <w:rsid w:val="00743AE9"/>
    <w:rsid w:val="007810AA"/>
    <w:rsid w:val="007F25F3"/>
    <w:rsid w:val="00835B31"/>
    <w:rsid w:val="008600F7"/>
    <w:rsid w:val="00886149"/>
    <w:rsid w:val="008B5058"/>
    <w:rsid w:val="008D1A56"/>
    <w:rsid w:val="0092161E"/>
    <w:rsid w:val="00945602"/>
    <w:rsid w:val="009535DF"/>
    <w:rsid w:val="00987F81"/>
    <w:rsid w:val="00A16E12"/>
    <w:rsid w:val="00A43A92"/>
    <w:rsid w:val="00A6044E"/>
    <w:rsid w:val="00A90D68"/>
    <w:rsid w:val="00A963AE"/>
    <w:rsid w:val="00A96CDC"/>
    <w:rsid w:val="00AC775F"/>
    <w:rsid w:val="00AF796B"/>
    <w:rsid w:val="00B229F0"/>
    <w:rsid w:val="00B52B98"/>
    <w:rsid w:val="00B7099D"/>
    <w:rsid w:val="00B86C69"/>
    <w:rsid w:val="00BC0CBA"/>
    <w:rsid w:val="00BE2B72"/>
    <w:rsid w:val="00C03CEA"/>
    <w:rsid w:val="00C376B1"/>
    <w:rsid w:val="00C43B32"/>
    <w:rsid w:val="00C75F8C"/>
    <w:rsid w:val="00CE5E58"/>
    <w:rsid w:val="00CE7E1C"/>
    <w:rsid w:val="00D40DFC"/>
    <w:rsid w:val="00D63DEC"/>
    <w:rsid w:val="00D707AE"/>
    <w:rsid w:val="00D819C8"/>
    <w:rsid w:val="00DC7CFF"/>
    <w:rsid w:val="00DD47BF"/>
    <w:rsid w:val="00E43150"/>
    <w:rsid w:val="00EC4E3D"/>
    <w:rsid w:val="00ED55E8"/>
    <w:rsid w:val="00ED689C"/>
    <w:rsid w:val="00EF5242"/>
    <w:rsid w:val="00F169F5"/>
    <w:rsid w:val="00F25C54"/>
    <w:rsid w:val="00F52DC6"/>
    <w:rsid w:val="00F53493"/>
    <w:rsid w:val="00F70D3C"/>
    <w:rsid w:val="00F878D8"/>
    <w:rsid w:val="00FD7E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775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true"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775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true"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true"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657600"/>
    <w:rPr>
      <w:color w:val="808080"/>
      <w:bdr w:space="0" w:sz="0" w:color="auto" w:val="none"/>
      <w:shd w:fill="auto" w:color="auto" w:val="clear"/>
    </w:rPr>
  </w:style>
  <w:style w:customStyle="true" w:styleId="eSPISCCParagraphDefaultFont" w:type="character">
    <w:name w:val="eSPIS_CC_Paragraph Default Font"/>
    <w:basedOn w:val="Zadanifontodlomka"/>
    <w:rsid w:val="0065760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57600"/>
    <w:rPr>
      <w:noProof/>
      <w:bdr w:space="0" w:sz="0" w:color="auto" w:val="none"/>
      <w:shd w:fill="FFFFCC" w:color="auto" w:val="clear"/>
      <w:lang w:val="hr-HR"/>
    </w:rPr>
  </w:style>
  <w:style w:customStyle="true" w:styleId="PozadinaSvijetloCrvena" w:type="character">
    <w:name w:val="Pozadina_SvijetloCrvena"/>
    <w:basedOn w:val="eSPISCCParagraphDefaultFont"/>
    <w:rsid w:val="0065760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5760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775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1"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ascii="Tahoma" w:cs="Tahoma" w:hAnsi="Tahoma"/>
      <w:sz w:val="16"/>
      <w:szCs w:val="16"/>
    </w:rPr>
  </w:style>
  <w:style w:customStyle="1" w:styleId="TekstbaloniaChar" w:type="character">
    <w:name w:val="Tekst balončića Char"/>
    <w:basedOn w:val="Zadanifontodlomka"/>
    <w:link w:val="Tekstbalonia"/>
    <w:uiPriority w:val="99"/>
    <w:semiHidden/>
    <w:rsid w:val="00AC775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1"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1"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657600"/>
    <w:rPr>
      <w:color w:val="808080"/>
      <w:bdr w:color="auto" w:space="0" w:sz="0" w:val="none"/>
      <w:shd w:color="auto" w:fill="auto" w:val="clear"/>
    </w:rPr>
  </w:style>
  <w:style w:customStyle="1" w:styleId="eSPISCCParagraphDefaultFont" w:type="character">
    <w:name w:val="eSPIS_CC_Paragraph Default Font"/>
    <w:basedOn w:val="Zadanifontodlomka"/>
    <w:rsid w:val="0065760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57600"/>
    <w:rPr>
      <w:noProof/>
      <w:bdr w:color="auto" w:space="0" w:sz="0" w:val="none"/>
      <w:shd w:color="auto" w:fill="FFFFCC" w:val="clear"/>
      <w:lang w:val="hr-HR"/>
    </w:rPr>
  </w:style>
  <w:style w:customStyle="1" w:styleId="PozadinaSvijetloCrvena" w:type="character">
    <w:name w:val="Pozadina_SvijetloCrvena"/>
    <w:basedOn w:val="eSPISCCParagraphDefaultFont"/>
    <w:rsid w:val="0065760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5760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9028556">
      <w:bodyDiv w:val="true"/>
      <w:marLeft w:val="0"/>
      <w:marRight w:val="0"/>
      <w:marTop w:val="0"/>
      <w:marBottom w:val="0"/>
      <w:divBdr>
        <w:top w:space="0" w:sz="0" w:color="auto" w:val="none"/>
        <w:left w:space="0" w:sz="0" w:color="auto" w:val="none"/>
        <w:bottom w:space="0" w:sz="0" w:color="auto" w:val="none"/>
        <w:right w:space="0" w:sz="0" w:color="auto" w:val="none"/>
      </w:divBdr>
    </w:div>
    <w:div w:id="180706490">
      <w:bodyDiv w:val="true"/>
      <w:marLeft w:val="0"/>
      <w:marRight w:val="0"/>
      <w:marTop w:val="0"/>
      <w:marBottom w:val="0"/>
      <w:divBdr>
        <w:top w:space="0" w:sz="0" w:color="auto" w:val="none"/>
        <w:left w:space="0" w:sz="0" w:color="auto" w:val="none"/>
        <w:bottom w:space="0" w:sz="0" w:color="auto" w:val="none"/>
        <w:right w:space="0" w:sz="0" w:color="auto" w:val="none"/>
      </w:divBdr>
    </w:div>
    <w:div w:id="336269170">
      <w:bodyDiv w:val="true"/>
      <w:marLeft w:val="0"/>
      <w:marRight w:val="0"/>
      <w:marTop w:val="0"/>
      <w:marBottom w:val="0"/>
      <w:divBdr>
        <w:top w:space="0" w:sz="0" w:color="auto" w:val="none"/>
        <w:left w:space="0" w:sz="0" w:color="auto" w:val="none"/>
        <w:bottom w:space="0" w:sz="0" w:color="auto" w:val="none"/>
        <w:right w:space="0" w:sz="0" w:color="auto" w:val="none"/>
      </w:divBdr>
    </w:div>
    <w:div w:id="381640622">
      <w:bodyDiv w:val="true"/>
      <w:marLeft w:val="0"/>
      <w:marRight w:val="0"/>
      <w:marTop w:val="0"/>
      <w:marBottom w:val="0"/>
      <w:divBdr>
        <w:top w:space="0" w:sz="0" w:color="auto" w:val="none"/>
        <w:left w:space="0" w:sz="0" w:color="auto" w:val="none"/>
        <w:bottom w:space="0" w:sz="0" w:color="auto" w:val="none"/>
        <w:right w:space="0" w:sz="0" w:color="auto" w:val="none"/>
      </w:divBdr>
    </w:div>
    <w:div w:id="781220838">
      <w:bodyDiv w:val="true"/>
      <w:marLeft w:val="0"/>
      <w:marRight w:val="0"/>
      <w:marTop w:val="0"/>
      <w:marBottom w:val="0"/>
      <w:divBdr>
        <w:top w:space="0" w:sz="0" w:color="auto" w:val="none"/>
        <w:left w:space="0" w:sz="0" w:color="auto" w:val="none"/>
        <w:bottom w:space="0" w:sz="0" w:color="auto" w:val="none"/>
        <w:right w:space="0" w:sz="0" w:color="auto" w:val="none"/>
      </w:divBdr>
    </w:div>
    <w:div w:id="821234775">
      <w:bodyDiv w:val="true"/>
      <w:marLeft w:val="0"/>
      <w:marRight w:val="0"/>
      <w:marTop w:val="0"/>
      <w:marBottom w:val="0"/>
      <w:divBdr>
        <w:top w:space="0" w:sz="0" w:color="auto" w:val="none"/>
        <w:left w:space="0" w:sz="0" w:color="auto" w:val="none"/>
        <w:bottom w:space="0" w:sz="0" w:color="auto" w:val="none"/>
        <w:right w:space="0" w:sz="0" w:color="auto" w:val="none"/>
      </w:divBdr>
    </w:div>
    <w:div w:id="1361664007">
      <w:bodyDiv w:val="true"/>
      <w:marLeft w:val="0"/>
      <w:marRight w:val="0"/>
      <w:marTop w:val="0"/>
      <w:marBottom w:val="0"/>
      <w:divBdr>
        <w:top w:space="0" w:sz="0" w:color="auto" w:val="none"/>
        <w:left w:space="0" w:sz="0" w:color="auto" w:val="none"/>
        <w:bottom w:space="0" w:sz="0" w:color="auto" w:val="none"/>
        <w:right w:space="0" w:sz="0" w:color="auto" w:val="none"/>
      </w:divBdr>
    </w:div>
    <w:div w:id="1481726103">
      <w:bodyDiv w:val="true"/>
      <w:marLeft w:val="0"/>
      <w:marRight w:val="0"/>
      <w:marTop w:val="0"/>
      <w:marBottom w:val="0"/>
      <w:divBdr>
        <w:top w:space="0" w:sz="0" w:color="auto" w:val="none"/>
        <w:left w:space="0" w:sz="0" w:color="auto" w:val="none"/>
        <w:bottom w:space="0" w:sz="0" w:color="auto" w:val="none"/>
        <w:right w:space="0" w:sz="0" w:color="auto" w:val="none"/>
      </w:divBdr>
    </w:div>
    <w:div w:id="1986466109">
      <w:bodyDiv w:val="true"/>
      <w:marLeft w:val="0"/>
      <w:marRight w:val="0"/>
      <w:marTop w:val="0"/>
      <w:marBottom w:val="0"/>
      <w:divBdr>
        <w:top w:space="0" w:sz="0" w:color="auto" w:val="none"/>
        <w:left w:space="0" w:sz="0" w:color="auto" w:val="none"/>
        <w:bottom w:space="0" w:sz="0" w:color="auto" w:val="none"/>
        <w:right w:space="0" w:sz="0" w:color="auto" w:val="none"/>
      </w:divBdr>
    </w:div>
    <w:div w:id="20714645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veljače 2019.</izvorni_sadrzaj>
    <derivirana_varijabla naziv="DomainObject.DatumDonosenjaOdluke_1">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132</izvorni_sadrzaj>
    <derivirana_varijabla naziv="DomainObject.Primjedba_1">poziv 132</derivirana_varijabla>
  </DomainObject.Primjedba>
  <DomainObject.Oznaka>
    <izvorni_sadrzaj>St-2432/2018-17</izvorni_sadrzaj>
    <derivirana_varijabla naziv="DomainObject.Oznaka_1">St-2432/2018-17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2432</izvorni_sadrzaj>
    <derivirana_varijabla naziv="DomainObject.Predmet.Broj_1">2432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2018.</izvorni_sadrzaj>
    <derivirana_varijabla naziv="DomainObject.Predmet.DatumOsnivanja_1">26.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St-2432/2018</izvorni_sadrzaj>
    <derivirana_varijabla naziv="DomainObject.Predmet.OznakaBroj_1">St-2432/2018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PRAVI PROJEKT d.o.o.</izvorni_sadrzaj>
    <derivirana_varijabla naziv="DomainObject.Predmet.ProtustrankaFormated_1">  PRAVI PROJEKT d.o.o.</derivirana_varijabla>
  </DomainObject.Predmet.ProtustrankaFormated>
  <DomainObject.Predmet.ProtustrankaFormatedOIB>
    <izvorni_sadrzaj>  PRAVI PROJEKT d.o.o., OIB 81247487645</izvorni_sadrzaj>
    <derivirana_varijabla naziv="DomainObject.Predmet.ProtustrankaFormatedOIB_1">  PRAVI PROJEKT d.o.o., OIB 81247487645</derivirana_varijabla>
  </DomainObject.Predmet.ProtustrankaFormatedOIB>
  <DomainObject.Predmet.ProtustrankaFormatedWithAdress>
    <izvorni_sadrzaj> PRAVI PROJEKT d.o.o., Matije Gupca 56, 10290 Zaprešić</izvorni_sadrzaj>
    <derivirana_varijabla naziv="DomainObject.Predmet.ProtustrankaFormatedWithAdress_1"> PRAVI PROJEKT d.o.o., Matije Gupca 56, 10290 Zaprešić</derivirana_varijabla>
  </DomainObject.Predmet.ProtustrankaFormatedWithAdress>
  <DomainObject.Predmet.ProtustrankaFormatedWithAdressOIB>
    <izvorni_sadrzaj> PRAVI PROJEKT d.o.o., OIB 81247487645, Matije Gupca 56, 10290 Zaprešić</izvorni_sadrzaj>
    <derivirana_varijabla naziv="DomainObject.Predmet.ProtustrankaFormatedWithAdressOIB_1"> PRAVI PROJEKT d.o.o., OIB 81247487645, Matije Gupca 56, 10290 Zaprešić</derivirana_varijabla>
  </DomainObject.Predmet.ProtustrankaFormatedWithAdressOIB>
  <DomainObject.Predmet.ProtustrankaWithAdress>
    <izvorni_sadrzaj>PRAVI PROJEKT d.o.o. Matije Gupca 56, 10290 Zaprešić</izvorni_sadrzaj>
    <derivirana_varijabla naziv="DomainObject.Predmet.ProtustrankaWithAdress_1">PRAVI PROJEKT d.o.o. Matije Gupca 56, 10290 Zaprešić</derivirana_varijabla>
  </DomainObject.Predmet.ProtustrankaWithAdress>
  <DomainObject.Predmet.ProtustrankaWithAdressOIB>
    <izvorni_sadrzaj>PRAVI PROJEKT d.o.o., OIB 81247487645, Matije Gupca 56, 10290 Zaprešić</izvorni_sadrzaj>
    <derivirana_varijabla naziv="DomainObject.Predmet.ProtustrankaWithAdressOIB_1">PRAVI PROJEKT d.o.o., OIB 81247487645, Matije Gupca 56, 10290 Zaprešić</derivirana_varijabla>
  </DomainObject.Predmet.ProtustrankaWithAdressOIB>
  <DomainObject.Predmet.ProtustrankaNazivFormated>
    <izvorni_sadrzaj>PRAVI PROJEKT d.o.o.</izvorni_sadrzaj>
    <derivirana_varijabla naziv="DomainObject.Predmet.ProtustrankaNazivFormated_1">PRAVI PROJEKT d.o.o.</derivirana_varijabla>
  </DomainObject.Predmet.ProtustrankaNazivFormated>
  <DomainObject.Predmet.ProtustrankaNazivFormatedOIB>
    <izvorni_sadrzaj>PRAVI PROJEKT d.o.o., OIB 81247487645</izvorni_sadrzaj>
    <derivirana_varijabla naziv="DomainObject.Predmet.ProtustrankaNazivFormatedOIB_1">PRAVI PROJEKT d.o.o., OIB 81247487645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ZRAČNA LUKA DUBROVNIK društvo s ograničenom odgovornošću za usluge u zračnom prometu</izvorni_sadrzaj>
    <derivirana_varijabla naziv="DomainObject.Predmet.StrankaFormated_1">  FINA Regionalni centar Zagreb; ZRAČNA LUKA DUBROVNIK društvo s ograničenom odgovornošću za usluge u zračnom prometu</derivirana_varijabla>
  </DomainObject.Predmet.StrankaFormated>
  <DomainObject.Predmet.StrankaFormatedOIB>
    <izvorni_sadrzaj>  FINA Regionalni centar Zagreb, OIB 85821130368; ZRAČNA LUKA DUBROVNIK društvo s ograničenom odgovornošću za usluge u zračnom prometu, OIB 63145279942</izvorni_sadrzaj>
    <derivirana_varijabla naziv="DomainObject.Predmet.StrankaFormatedOIB_1">  FINA Regionalni centar Zagreb, OIB 85821130368; ZRAČNA LUKA DUBROVNIK društvo s ograničenom odgovornošću za usluge u zračnom prometu, OIB 63145279942</derivirana_varijabla>
  </DomainObject.Predmet.StrankaFormatedOIB>
  <DomainObject.Predmet.StrankaFormatedWithAdress>
    <izvorni_sadrzaj> FINA Regionalni centar Zagreb, Trg svibanjskih žrtava 1995.1, 10000 Zagreb; ZRAČNA LUKA DUBROVNIK društvo s ograničenom odgovornošću za usluge u zračnom prometu, Dobrota 24, 20215 Čilipi</izvorni_sadrzaj>
    <derivirana_varijabla naziv="DomainObject.Predmet.StrankaFormatedWithAdress_1"> FINA Regionalni centar Zagreb, Trg svibanjskih žrtava 1995.1, 10000 Zagreb; ZRAČNA LUKA DUBROVNIK društvo s ograničenom odgovornošću za usluge u zračnom prometu, Dobrota 24, 20215 Čilipi</derivirana_varijabla>
  </DomainObject.Predmet.StrankaFormatedWithAdress>
  <DomainObject.Predmet.StrankaFormatedWithAdressOIB>
    <izvorni_sadrzaj> FINA Regionalni centar Zagreb, OIB 85821130368, Trg svibanjskih žrtava 1995.1, 10000 Zagreb; ZRAČNA LUKA DUBROVNIK društvo s ograničenom odgovornošću za usluge u zračnom prometu, OIB 63145279942, Dobrota 24, 20215 Čilipi</izvorni_sadrzaj>
    <derivirana_varijabla naziv="DomainObject.Predmet.StrankaFormatedWithAdressOIB_1"> FINA Regionalni centar Zagreb, OIB 85821130368, Trg svibanjskih žrtava 1995.1, 10000 Zagreb; ZRAČNA LUKA DUBROVNIK društvo s ograničenom odgovornošću za usluge u zračnom prometu, OIB 63145279942, Dobrota 24, 20215 Čilipi</derivirana_varijabla>
  </DomainObject.Predmet.StrankaFormatedWithAdressOIB>
  <DomainObject.Predmet.StrankaWithAdress>
    <izvorni_sadrzaj>FINA Regionalni centar Zagreb Trg svibanjskih žrtava 1995.1,10000 Zagreb,ZRAČNA LUKA DUBROVNIK društvo s ograničenom odgovornošću za usluge u zračnom prometu Dobrota 24,20215 Čilipi</izvorni_sadrzaj>
    <derivirana_varijabla naziv="DomainObject.Predmet.StrankaWithAdress_1">FINA Regionalni centar Zagreb Trg svibanjskih žrtava 1995.1,10000 Zagreb,ZRAČNA LUKA DUBROVNIK društvo s ograničenom odgovornošću za usluge u zračnom prometu Dobrota 24,20215 Čilipi</derivirana_varijabla>
  </DomainObject.Predmet.StrankaWithAdress>
  <DomainObject.Predmet.StrankaWithAdressOIB>
    <izvorni_sadrzaj>FINA Regionalni centar Zagreb, OIB 85821130368, Trg svibanjskih žrtava 1995.1,10000 Zagreb,ZRAČNA LUKA DUBROVNIK društvo s ograničenom odgovornošću za usluge u zračnom prometu, OIB 63145279942, Dobrota 24,20215 Čilipi</izvorni_sadrzaj>
    <derivirana_varijabla naziv="DomainObject.Predmet.StrankaWithAdressOIB_1">FINA Regionalni centar Zagreb, OIB 85821130368, Trg svibanjskih žrtava 1995.1,10000 Zagreb,ZRAČNA LUKA DUBROVNIK društvo s ograničenom odgovornošću za usluge u zračnom prometu, OIB 63145279942, Dobrota 24,20215 Čilipi</derivirana_varijabla>
  </DomainObject.Predmet.StrankaWithAdressOIB>
  <DomainObject.Predmet.StrankaNazivFormated>
    <izvorni_sadrzaj>FINA Regionalni centar Zagreb,ZRAČNA LUKA DUBROVNIK društvo s ograničenom odgovornošću za usluge u zračnom prometu</izvorni_sadrzaj>
    <derivirana_varijabla naziv="DomainObject.Predmet.StrankaNazivFormated_1">FINA Regionalni centar Zagreb,ZRAČNA LUKA DUBROVNIK društvo s ograničenom odgovornošću za usluge u zračnom prometu</derivirana_varijabla>
  </DomainObject.Predmet.StrankaNazivFormated>
  <DomainObject.Predmet.StrankaNazivFormatedOIB>
    <izvorni_sadrzaj>FINA Regionalni centar Zagreb, OIB 85821130368,ZRAČNA LUKA DUBROVNIK društvo s ograničenom odgovornošću za usluge u zračnom prometu, OIB 63145279942</izvorni_sadrzaj>
    <derivirana_varijabla naziv="DomainObject.Predmet.StrankaNazivFormatedOIB_1">FINA Regionalni centar Zagreb, OIB 85821130368,ZRAČNA LUKA DUBROVNIK društvo s ograničenom odgovornošću za usluge u zračnom prometu, OIB 63145279942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ZRAČNA LUKA DUBROVNIK društvo s ograničenom odgovornošću za usluge u zračnom prometu</item>
    </izvorni_sadrzaj>
    <derivirana_varijabla naziv="DomainObject.Predmet.StrankaListFormated_1">
      <item>FINA Regionalni centar Zagreb</item>
      <item>ZRAČNA LUKA DUBROVNIK društvo s ograničenom odgovornošću za usluge u zračnom prometu</item>
    </derivirana_varijabla>
  </DomainObject.Predmet.StrankaListFormated>
  <DomainObject.Predmet.StrankaListFormatedOIB>
    <izvorni_sadrzaj>
      <item>FINA Regionalni centar Zagreb, OIB 85821130368</item>
      <item>ZRAČNA LUKA DUBROVNIK društvo s ograničenom odgovornošću za usluge u zračnom prometu, OIB 63145279942</item>
    </izvorni_sadrzaj>
    <derivirana_varijabla naziv="DomainObject.Predmet.StrankaListFormatedOIB_1">
      <item>FINA Regionalni centar Zagreb, OIB 85821130368</item>
      <item>ZRAČNA LUKA DUBROVNIK društvo s ograničenom odgovornošću za usluge u zračnom prometu, OIB 63145279942</item>
    </derivirana_varijabla>
  </DomainObject.Predmet.StrankaListFormatedOIB>
  <DomainObject.Predmet.StrankaListFormatedWithAdress>
    <izvorni_sadrzaj>
      <item>FINA Regionalni centar Zagreb, Trg svibanjskih žrtava 1995.1, 10000 Zagreb</item>
      <item>ZRAČNA LUKA DUBROVNIK društvo s ograničenom odgovornošću za usluge u zračnom prometu, Dobrota 24, 20215 Čilipi</item>
    </izvorni_sadrzaj>
    <derivirana_varijabla naziv="DomainObject.Predmet.StrankaListFormatedWithAdress_1">
      <item>FINA Regionalni centar Zagreb, Trg svibanjskih žrtava 1995.1, 10000 Zagreb</item>
      <item>ZRAČNA LUKA DUBROVNIK društvo s ograničenom odgovornošću za usluge u zračnom prometu, Dobrota 24, 20215 Čilipi</item>
    </derivirana_varijabla>
  </DomainObject.Predmet.StrankaListFormatedWithAdress>
  <DomainObject.Predmet.StrankaListFormatedWithAdressOIB>
    <izvorni_sadrzaj>
      <item>FINA Regionalni centar Zagreb, OIB 85821130368, Trg svibanjskih žrtava 1995.1, 10000 Zagreb</item>
      <item>ZRAČNA LUKA DUBROVNIK društvo s ograničenom odgovornošću za usluge u zračnom prometu, OIB 63145279942, Dobrota 24, 20215 Čilipi</item>
    </izvorni_sadrzaj>
    <derivirana_varijabla naziv="DomainObject.Predmet.StrankaListFormatedWithAdressOIB_1">
      <item>FINA Regionalni centar Zagreb, OIB 85821130368, Trg svibanjskih žrtava 1995.1, 10000 Zagreb</item>
      <item>ZRAČNA LUKA DUBROVNIK društvo s ograničenom odgovornošću za usluge u zračnom prometu, OIB 63145279942, Dobrota 24, 20215 Čilipi</item>
    </derivirana_varijabla>
  </DomainObject.Predmet.StrankaListFormatedWithAdressOIB>
  <DomainObject.Predmet.StrankaListNazivFormated>
    <izvorni_sadrzaj>
      <item>FINA Regionalni centar Zagreb</item>
      <item>ZRAČNA LUKA DUBROVNIK društvo s ograničenom odgovornošću za usluge u zračnom prometu</item>
    </izvorni_sadrzaj>
    <derivirana_varijabla naziv="DomainObject.Predmet.StrankaListNazivFormated_1">
      <item>FINA Regionalni centar Zagreb</item>
      <item>ZRAČNA LUKA DUBROVNIK društvo s ograničenom odgovornošću za usluge u zračnom prometu</item>
    </derivirana_varijabla>
  </DomainObject.Predmet.StrankaListNazivFormated>
  <DomainObject.Predmet.StrankaListNazivFormatedOIB>
    <izvorni_sadrzaj>
      <item>FINA Regionalni centar Zagreb, OIB 85821130368</item>
      <item>ZRAČNA LUKA DUBROVNIK društvo s ograničenom odgovornošću za usluge u zračnom prometu, OIB 63145279942</item>
    </izvorni_sadrzaj>
    <derivirana_varijabla naziv="DomainObject.Predmet.StrankaListNazivFormatedOIB_1">
      <item>FINA Regionalni centar Zagreb, OIB 85821130368</item>
      <item>ZRAČNA LUKA DUBROVNIK društvo s ograničenom odgovornošću za usluge u zračnom prometu, OIB 63145279942</item>
    </derivirana_varijabla>
  </DomainObject.Predmet.StrankaListNazivFormatedOIB>
  <DomainObject.Predmet.ProtuStrankaListFormated>
    <izvorni_sadrzaj>
      <item>PRAVI PROJEKT d.o.o.</item>
    </izvorni_sadrzaj>
    <derivirana_varijabla naziv="DomainObject.Predmet.ProtuStrankaListFormated_1">
      <item>PRAVI PROJEKT d.o.o.</item>
    </derivirana_varijabla>
  </DomainObject.Predmet.ProtuStrankaListFormated>
  <DomainObject.Predmet.ProtuStrankaListFormatedOIB>
    <izvorni_sadrzaj>
      <item>PRAVI PROJEKT d.o.o., OIB 81247487645</item>
    </izvorni_sadrzaj>
    <derivirana_varijabla naziv="DomainObject.Predmet.ProtuStrankaListFormatedOIB_1">
      <item>PRAVI PROJEKT d.o.o., OIB 81247487645</item>
    </derivirana_varijabla>
  </DomainObject.Predmet.ProtuStrankaListFormatedOIB>
  <DomainObject.Predmet.ProtuStrankaListFormatedWithAdress>
    <izvorni_sadrzaj>
      <item>PRAVI PROJEKT d.o.o., Matije Gupca 56, 10290 Zaprešić</item>
    </izvorni_sadrzaj>
    <derivirana_varijabla naziv="DomainObject.Predmet.ProtuStrankaListFormatedWithAdress_1">
      <item>PRAVI PROJEKT d.o.o., Matije Gupca 56, 10290 Zaprešić</item>
    </derivirana_varijabla>
  </DomainObject.Predmet.ProtuStrankaListFormatedWithAdress>
  <DomainObject.Predmet.ProtuStrankaListFormatedWithAdressOIB>
    <izvorni_sadrzaj>
      <item>PRAVI PROJEKT d.o.o., OIB 81247487645, Matije Gupca 56, 10290 Zaprešić</item>
    </izvorni_sadrzaj>
    <derivirana_varijabla naziv="DomainObject.Predmet.ProtuStrankaListFormatedWithAdressOIB_1">
      <item>PRAVI PROJEKT d.o.o., OIB 81247487645, Matije Gupca 56, 10290 Zaprešić</item>
    </derivirana_varijabla>
  </DomainObject.Predmet.ProtuStrankaListFormatedWithAdressOIB>
  <DomainObject.Predmet.ProtuStrankaListNazivFormated>
    <izvorni_sadrzaj>
      <item>PRAVI PROJEKT d.o.o.</item>
    </izvorni_sadrzaj>
    <derivirana_varijabla naziv="DomainObject.Predmet.ProtuStrankaListNazivFormated_1">
      <item>PRAVI PROJEKT d.o.o.</item>
    </derivirana_varijabla>
  </DomainObject.Predmet.ProtuStrankaListNazivFormated>
  <DomainObject.Predmet.ProtuStrankaListNazivFormatedOIB>
    <izvorni_sadrzaj>
      <item>PRAVI PROJEKT d.o.o., OIB 81247487645</item>
    </izvorni_sadrzaj>
    <derivirana_varijabla naziv="DomainObject.Predmet.ProtuStrankaListNazivFormatedOIB_1">
      <item>PRAVI PROJEKT d.o.o., OIB 81247487645</item>
    </derivirana_varijabla>
  </DomainObject.Predmet.ProtuStrankaListNazivFormatedOIB>
  <DomainObject.Predmet.OstaliListFormated>
    <izvorni_sadrzaj>
      <item>Ivan Mišetić</item>
      <item>Anđelko Mišetić</item>
    </izvorni_sadrzaj>
    <derivirana_varijabla naziv="DomainObject.Predmet.OstaliListFormated_1">
      <item>Ivan Mišetić</item>
      <item>Anđelko Mišetić</item>
    </derivirana_varijabla>
  </DomainObject.Predmet.OstaliListFormated>
  <DomainObject.Predmet.OstaliListFormatedOIB>
    <izvorni_sadrzaj>
      <item>Ivan Mišetić, OIB 59332098901</item>
      <item>Anđelko Mišetić, OIB 22371572409</item>
    </izvorni_sadrzaj>
    <derivirana_varijabla naziv="DomainObject.Predmet.OstaliListFormatedOIB_1">
      <item>Ivan Mišetić, OIB 59332098901</item>
      <item>Anđelko Mišetić, OIB 22371572409</item>
    </derivirana_varijabla>
  </DomainObject.Predmet.OstaliListFormatedOIB>
  <DomainObject.Predmet.OstaliListFormatedWithAdress>
    <izvorni_sadrzaj>
      <item>Ivan Mišetić, Matije Gupca 56, 10290 Zaprešić</item>
      <item>Anđelko Mišetić, Matije Gupca 70, 10290 Zaprešić</item>
    </izvorni_sadrzaj>
    <derivirana_varijabla naziv="DomainObject.Predmet.OstaliListFormatedWithAdress_1">
      <item>Ivan Mišetić, Matije Gupca 56, 10290 Zaprešić</item>
      <item>Anđelko Mišetić, Matije Gupca 70, 10290 Zaprešić</item>
    </derivirana_varijabla>
  </DomainObject.Predmet.OstaliListFormatedWithAdress>
  <DomainObject.Predmet.OstaliListFormatedWithAdressOIB>
    <izvorni_sadrzaj>
      <item>Ivan Mišetić, OIB 59332098901, Matije Gupca 56, 10290 Zaprešić</item>
      <item>Anđelko Mišetić, OIB 22371572409, Matije Gupca 70, 10290 Zaprešić</item>
    </izvorni_sadrzaj>
    <derivirana_varijabla naziv="DomainObject.Predmet.OstaliListFormatedWithAdressOIB_1">
      <item>Ivan Mišetić, OIB 59332098901, Matije Gupca 56, 10290 Zaprešić</item>
      <item>Anđelko Mišetić, OIB 22371572409, Matije Gupca 70, 10290 Zaprešić</item>
    </derivirana_varijabla>
  </DomainObject.Predmet.OstaliListFormatedWithAdressOIB>
  <DomainObject.Predmet.OstaliListNazivFormated>
    <izvorni_sadrzaj>
      <item>Ivan Mišetić</item>
      <item>Anđelko Mišetić</item>
    </izvorni_sadrzaj>
    <derivirana_varijabla naziv="DomainObject.Predmet.OstaliListNazivFormated_1">
      <item>Ivan Mišetić</item>
      <item>Anđelko Mišetić</item>
    </derivirana_varijabla>
  </DomainObject.Predmet.OstaliListNazivFormated>
  <DomainObject.Predmet.OstaliListNazivFormatedOIB>
    <izvorni_sadrzaj>
      <item>Ivan Mišetić, OIB 59332098901</item>
      <item>Anđelko Mišetić, OIB 22371572409</item>
    </izvorni_sadrzaj>
    <derivirana_varijabla naziv="DomainObject.Predmet.OstaliListNazivFormatedOIB_1">
      <item>Ivan Mišetić, OIB 59332098901</item>
      <item>Anđelko Mišetić, OIB 22371572409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St-2432/2018-17</izvorni_sadrzaj>
    <derivirana_varijabla naziv="DomainObject.PoslovniBrojDokumenta_1">St-2432/2018-17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PRAVI PROJEKT d.o.o.</izvorni_sadrzaj>
    <derivirana_varijabla naziv="DomainObject.Predmet.ProtustrankaIDrugi_1">PRAVI PROJEKT d.o.o.</derivirana_varijabla>
  </DomainObject.Predmet.ProtustrankaIDrugi>
  <DomainObject.Predmet.StrankaIDrugiAdressOIB>
    <izvorni_sadrzaj>FINA Regionalni centar Zagreb, OIB 85821130368, Trg svibanjskih žrtava 1995.1, 10000 Zagreb i dr.</izvorni_sadrzaj>
    <derivirana_varijabla naziv="DomainObject.Predmet.StrankaIDrugiAdressOIB_1">FINA Regionalni centar Zagreb, OIB 85821130368, Trg svibanjskih žrtava 1995.1, 10000 Zagreb i dr.</derivirana_varijabla>
  </DomainObject.Predmet.StrankaIDrugiAdressOIB>
  <DomainObject.Predmet.ProtustrankaIDrugiAdressOIB>
    <izvorni_sadrzaj>PRAVI PROJEKT d.o.o., OIB 81247487645, Matije Gupca 56, 10290 Zaprešić</izvorni_sadrzaj>
    <derivirana_varijabla naziv="DomainObject.Predmet.ProtustrankaIDrugiAdressOIB_1">PRAVI PROJEKT d.o.o., OIB 81247487645, Matije Gupca 56,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PRAVI PROJEKT d.o.o.</item>
      <item>ZRAČNA LUKA DUBROVNIK društvo s ograničenom odgovornošću za usluge u zračnom prometu</item>
      <item>Ivan Mišetić</item>
      <item>Anđelko Mišetić</item>
    </izvorni_sadrzaj>
    <derivirana_varijabla naziv="DomainObject.Predmet.SudioniciListNaziv_1">
      <item>FINA Regionalni centar Zagreb</item>
      <item>PRAVI PROJEKT d.o.o.</item>
      <item>ZRAČNA LUKA DUBROVNIK društvo s ograničenom odgovornošću za usluge u zračnom prometu</item>
      <item>Ivan Mišetić</item>
      <item>Anđelko Mišetić</item>
    </derivirana_varijabla>
  </DomainObject.Predmet.SudioniciListNaziv>
  <DomainObject.Predmet.SudioniciListAdressOIB>
    <izvorni_sadrzaj>
      <item>FINA Regionalni centar Zagreb, OIB 85821130368, Trg svibanjskih žrtava 1995.1,10000 Zagreb</item>
      <item>PRAVI PROJEKT d.o.o., OIB 81247487645, Matije Gupca 56,10290 Zaprešić</item>
      <item>ZRAČNA LUKA DUBROVNIK društvo s ograničenom odgovornošću za usluge u zračnom prometu, OIB 63145279942, Dobrota 24,20215 Čilipi</item>
      <item>Ivan Mišetić, OIB 59332098901, Matije Gupca 56,10290 Zaprešić</item>
      <item>Anđelko Mišetić, OIB 22371572409, Matije Gupca 70,10290 Zaprešić</item>
    </izvorni_sadrzaj>
    <derivirana_varijabla naziv="DomainObject.Predmet.SudioniciListAdressOIB_1">
      <item>FINA Regionalni centar Zagreb, OIB 85821130368, Trg svibanjskih žrtava 1995.1,10000 Zagreb</item>
      <item>PRAVI PROJEKT d.o.o., OIB 81247487645, Matije Gupca 56,10290 Zaprešić</item>
      <item>ZRAČNA LUKA DUBROVNIK društvo s ograničenom odgovornošću za usluge u zračnom prometu, OIB 63145279942, Dobrota 24,20215 Čilipi</item>
      <item>Ivan Mišetić, OIB 59332098901, Matije Gupca 56,10290 Zaprešić</item>
      <item>Anđelko Mišetić, OIB 22371572409, Matije Gupca 70,10290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81247487645</item>
      <item>, OIB 63145279942</item>
      <item>, OIB 59332098901</item>
      <item>, OIB 22371572409</item>
    </izvorni_sadrzaj>
    <derivirana_varijabla naziv="DomainObject.Predmet.SudioniciListNazivOIB_1">
      <item>, OIB 85821130368</item>
      <item>, OIB 81247487645</item>
      <item>, OIB 63145279942</item>
      <item>, OIB 59332098901</item>
      <item>, OIB 22371572409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veljače 2019.</izvorni_sadrzaj>
    <derivirana_varijabla naziv="DomainObject.Predmet.DatumZadnjeOdrzaneSudskeRadnje_1">6. veljače 2019.</derivirana_varijabla>
  </DomainObject.Predmet.DatumZadnjeOdrzaneSudskeRadnje>
  <DomainObject.PredzadnjaOdlukaIzPredmeta.DatumDonosenjaOdluke>
    <izvorni_sadrzaj>12. prosinca 2018.</izvorni_sadrzaj>
    <derivirana_varijabla naziv="DomainObject.PredzadnjaOdlukaIzPredmeta.DatumDonosenjaOdluke_1">12. prosinca 2018.</derivirana_varijabla>
  </DomainObject.PredzadnjaOdlukaIzPredmeta.DatumDonosenjaOdluke>
  <DomainObject.PredzadnjaOdlukaIzPredmeta.Oznaka>
    <izvorni_sadrzaj>St-2432/2018-9</izvorni_sadrzaj>
    <derivirana_varijabla naziv="DomainObject.PredzadnjaOdlukaIzPredmeta.Oznaka_1">St-2432/2018-9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5677</properties:Characters>
  <properties:Lines>117</properties:Lines>
  <properties:Paragraphs>29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2019-02-06T09:39:00Z</dcterms:created>
  <dc:creator>Monika Grbac</dc:creator>
  <cp:lastModifiedBy>Monika Grbac</cp:lastModifiedBy>
  <cp:lastPrinted>2018-06-13T12:38:00Z</cp:lastPrinted>
  <dcterms:modified xmlns:xsi="http://www.w3.org/2001/XMLSchema-instance" xsi:type="dcterms:W3CDTF">2019-02-06T13:19:00Z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St-2432/2018-17 / Odluka - Rješenje (st-2432-18.docx)</vt:lpwstr>
  </prop:property>
  <prop:property name="CC_coloring" pid="4" fmtid="{D5CDD505-2E9C-101B-9397-08002B2CF9AE}">
    <vt:bool>false</vt:bool>
  </prop:property>
  <prop:property name="BrojStranica" pid="5" fmtid="{D5CDD505-2E9C-101B-9397-08002B2CF9AE}">
    <vt:i4>3</vt:i4>
  </prop:property>
</prop:Properties>
</file>