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2b93" w14:paraId="7552b93" w:rsidRDefault="00E168D1" w:rsidP="00E168D1" w:rsidR="00E168D1" w:rsidRPr="00F852EE">
      <w:pPr>
        <w:jc w:val="center"/>
        <w15:collapsed w:val="false"/>
        <w:rPr>
          <w:rFonts w:cstheme="minorHAnsi" w:hAnsiTheme="minorHAnsi" w:asciiTheme="minorHAnsi"/>
          <w:b/>
          <w:sz w:val="28"/>
        </w:rPr>
      </w:pPr>
      <w:bookmarkStart w:name="_GoBack" w:id="0"/>
      <w:bookmarkEnd w:id="0"/>
    </w:p>
    <w:p w:rsidRDefault="00E113E6" w:rsidP="00E168D1" w:rsidR="00E168D1" w:rsidRPr="00F852E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SPLITU</w:t>
      </w:r>
    </w:p>
    <w:p w:rsidRDefault="00E168D1" w:rsidP="00464EC2" w:rsidR="00E168D1" w:rsidRPr="00165C21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165C21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464EC2" w:rsidRPr="00165C21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Pr="00165C21">
        <w:rPr>
          <w:rFonts w:hAnsi="Times New Roman" w:ascii="Times New Roman"/>
          <w:b/>
          <w:sz w:val="24"/>
          <w:szCs w:val="24"/>
          <w:lang w:val="pl-PL"/>
        </w:rPr>
        <w:t>br</w:t>
      </w:r>
      <w:r w:rsidR="00464EC2" w:rsidRPr="00165C21">
        <w:rPr>
          <w:rFonts w:hAnsi="Times New Roman" w:ascii="Times New Roman"/>
          <w:b/>
          <w:sz w:val="24"/>
          <w:szCs w:val="24"/>
          <w:lang w:val="pl-PL"/>
        </w:rPr>
        <w:t>.</w:t>
      </w:r>
      <w:r w:rsidRPr="00165C2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852EE" w:rsidRPr="00165C21">
        <w:rPr>
          <w:rFonts w:hAnsi="Times New Roman" w:ascii="Times New Roman"/>
          <w:b/>
          <w:sz w:val="24"/>
          <w:szCs w:val="24"/>
          <w:lang w:val="pl-PL"/>
        </w:rPr>
        <w:t>S</w:t>
      </w:r>
      <w:r w:rsidR="00464EC2" w:rsidRPr="00165C21">
        <w:rPr>
          <w:rFonts w:hAnsi="Times New Roman" w:ascii="Times New Roman"/>
          <w:b/>
          <w:sz w:val="24"/>
          <w:szCs w:val="24"/>
          <w:lang w:val="pl-PL"/>
        </w:rPr>
        <w:t>t</w:t>
      </w:r>
      <w:r w:rsidR="00F852EE" w:rsidRPr="00165C21">
        <w:rPr>
          <w:rFonts w:hAnsi="Times New Roman" w:ascii="Times New Roman"/>
          <w:b/>
          <w:sz w:val="24"/>
          <w:szCs w:val="24"/>
          <w:lang w:val="pl-PL"/>
        </w:rPr>
        <w:t>-1082/2016</w:t>
      </w:r>
    </w:p>
    <w:p w:rsidRDefault="00165C21" w:rsidP="00464EC2" w:rsidR="00165C21">
      <w:pPr>
        <w:ind w:hanging="1416" w:left="1416"/>
        <w:rPr>
          <w:rFonts w:hAnsi="Times New Roman" w:ascii="Times New Roman"/>
          <w:sz w:val="24"/>
          <w:szCs w:val="24"/>
          <w:lang w:val="pl-PL"/>
        </w:rPr>
      </w:pPr>
    </w:p>
    <w:p w:rsidRDefault="00E168D1" w:rsidP="00464EC2" w:rsidR="00F852EE" w:rsidRPr="00F852EE">
      <w:pPr>
        <w:ind w:hanging="1416" w:left="1416"/>
        <w:rPr>
          <w:rFonts w:hAnsi="Times New Roman" w:ascii="Times New Roman"/>
          <w:sz w:val="24"/>
          <w:szCs w:val="24"/>
          <w:lang w:val="pl-PL"/>
        </w:rPr>
      </w:pPr>
      <w:r w:rsidRPr="00F852EE">
        <w:rPr>
          <w:rFonts w:hAnsi="Times New Roman" w:ascii="Times New Roman"/>
          <w:sz w:val="24"/>
          <w:szCs w:val="24"/>
          <w:lang w:val="pl-PL"/>
        </w:rPr>
        <w:t>Dužnik</w:t>
      </w:r>
      <w:r w:rsidR="00464EC2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464EC2">
        <w:rPr>
          <w:rFonts w:hAnsi="Times New Roman" w:ascii="Times New Roman"/>
          <w:sz w:val="24"/>
          <w:szCs w:val="24"/>
          <w:lang w:val="pl-PL"/>
        </w:rPr>
        <w:tab/>
      </w:r>
      <w:r w:rsidRPr="00F852E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4EC2" w:rsidRPr="00464EC2">
        <w:rPr>
          <w:rFonts w:hAnsi="Times New Roman" w:ascii="Times New Roman"/>
          <w:bCs/>
          <w:sz w:val="24"/>
          <w:szCs w:val="24"/>
        </w:rPr>
        <w:t xml:space="preserve">NITOR d.o.o, za trgovinu, proizvodnju i usluge "u stečaju", </w:t>
      </w:r>
      <w:proofErr w:type="spellStart"/>
      <w:r w:rsidR="00464EC2" w:rsidRPr="00464EC2">
        <w:rPr>
          <w:rFonts w:hAnsi="Times New Roman" w:ascii="Times New Roman"/>
          <w:bCs/>
          <w:sz w:val="24"/>
          <w:szCs w:val="24"/>
        </w:rPr>
        <w:t>Vukasova</w:t>
      </w:r>
      <w:proofErr w:type="spellEnd"/>
      <w:r w:rsidR="00464EC2" w:rsidRPr="00464EC2">
        <w:rPr>
          <w:rFonts w:hAnsi="Times New Roman" w:ascii="Times New Roman"/>
          <w:bCs/>
          <w:sz w:val="24"/>
          <w:szCs w:val="24"/>
        </w:rPr>
        <w:t xml:space="preserve"> 2, Split, MBS: 060138846, OIB:9755387269, zastupano po stečajnom upravitelju Berislavu Bušeliću, Mravince</w:t>
      </w:r>
    </w:p>
    <w:p w:rsidRDefault="00E168D1" w:rsidP="00464EC2" w:rsidR="00E168D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E168D1" w:rsidP="00464EC2" w:rsidR="005303F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303FE" w:rsidP="005303FE" w:rsidR="005303FE" w:rsidRPr="005303F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/>
      </w:r>
      <w:r w:rsidR="00B025B6">
        <w:rPr>
          <w:rFonts w:hAnsi="Times New Roman" w:ascii="Times New Roman"/>
          <w:b/>
          <w:sz w:val="24"/>
          <w:szCs w:val="24"/>
        </w:rPr>
        <w:t>I. (</w:t>
      </w:r>
      <w:r w:rsidRPr="005303FE">
        <w:rPr>
          <w:rFonts w:hAnsi="Times New Roman" w:ascii="Times New Roman"/>
          <w:b/>
          <w:sz w:val="24"/>
          <w:szCs w:val="24"/>
        </w:rPr>
        <w:t>PRVI</w:t>
      </w:r>
      <w:r w:rsidR="00B025B6">
        <w:rPr>
          <w:rFonts w:hAnsi="Times New Roman" w:ascii="Times New Roman"/>
          <w:b/>
          <w:sz w:val="24"/>
          <w:szCs w:val="24"/>
        </w:rPr>
        <w:t>)</w:t>
      </w:r>
      <w:r w:rsidRPr="005303FE">
        <w:rPr>
          <w:rFonts w:hAnsi="Times New Roman" w:ascii="Times New Roman"/>
          <w:b/>
          <w:sz w:val="24"/>
          <w:szCs w:val="24"/>
        </w:rPr>
        <w:t xml:space="preserve"> VIŠI ISPLATNI RED</w:t>
      </w:r>
    </w:p>
    <w:p w:rsidRDefault="00E168D1" w:rsidP="00E168D1" w:rsidR="00E168D1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62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975"/>
        <w:gridCol w:w="1458"/>
        <w:gridCol w:w="1568"/>
        <w:gridCol w:w="1511"/>
        <w:gridCol w:w="1557"/>
        <w:gridCol w:w="1420"/>
        <w:gridCol w:w="1983"/>
      </w:tblGrid>
      <w:tr w:rsidTr="00B66E83" w:rsidR="00B66E83" w:rsidRPr="00B40BEB">
        <w:trPr>
          <w:jc w:val="center"/>
        </w:trPr>
        <w:tc>
          <w:tcPr>
            <w:tcW w:type="pct" w:w="257"/>
            <w:vAlign w:val="center"/>
          </w:tcPr>
          <w:p w:rsidRDefault="00A62EBB" w:rsidP="00A62EBB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Red. br.</w:t>
            </w:r>
          </w:p>
        </w:tc>
        <w:tc>
          <w:tcPr>
            <w:tcW w:type="pct" w:w="1131"/>
            <w:vAlign w:val="center"/>
          </w:tcPr>
          <w:p w:rsidRDefault="00A62EBB" w:rsidP="00E168D1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54"/>
            <w:vAlign w:val="center"/>
          </w:tcPr>
          <w:p w:rsidRDefault="00A62EBB" w:rsidP="00E168D1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96"/>
            <w:vAlign w:val="center"/>
          </w:tcPr>
          <w:p w:rsidRDefault="00A62EBB" w:rsidP="00E168D1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74"/>
            <w:vAlign w:val="center"/>
          </w:tcPr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282A6E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592"/>
            <w:vAlign w:val="center"/>
          </w:tcPr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40"/>
            <w:vAlign w:val="center"/>
          </w:tcPr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A62EBB" w:rsidP="00B66E83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54"/>
            <w:vAlign w:val="center"/>
          </w:tcPr>
          <w:p w:rsidRDefault="00A62EBB" w:rsidP="00A62EBB" w:rsidR="00A62EBB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Osporavatelj</w:t>
            </w:r>
          </w:p>
        </w:tc>
      </w:tr>
      <w:tr w:rsidTr="00B66E83" w:rsidR="00B66E83" w:rsidRPr="00B40BEB">
        <w:trPr>
          <w:jc w:val="center"/>
        </w:trPr>
        <w:tc>
          <w:tcPr>
            <w:tcW w:type="pct" w:w="257"/>
          </w:tcPr>
          <w:p w:rsidRDefault="00A62EBB" w:rsidP="00E168D1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131"/>
          </w:tcPr>
          <w:p w:rsidRDefault="00A62EBB" w:rsidP="00E168D1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Ante</w:t>
            </w:r>
            <w:r w:rsidRPr="00B66E83">
              <w:rPr>
                <w:rFonts w:hAnsi="Times New Roman" w:ascii="Times New Roman"/>
                <w:sz w:val="20"/>
                <w:szCs w:val="20"/>
              </w:rPr>
              <w:br/>
            </w:r>
            <w:proofErr w:type="spellStart"/>
            <w:r w:rsidRPr="00B66E83">
              <w:rPr>
                <w:rFonts w:hAnsi="Times New Roman" w:ascii="Times New Roman"/>
                <w:sz w:val="20"/>
                <w:szCs w:val="20"/>
              </w:rPr>
              <w:t>Negodić</w:t>
            </w:r>
            <w:proofErr w:type="spellEnd"/>
            <w:r w:rsidRPr="00B66E83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54"/>
          </w:tcPr>
          <w:p w:rsidRDefault="00A62EBB" w:rsidP="00E168D1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06958704060</w:t>
            </w:r>
          </w:p>
        </w:tc>
        <w:tc>
          <w:tcPr>
            <w:tcW w:type="pct" w:w="596"/>
          </w:tcPr>
          <w:p w:rsidRDefault="00A62EBB" w:rsidP="00E168D1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Hercegovačka 36 Split</w:t>
            </w:r>
          </w:p>
        </w:tc>
        <w:tc>
          <w:tcPr>
            <w:tcW w:type="pct" w:w="574"/>
          </w:tcPr>
          <w:p w:rsidRDefault="00A62EBB" w:rsidP="00B66E83" w:rsidR="009B7DD0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15.000  bruto</w:t>
            </w:r>
          </w:p>
          <w:p w:rsidRDefault="00A62EBB" w:rsidP="00B025B6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2"/>
          </w:tcPr>
          <w:p w:rsidRDefault="00A62EBB" w:rsidP="00B66E83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15.000  bruto</w:t>
            </w:r>
          </w:p>
          <w:p w:rsidRDefault="009B7DD0" w:rsidP="00B66E83" w:rsidR="009B7DD0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40"/>
          </w:tcPr>
          <w:p w:rsidRDefault="00A62EBB" w:rsidP="00B66E83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A62EBB" w:rsidP="00E168D1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66E83" w:rsidR="00B66E83" w:rsidRPr="00B40BEB">
        <w:trPr>
          <w:jc w:val="center"/>
        </w:trPr>
        <w:tc>
          <w:tcPr>
            <w:tcW w:type="pct" w:w="257"/>
          </w:tcPr>
          <w:p w:rsidRDefault="00A62EBB" w:rsidP="000B60F7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2.</w:t>
            </w:r>
          </w:p>
          <w:p w:rsidRDefault="00A62EBB" w:rsidP="000B60F7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31"/>
          </w:tcPr>
          <w:p w:rsidRDefault="00A62EBB" w:rsidP="000B60F7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 xml:space="preserve">Nikola </w:t>
            </w:r>
            <w:proofErr w:type="spellStart"/>
            <w:r w:rsidRPr="00B66E83">
              <w:rPr>
                <w:rFonts w:hAnsi="Times New Roman" w:ascii="Times New Roman"/>
                <w:sz w:val="20"/>
                <w:szCs w:val="20"/>
              </w:rPr>
              <w:t>Jogunica</w:t>
            </w:r>
            <w:proofErr w:type="spellEnd"/>
          </w:p>
        </w:tc>
        <w:tc>
          <w:tcPr>
            <w:tcW w:type="pct" w:w="554"/>
          </w:tcPr>
          <w:p w:rsidRDefault="00A62EBB" w:rsidP="000B60F7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40736892265</w:t>
            </w:r>
          </w:p>
        </w:tc>
        <w:tc>
          <w:tcPr>
            <w:tcW w:type="pct" w:w="596"/>
          </w:tcPr>
          <w:p w:rsidRDefault="00A62EBB" w:rsidP="000B60F7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B66E83">
              <w:rPr>
                <w:rFonts w:hAnsi="Times New Roman" w:ascii="Times New Roman"/>
                <w:sz w:val="20"/>
                <w:szCs w:val="20"/>
              </w:rPr>
              <w:t>Marmontova</w:t>
            </w:r>
            <w:proofErr w:type="spellEnd"/>
            <w:r w:rsidRPr="00B66E83">
              <w:rPr>
                <w:rFonts w:hAnsi="Times New Roman" w:ascii="Times New Roman"/>
                <w:sz w:val="20"/>
                <w:szCs w:val="20"/>
              </w:rPr>
              <w:t xml:space="preserve"> 14, Split</w:t>
            </w:r>
          </w:p>
        </w:tc>
        <w:tc>
          <w:tcPr>
            <w:tcW w:type="pct" w:w="574"/>
          </w:tcPr>
          <w:p w:rsidRDefault="00A62EBB" w:rsidP="00B66E83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 xml:space="preserve">239.162,35 </w:t>
            </w:r>
            <w:proofErr w:type="spellStart"/>
            <w:r w:rsidRPr="00B66E83">
              <w:rPr>
                <w:rFonts w:hAnsi="Times New Roman" w:ascii="Times New Roman"/>
                <w:sz w:val="20"/>
                <w:szCs w:val="20"/>
              </w:rPr>
              <w:t>brutto</w:t>
            </w:r>
            <w:proofErr w:type="spellEnd"/>
          </w:p>
          <w:p w:rsidRDefault="00A62EBB" w:rsidP="00B66E83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169.770,59 neto</w:t>
            </w:r>
          </w:p>
        </w:tc>
        <w:tc>
          <w:tcPr>
            <w:tcW w:type="pct" w:w="592"/>
          </w:tcPr>
          <w:p w:rsidRDefault="00A62EBB" w:rsidP="00B66E83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239.162,35</w:t>
            </w:r>
            <w:r w:rsidR="007423B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B66E83">
              <w:rPr>
                <w:rFonts w:hAnsi="Times New Roman" w:ascii="Times New Roman"/>
                <w:sz w:val="20"/>
                <w:szCs w:val="20"/>
              </w:rPr>
              <w:t>brutto</w:t>
            </w:r>
            <w:proofErr w:type="spellEnd"/>
          </w:p>
          <w:p w:rsidRDefault="00A62EBB" w:rsidP="00B025B6" w:rsidR="009B7DD0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169.770,59 neto</w:t>
            </w:r>
          </w:p>
        </w:tc>
        <w:tc>
          <w:tcPr>
            <w:tcW w:type="pct" w:w="540"/>
          </w:tcPr>
          <w:p w:rsidRDefault="00A62EBB" w:rsidP="00B66E83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A62EBB" w:rsidP="00B66E83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4"/>
          </w:tcPr>
          <w:p w:rsidRDefault="00A62EBB" w:rsidP="000B60F7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66E83" w:rsidR="00B66E83" w:rsidRPr="00B40BEB">
        <w:trPr>
          <w:jc w:val="center"/>
        </w:trPr>
        <w:tc>
          <w:tcPr>
            <w:tcW w:type="pct" w:w="257"/>
          </w:tcPr>
          <w:p w:rsidRDefault="00A62EBB" w:rsidP="00A56343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3</w:t>
            </w:r>
            <w:r w:rsidR="007423B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A62EBB" w:rsidP="00A56343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31"/>
          </w:tcPr>
          <w:p w:rsidRDefault="00A62EBB" w:rsidP="00A56343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 </w:t>
            </w:r>
          </w:p>
        </w:tc>
        <w:tc>
          <w:tcPr>
            <w:tcW w:type="pct" w:w="554"/>
          </w:tcPr>
          <w:p w:rsidRDefault="00A62EBB" w:rsidP="00A56343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96"/>
          </w:tcPr>
          <w:p w:rsidRDefault="00A62EBB" w:rsidP="00A56343" w:rsidR="00A62EBB" w:rsidRPr="00B66E8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Zagreb, Katančićeva 5</w:t>
            </w:r>
          </w:p>
        </w:tc>
        <w:tc>
          <w:tcPr>
            <w:tcW w:type="pct" w:w="574"/>
          </w:tcPr>
          <w:p w:rsidRDefault="00AA3157" w:rsidP="00AA3157" w:rsidR="00A62EBB" w:rsidRPr="00B66E8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174.771,77</w:t>
            </w:r>
          </w:p>
        </w:tc>
        <w:tc>
          <w:tcPr>
            <w:tcW w:type="pct" w:w="592"/>
          </w:tcPr>
          <w:p w:rsidRDefault="00AA3157" w:rsidP="00AA3157" w:rsidR="00A62EBB" w:rsidRPr="00B66E8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115.380,01</w:t>
            </w:r>
          </w:p>
        </w:tc>
        <w:tc>
          <w:tcPr>
            <w:tcW w:type="pct" w:w="540"/>
          </w:tcPr>
          <w:p w:rsidRDefault="00BD7675" w:rsidP="00B66E83" w:rsidR="00A62EBB" w:rsidRPr="00B66E8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69.391,76</w:t>
            </w:r>
          </w:p>
        </w:tc>
        <w:tc>
          <w:tcPr>
            <w:tcW w:type="pct" w:w="754"/>
          </w:tcPr>
          <w:p w:rsidRDefault="00B66E83" w:rsidP="00B66E83" w:rsidR="00A62EBB" w:rsidRPr="00B66E8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B66E83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</w:tbl>
    <w:p w:rsidRDefault="005303FE" w:rsidP="00AB3F46" w:rsidR="005303F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303FE" w:rsidP="005303FE" w:rsidR="005303F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B025B6" w:rsidP="005303FE" w:rsidR="00B025B6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282A6E" w:rsidP="005303FE" w:rsidR="00282A6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5303FE" w:rsidP="005303FE" w:rsidR="005303FE" w:rsidRPr="005303FE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 w:rsidRPr="005303FE">
        <w:rPr>
          <w:rFonts w:hAnsi="Times New Roman" w:ascii="Times New Roman"/>
          <w:b/>
          <w:sz w:val="24"/>
          <w:szCs w:val="24"/>
        </w:rPr>
        <w:lastRenderedPageBreak/>
        <w:t>I</w:t>
      </w:r>
      <w:r w:rsidR="00B025B6">
        <w:rPr>
          <w:rFonts w:hAnsi="Times New Roman" w:ascii="Times New Roman"/>
          <w:b/>
          <w:sz w:val="24"/>
          <w:szCs w:val="24"/>
        </w:rPr>
        <w:t>I</w:t>
      </w:r>
      <w:r w:rsidRPr="005303FE">
        <w:rPr>
          <w:rFonts w:hAnsi="Times New Roman" w:ascii="Times New Roman"/>
          <w:b/>
          <w:sz w:val="24"/>
          <w:szCs w:val="24"/>
        </w:rPr>
        <w:t>.</w:t>
      </w:r>
      <w:r w:rsidR="00B025B6">
        <w:rPr>
          <w:rFonts w:hAnsi="Times New Roman" w:ascii="Times New Roman"/>
          <w:b/>
          <w:sz w:val="24"/>
          <w:szCs w:val="24"/>
        </w:rPr>
        <w:t xml:space="preserve"> (</w:t>
      </w:r>
      <w:r>
        <w:rPr>
          <w:rFonts w:hAnsi="Times New Roman" w:ascii="Times New Roman"/>
          <w:b/>
          <w:sz w:val="24"/>
          <w:szCs w:val="24"/>
        </w:rPr>
        <w:t>DRUGI</w:t>
      </w:r>
      <w:r w:rsidR="00B025B6">
        <w:rPr>
          <w:rFonts w:hAnsi="Times New Roman" w:ascii="Times New Roman"/>
          <w:b/>
          <w:sz w:val="24"/>
          <w:szCs w:val="24"/>
        </w:rPr>
        <w:t>)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5303FE">
        <w:rPr>
          <w:rFonts w:hAnsi="Times New Roman" w:ascii="Times New Roman"/>
          <w:b/>
          <w:sz w:val="24"/>
          <w:szCs w:val="24"/>
        </w:rPr>
        <w:t>VIŠI ISPLATNI RED</w:t>
      </w:r>
    </w:p>
    <w:p w:rsidRDefault="005303FE" w:rsidP="005303FE" w:rsidR="005303FE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4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95"/>
        <w:gridCol w:w="2857"/>
        <w:gridCol w:w="1376"/>
        <w:gridCol w:w="1509"/>
        <w:gridCol w:w="1511"/>
        <w:gridCol w:w="1514"/>
        <w:gridCol w:w="1419"/>
        <w:gridCol w:w="1884"/>
      </w:tblGrid>
      <w:tr w:rsidTr="008750E2" w:rsidR="00503568" w:rsidRPr="00B40BEB">
        <w:trPr>
          <w:jc w:val="center"/>
        </w:trPr>
        <w:tc>
          <w:tcPr>
            <w:tcW w:type="pct" w:w="272"/>
            <w:vAlign w:val="center"/>
          </w:tcPr>
          <w:p w:rsidRDefault="00B2068A" w:rsidP="00503568" w:rsid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Red</w:t>
            </w:r>
            <w:r w:rsidR="00503568" w:rsidRPr="00282A6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503568" w:rsidP="00503568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br.</w:t>
            </w:r>
          </w:p>
        </w:tc>
        <w:tc>
          <w:tcPr>
            <w:tcW w:type="pct" w:w="1119"/>
            <w:vAlign w:val="center"/>
          </w:tcPr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39"/>
            <w:vAlign w:val="center"/>
          </w:tcPr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91"/>
            <w:vAlign w:val="center"/>
          </w:tcPr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92"/>
            <w:vAlign w:val="center"/>
          </w:tcPr>
          <w:p w:rsidRDefault="00B2068A" w:rsidP="00512527" w:rsidR="00B2068A" w:rsidRPr="00282A6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93"/>
            <w:vAlign w:val="center"/>
          </w:tcPr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56"/>
            <w:vAlign w:val="center"/>
          </w:tcPr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B2068A" w:rsidP="001112E9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738"/>
            <w:vAlign w:val="center"/>
          </w:tcPr>
          <w:p w:rsidRDefault="00B2068A" w:rsidP="00503568" w:rsidR="00B2068A" w:rsidRPr="00282A6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82A6E">
              <w:rPr>
                <w:rFonts w:hAnsi="Times New Roman" w:ascii="Times New Roman"/>
                <w:sz w:val="20"/>
                <w:szCs w:val="20"/>
              </w:rPr>
              <w:t>O</w:t>
            </w:r>
            <w:r w:rsidR="00503568" w:rsidRPr="00282A6E">
              <w:rPr>
                <w:rFonts w:hAnsi="Times New Roman" w:ascii="Times New Roman"/>
                <w:sz w:val="20"/>
                <w:szCs w:val="20"/>
              </w:rPr>
              <w:t>sporavatelj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F852EE" w:rsidR="00B2068A" w:rsidRPr="00503568">
            <w:pPr>
              <w:pStyle w:val="Bezproreda"/>
              <w:rPr>
                <w:rFonts w:hAnsi="Times New Roman" w:ascii="Times New Roman"/>
                <w:bCs/>
                <w:sz w:val="20"/>
                <w:szCs w:val="20"/>
              </w:rPr>
            </w:pPr>
            <w:proofErr w:type="spellStart"/>
            <w:r w:rsidRPr="00503568">
              <w:rPr>
                <w:rFonts w:hAnsi="Times New Roman" w:ascii="Times New Roman"/>
                <w:bCs/>
                <w:sz w:val="20"/>
                <w:szCs w:val="20"/>
              </w:rPr>
              <w:t>Addiko</w:t>
            </w:r>
            <w:proofErr w:type="spellEnd"/>
            <w:r w:rsidRPr="00503568">
              <w:rPr>
                <w:rFonts w:hAnsi="Times New Roman" w:ascii="Times New Roman"/>
                <w:bCs/>
                <w:sz w:val="20"/>
                <w:szCs w:val="20"/>
              </w:rPr>
              <w:t xml:space="preserve"> Bank d.d.</w:t>
            </w:r>
          </w:p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pct" w:w="591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Style w:val="st"/>
                <w:rFonts w:hAnsi="Times New Roman" w:ascii="Times New Roman"/>
                <w:sz w:val="20"/>
                <w:szCs w:val="20"/>
              </w:rPr>
              <w:t>Zagreb, Slavonska avenija 6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6.273,90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6.273,90</w:t>
            </w: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0171C6" w:rsidRPr="00B66E83">
              <w:rPr>
                <w:rFonts w:hAnsi="Times New Roman" w:ascii="Times New Roman"/>
                <w:sz w:val="20"/>
                <w:szCs w:val="20"/>
              </w:rPr>
              <w:t xml:space="preserve"> 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11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Mld</w:t>
            </w:r>
            <w:proofErr w:type="spellEnd"/>
            <w:r w:rsidRPr="00503568">
              <w:rPr>
                <w:rFonts w:hAnsi="Times New Roman" w:ascii="Times New Roman"/>
                <w:sz w:val="20"/>
                <w:szCs w:val="20"/>
              </w:rPr>
              <w:t xml:space="preserve">. Agata Karan </w:t>
            </w:r>
          </w:p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16648311057 </w:t>
            </w:r>
          </w:p>
        </w:tc>
        <w:tc>
          <w:tcPr>
            <w:tcW w:type="pct" w:w="591"/>
          </w:tcPr>
          <w:p w:rsidRDefault="00817384" w:rsidP="0081738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Varaždinska 51,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1.222.919,92 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1.222</w:t>
            </w:r>
            <w:r w:rsidR="00282A6E">
              <w:rPr>
                <w:rFonts w:hAnsi="Times New Roman" w:ascii="Times New Roman"/>
                <w:sz w:val="20"/>
                <w:szCs w:val="20"/>
              </w:rPr>
              <w:t xml:space="preserve">.919,92 </w:t>
            </w:r>
          </w:p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E12B72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97419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1119"/>
          </w:tcPr>
          <w:p w:rsidRDefault="00B2068A" w:rsidP="00CF4A1B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ALDI </w:t>
            </w:r>
            <w:r w:rsidR="00CF4A1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66918533489</w:t>
            </w:r>
          </w:p>
        </w:tc>
        <w:tc>
          <w:tcPr>
            <w:tcW w:type="pct" w:w="591"/>
          </w:tcPr>
          <w:p w:rsidRDefault="00D97419" w:rsidP="00D9741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Dugopolje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Sv. </w:t>
            </w:r>
            <w:proofErr w:type="spellStart"/>
            <w:r w:rsidR="00B2068A" w:rsidRPr="00503568">
              <w:rPr>
                <w:rFonts w:hAnsi="Times New Roman" w:ascii="Times New Roman"/>
                <w:sz w:val="20"/>
                <w:szCs w:val="20"/>
              </w:rPr>
              <w:t>Leopoloda</w:t>
            </w:r>
            <w:proofErr w:type="spellEnd"/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 Mandića 8,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175.165,59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175.165,59</w:t>
            </w: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8750E2" w:rsidR="00503568" w:rsidRPr="00987940">
        <w:trPr>
          <w:trHeight w:val="1014"/>
          <w:jc w:val="center"/>
        </w:trPr>
        <w:tc>
          <w:tcPr>
            <w:tcW w:type="pct" w:w="272"/>
          </w:tcPr>
          <w:p w:rsidRDefault="00B2068A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4.</w:t>
            </w:r>
          </w:p>
          <w:p w:rsidRDefault="00B2068A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Anita Rozga</w:t>
            </w:r>
          </w:p>
        </w:tc>
        <w:tc>
          <w:tcPr>
            <w:tcW w:type="pct" w:w="539"/>
          </w:tcPr>
          <w:p w:rsidRDefault="00B2068A" w:rsidP="00D6374D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52854374317</w:t>
            </w:r>
          </w:p>
          <w:p w:rsidRDefault="00B2068A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1"/>
          </w:tcPr>
          <w:p w:rsidRDefault="00D97419" w:rsidP="00D9741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Tijardovićeva 16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296.150,07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296.150,07</w:t>
            </w: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7E7A4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0171C6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2068A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CF4A1B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Ante</w:t>
            </w:r>
            <w:r w:rsidR="00CF4A1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Negodić</w:t>
            </w:r>
            <w:proofErr w:type="spellEnd"/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39"/>
          </w:tcPr>
          <w:p w:rsidRDefault="00B2068A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06958704060</w:t>
            </w:r>
          </w:p>
        </w:tc>
        <w:tc>
          <w:tcPr>
            <w:tcW w:type="pct" w:w="591"/>
          </w:tcPr>
          <w:p w:rsidRDefault="00B2068A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Hercegovačka 36 Split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7.650,00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7.650,00</w:t>
            </w: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67654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0171C6" w:rsidP="000171C6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B2068A" w:rsidP="00817384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BANKA SPLITSKO-DALMATINSKA d.d. </w:t>
            </w:r>
            <w:r w:rsidR="00817384">
              <w:rPr>
                <w:rFonts w:hAnsi="Times New Roman" w:ascii="Times New Roman"/>
                <w:sz w:val="20"/>
                <w:szCs w:val="20"/>
              </w:rPr>
              <w:t>"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u stečaju</w:t>
            </w:r>
            <w:r w:rsidR="00817384">
              <w:rPr>
                <w:rFonts w:hAnsi="Times New Roman" w:ascii="Times New Roman"/>
                <w:sz w:val="20"/>
                <w:szCs w:val="20"/>
              </w:rPr>
              <w:t>"</w:t>
            </w:r>
          </w:p>
        </w:tc>
        <w:tc>
          <w:tcPr>
            <w:tcW w:type="pct" w:w="539"/>
          </w:tcPr>
          <w:p w:rsidRDefault="00B2068A" w:rsidP="005C68A5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25351138943</w:t>
            </w:r>
          </w:p>
        </w:tc>
        <w:tc>
          <w:tcPr>
            <w:tcW w:type="pct" w:w="591"/>
          </w:tcPr>
          <w:p w:rsidRDefault="00B2068A" w:rsidP="005C68A5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114. brigade 9, 21 000 Split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3.347.788,84 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3.347.788,84</w:t>
            </w: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5C68A5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0171C6" w:rsidP="000171C6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Božidar Balić</w:t>
            </w: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14938033073</w:t>
            </w:r>
          </w:p>
        </w:tc>
        <w:tc>
          <w:tcPr>
            <w:tcW w:type="pct" w:w="591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 w:rsidRPr="00503568">
              <w:rPr>
                <w:rFonts w:hAnsi="Times New Roman" w:ascii="Times New Roman"/>
                <w:sz w:val="20"/>
                <w:szCs w:val="20"/>
              </w:rPr>
              <w:t xml:space="preserve"> 2</w:t>
            </w:r>
            <w:r w:rsidR="00D97419">
              <w:rPr>
                <w:rFonts w:hAnsi="Times New Roman" w:ascii="Times New Roman"/>
                <w:sz w:val="20"/>
                <w:szCs w:val="20"/>
              </w:rPr>
              <w:t>,</w:t>
            </w:r>
            <w:r w:rsidR="00D97419" w:rsidRPr="00503568">
              <w:rPr>
                <w:rFonts w:hAnsi="Times New Roman" w:ascii="Times New Roman"/>
                <w:sz w:val="20"/>
                <w:szCs w:val="20"/>
              </w:rPr>
              <w:t xml:space="preserve"> Split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441.699.68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441.699.68</w:t>
            </w:r>
          </w:p>
        </w:tc>
        <w:tc>
          <w:tcPr>
            <w:tcW w:type="pct" w:w="738"/>
          </w:tcPr>
          <w:p w:rsidRDefault="00E12B72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97419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0171C6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pct" w:w="111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Branko </w:t>
            </w: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Kero</w:t>
            </w:r>
            <w:proofErr w:type="spellEnd"/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31761075202</w:t>
            </w:r>
          </w:p>
        </w:tc>
        <w:tc>
          <w:tcPr>
            <w:tcW w:type="pct" w:w="591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Pujanke</w:t>
            </w:r>
            <w:proofErr w:type="spellEnd"/>
            <w:r w:rsidRPr="00503568">
              <w:rPr>
                <w:rFonts w:hAnsi="Times New Roman" w:ascii="Times New Roman"/>
                <w:sz w:val="20"/>
                <w:szCs w:val="20"/>
              </w:rPr>
              <w:t xml:space="preserve"> 24, Split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875.326.02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875.326.02</w:t>
            </w:r>
          </w:p>
        </w:tc>
        <w:tc>
          <w:tcPr>
            <w:tcW w:type="pct" w:w="738"/>
          </w:tcPr>
          <w:p w:rsidRDefault="00E12B72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97419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0171C6" w:rsidP="000171C6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Cecilija </w:t>
            </w: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Okorn</w:t>
            </w:r>
            <w:proofErr w:type="spellEnd"/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38524391550</w:t>
            </w:r>
          </w:p>
        </w:tc>
        <w:tc>
          <w:tcPr>
            <w:tcW w:type="pct" w:w="591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Sarajevska 46D, Split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249.564,86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249.564,86</w:t>
            </w: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0171C6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</w:t>
            </w:r>
            <w:r w:rsidR="000171C6">
              <w:rPr>
                <w:rFonts w:hAnsi="Times New Roman" w:ascii="Times New Roman"/>
                <w:sz w:val="20"/>
                <w:szCs w:val="20"/>
              </w:rPr>
              <w:t>0.</w:t>
            </w:r>
          </w:p>
        </w:tc>
        <w:tc>
          <w:tcPr>
            <w:tcW w:type="pct" w:w="111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CESTAR d.o.o.</w:t>
            </w: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27471262195</w:t>
            </w:r>
          </w:p>
        </w:tc>
        <w:tc>
          <w:tcPr>
            <w:tcW w:type="pct" w:w="591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Split, Matice Hrvatske 1</w:t>
            </w:r>
          </w:p>
        </w:tc>
        <w:tc>
          <w:tcPr>
            <w:tcW w:type="pct" w:w="592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780.441,27</w:t>
            </w:r>
          </w:p>
        </w:tc>
        <w:tc>
          <w:tcPr>
            <w:tcW w:type="pct" w:w="593"/>
          </w:tcPr>
          <w:p w:rsidRDefault="00B2068A" w:rsidP="00817384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780.441,27</w:t>
            </w: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0171C6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lastRenderedPageBreak/>
              <w:t>1</w:t>
            </w:r>
            <w:r w:rsidR="000171C6">
              <w:rPr>
                <w:rFonts w:hAnsi="Times New Roman" w:ascii="Times New Roman"/>
                <w:sz w:val="20"/>
                <w:szCs w:val="20"/>
              </w:rPr>
              <w:t>1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Croatia Osiguranje</w:t>
            </w:r>
            <w:r w:rsidR="007D77DF"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591"/>
          </w:tcPr>
          <w:p w:rsidRDefault="00091E2C" w:rsidP="007423B8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="007423B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Vatroslava Jagića 33,</w:t>
            </w:r>
          </w:p>
        </w:tc>
        <w:tc>
          <w:tcPr>
            <w:tcW w:type="pct" w:w="592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7.224,36</w:t>
            </w:r>
          </w:p>
        </w:tc>
        <w:tc>
          <w:tcPr>
            <w:tcW w:type="pct" w:w="593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7.224,36</w:t>
            </w:r>
          </w:p>
        </w:tc>
        <w:tc>
          <w:tcPr>
            <w:tcW w:type="pct" w:w="556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0171C6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</w:t>
            </w:r>
            <w:r w:rsidR="000171C6">
              <w:rPr>
                <w:rFonts w:hAnsi="Times New Roman" w:ascii="Times New Roman"/>
                <w:sz w:val="20"/>
                <w:szCs w:val="20"/>
              </w:rPr>
              <w:t>2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B2068A" w:rsidP="00CF4A1B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Danijela</w:t>
            </w:r>
            <w:r w:rsidR="00CF4A1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Marunica</w:t>
            </w: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20549206645</w:t>
            </w:r>
          </w:p>
        </w:tc>
        <w:tc>
          <w:tcPr>
            <w:tcW w:type="pct" w:w="591"/>
          </w:tcPr>
          <w:p w:rsidRDefault="007423B8" w:rsidP="007423B8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Mažuranićevo šetalište 36, </w:t>
            </w:r>
          </w:p>
        </w:tc>
        <w:tc>
          <w:tcPr>
            <w:tcW w:type="pct" w:w="592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649.568,05</w:t>
            </w:r>
          </w:p>
        </w:tc>
        <w:tc>
          <w:tcPr>
            <w:tcW w:type="pct" w:w="593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649.568,05</w:t>
            </w:r>
          </w:p>
        </w:tc>
        <w:tc>
          <w:tcPr>
            <w:tcW w:type="pct" w:w="738"/>
          </w:tcPr>
          <w:p w:rsidRDefault="00E12B72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2B72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0171C6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13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B2068A" w:rsidP="00CF4A1B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Dario</w:t>
            </w:r>
            <w:r w:rsidR="00CF4A1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Bakotić</w:t>
            </w: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23548571632</w:t>
            </w:r>
          </w:p>
        </w:tc>
        <w:tc>
          <w:tcPr>
            <w:tcW w:type="pct" w:w="591"/>
          </w:tcPr>
          <w:p w:rsidRDefault="007423B8" w:rsidP="007423B8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B2068A" w:rsidRPr="00503568">
              <w:rPr>
                <w:rFonts w:hAnsi="Times New Roman" w:ascii="Times New Roman"/>
                <w:sz w:val="20"/>
                <w:szCs w:val="20"/>
              </w:rPr>
              <w:t>Dobrilina</w:t>
            </w:r>
            <w:proofErr w:type="spellEnd"/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 7,</w:t>
            </w:r>
          </w:p>
        </w:tc>
        <w:tc>
          <w:tcPr>
            <w:tcW w:type="pct" w:w="592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942.003,78</w:t>
            </w:r>
          </w:p>
        </w:tc>
        <w:tc>
          <w:tcPr>
            <w:tcW w:type="pct" w:w="593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942.003,78</w:t>
            </w:r>
          </w:p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E12B72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2B72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0171C6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</w:t>
            </w:r>
            <w:r w:rsidR="000171C6">
              <w:rPr>
                <w:rFonts w:hAnsi="Times New Roman" w:ascii="Times New Roman"/>
                <w:sz w:val="20"/>
                <w:szCs w:val="20"/>
              </w:rPr>
              <w:t>4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B2068A" w:rsidP="00CF4A1B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DETONO</w:t>
            </w:r>
            <w:r w:rsidR="00CF4A1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d.o.o.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br/>
            </w:r>
          </w:p>
        </w:tc>
        <w:tc>
          <w:tcPr>
            <w:tcW w:type="pct" w:w="539"/>
          </w:tcPr>
          <w:p w:rsidRDefault="00B2068A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42999214584</w:t>
            </w:r>
          </w:p>
        </w:tc>
        <w:tc>
          <w:tcPr>
            <w:tcW w:type="pct" w:w="591"/>
          </w:tcPr>
          <w:p w:rsidRDefault="007423B8" w:rsidP="007423B8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VIII Vrbik 17</w:t>
            </w:r>
          </w:p>
        </w:tc>
        <w:tc>
          <w:tcPr>
            <w:tcW w:type="pct" w:w="592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1.429.431,26</w:t>
            </w:r>
          </w:p>
        </w:tc>
        <w:tc>
          <w:tcPr>
            <w:tcW w:type="pct" w:w="593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1.429.431,26</w:t>
            </w:r>
          </w:p>
          <w:p w:rsidRDefault="00B2068A" w:rsidP="00091E2C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7423B8" w:rsidP="001112E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423B8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</w:t>
            </w:r>
            <w:r w:rsidR="007423B8">
              <w:rPr>
                <w:rFonts w:hAnsi="Times New Roman" w:ascii="Times New Roman"/>
                <w:sz w:val="20"/>
                <w:szCs w:val="20"/>
              </w:rPr>
              <w:t>5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7C0B3C" w:rsidR="00CF4A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Drago Jukić </w:t>
            </w:r>
          </w:p>
          <w:p w:rsidRDefault="00B2068A" w:rsidP="007C0B3C" w:rsidR="00CF4A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i </w:t>
            </w:r>
          </w:p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Bosiljka Jukić</w:t>
            </w:r>
          </w:p>
        </w:tc>
        <w:tc>
          <w:tcPr>
            <w:tcW w:type="pct" w:w="539"/>
          </w:tcPr>
          <w:p w:rsidRDefault="00B2068A" w:rsidP="00CF4A1B" w:rsidR="00CF4A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29720709625</w:t>
            </w:r>
          </w:p>
          <w:p w:rsidRDefault="00CF4A1B" w:rsidP="00CF4A1B" w:rsidR="00CF4A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</w:t>
            </w:r>
          </w:p>
          <w:p w:rsidRDefault="00B2068A" w:rsidP="00CF4A1B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66294480000</w:t>
            </w:r>
          </w:p>
        </w:tc>
        <w:tc>
          <w:tcPr>
            <w:tcW w:type="pct" w:w="591"/>
          </w:tcPr>
          <w:p w:rsidRDefault="00297C40" w:rsidP="00297C40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Split </w:t>
            </w:r>
            <w:proofErr w:type="spellStart"/>
            <w:r w:rsidR="00B2068A" w:rsidRPr="00503568">
              <w:rPr>
                <w:rFonts w:hAnsi="Times New Roman" w:ascii="Times New Roman"/>
                <w:sz w:val="20"/>
                <w:szCs w:val="20"/>
              </w:rPr>
              <w:t>Ljubuška</w:t>
            </w:r>
            <w:proofErr w:type="spellEnd"/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 3 i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Slatine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Zvonimirova obala 41</w:t>
            </w:r>
          </w:p>
        </w:tc>
        <w:tc>
          <w:tcPr>
            <w:tcW w:type="pct" w:w="592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55.822,23</w:t>
            </w:r>
          </w:p>
        </w:tc>
        <w:tc>
          <w:tcPr>
            <w:tcW w:type="pct" w:w="593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55.822,23</w:t>
            </w:r>
          </w:p>
        </w:tc>
        <w:tc>
          <w:tcPr>
            <w:tcW w:type="pct" w:w="738"/>
          </w:tcPr>
          <w:p w:rsidRDefault="00297C40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97C40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820609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pct" w:w="53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591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Ulica grada V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ukovara 70, </w:t>
            </w:r>
          </w:p>
        </w:tc>
        <w:tc>
          <w:tcPr>
            <w:tcW w:type="pct" w:w="592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1.075,34</w:t>
            </w:r>
          </w:p>
        </w:tc>
        <w:tc>
          <w:tcPr>
            <w:tcW w:type="pct" w:w="593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1.075,34</w:t>
            </w:r>
          </w:p>
        </w:tc>
        <w:tc>
          <w:tcPr>
            <w:tcW w:type="pct" w:w="556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</w:t>
            </w:r>
            <w:r w:rsidR="00820609">
              <w:rPr>
                <w:rFonts w:hAnsi="Times New Roman" w:ascii="Times New Roman"/>
                <w:sz w:val="20"/>
                <w:szCs w:val="20"/>
              </w:rPr>
              <w:t>7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Grad Solin</w:t>
            </w:r>
          </w:p>
        </w:tc>
        <w:tc>
          <w:tcPr>
            <w:tcW w:type="pct" w:w="53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40642464411</w:t>
            </w:r>
          </w:p>
        </w:tc>
        <w:tc>
          <w:tcPr>
            <w:tcW w:type="pct" w:w="591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Solin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Stjepana Radića 42 </w:t>
            </w:r>
          </w:p>
        </w:tc>
        <w:tc>
          <w:tcPr>
            <w:tcW w:type="pct" w:w="592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21.771,25</w:t>
            </w:r>
          </w:p>
        </w:tc>
        <w:tc>
          <w:tcPr>
            <w:tcW w:type="pct" w:w="593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21.771,25</w:t>
            </w:r>
          </w:p>
        </w:tc>
        <w:tc>
          <w:tcPr>
            <w:tcW w:type="pct" w:w="556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</w:t>
            </w:r>
            <w:r w:rsidR="00820609">
              <w:rPr>
                <w:rFonts w:hAnsi="Times New Roman" w:ascii="Times New Roman"/>
                <w:sz w:val="20"/>
                <w:szCs w:val="20"/>
              </w:rPr>
              <w:t>8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Hari </w:t>
            </w: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Božulić</w:t>
            </w:r>
            <w:proofErr w:type="spellEnd"/>
          </w:p>
        </w:tc>
        <w:tc>
          <w:tcPr>
            <w:tcW w:type="pct" w:w="53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25210056399</w:t>
            </w:r>
          </w:p>
        </w:tc>
        <w:tc>
          <w:tcPr>
            <w:tcW w:type="pct" w:w="591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Vijugasta 39, </w:t>
            </w:r>
          </w:p>
        </w:tc>
        <w:tc>
          <w:tcPr>
            <w:tcW w:type="pct" w:w="592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1.033.879,33</w:t>
            </w:r>
          </w:p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3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1.033.879,33</w:t>
            </w:r>
          </w:p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E12B72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2B72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pct" w:w="53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pct" w:w="591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Vukovarska 37, </w:t>
            </w:r>
          </w:p>
        </w:tc>
        <w:tc>
          <w:tcPr>
            <w:tcW w:type="pct" w:w="592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42.277,20</w:t>
            </w:r>
          </w:p>
        </w:tc>
        <w:tc>
          <w:tcPr>
            <w:tcW w:type="pct" w:w="593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42.277,20</w:t>
            </w:r>
          </w:p>
        </w:tc>
        <w:tc>
          <w:tcPr>
            <w:tcW w:type="pct" w:w="556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</w:t>
            </w:r>
            <w:r w:rsidR="00820609">
              <w:rPr>
                <w:rFonts w:hAnsi="Times New Roman" w:ascii="Times New Roman"/>
                <w:sz w:val="20"/>
                <w:szCs w:val="20"/>
              </w:rPr>
              <w:t>0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Ines Lovrić</w:t>
            </w:r>
          </w:p>
        </w:tc>
        <w:tc>
          <w:tcPr>
            <w:tcW w:type="pct" w:w="53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33553828588</w:t>
            </w:r>
          </w:p>
        </w:tc>
        <w:tc>
          <w:tcPr>
            <w:tcW w:type="pct" w:w="591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B2068A" w:rsidRPr="00503568"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 4</w:t>
            </w:r>
          </w:p>
        </w:tc>
        <w:tc>
          <w:tcPr>
            <w:tcW w:type="pct" w:w="592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450.958,15</w:t>
            </w:r>
          </w:p>
        </w:tc>
        <w:tc>
          <w:tcPr>
            <w:tcW w:type="pct" w:w="593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450.958,15</w:t>
            </w:r>
          </w:p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E12B72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12B72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</w:t>
            </w:r>
          </w:p>
        </w:tc>
        <w:tc>
          <w:tcPr>
            <w:tcW w:type="pct" w:w="111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Institut IGH</w:t>
            </w:r>
            <w:r w:rsidR="00EC0BC0">
              <w:rPr>
                <w:rFonts w:hAnsi="Times New Roman" w:ascii="Times New Roman"/>
                <w:sz w:val="20"/>
                <w:szCs w:val="20"/>
              </w:rPr>
              <w:t xml:space="preserve"> d.d.</w:t>
            </w:r>
          </w:p>
        </w:tc>
        <w:tc>
          <w:tcPr>
            <w:tcW w:type="pct" w:w="53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79766124714</w:t>
            </w:r>
          </w:p>
        </w:tc>
        <w:tc>
          <w:tcPr>
            <w:tcW w:type="pct" w:w="591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Janka </w:t>
            </w:r>
            <w:proofErr w:type="spellStart"/>
            <w:r w:rsidR="00B2068A" w:rsidRPr="00503568">
              <w:rPr>
                <w:rFonts w:hAnsi="Times New Roman" w:ascii="Times New Roman"/>
                <w:sz w:val="20"/>
                <w:szCs w:val="20"/>
              </w:rPr>
              <w:t>Rakuše</w:t>
            </w:r>
            <w:proofErr w:type="spellEnd"/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 1</w:t>
            </w:r>
          </w:p>
        </w:tc>
        <w:tc>
          <w:tcPr>
            <w:tcW w:type="pct" w:w="592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545.347,80</w:t>
            </w:r>
          </w:p>
        </w:tc>
        <w:tc>
          <w:tcPr>
            <w:tcW w:type="pct" w:w="593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545.347,80</w:t>
            </w:r>
          </w:p>
        </w:tc>
        <w:tc>
          <w:tcPr>
            <w:tcW w:type="pct" w:w="556"/>
          </w:tcPr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B2068A" w:rsidP="00297C40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503568" w:rsidRPr="00987940">
        <w:trPr>
          <w:jc w:val="center"/>
        </w:trPr>
        <w:tc>
          <w:tcPr>
            <w:tcW w:type="pct" w:w="272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2</w:t>
            </w:r>
            <w:r w:rsidR="00820609">
              <w:rPr>
                <w:rFonts w:hAnsi="Times New Roman" w:ascii="Times New Roman"/>
                <w:sz w:val="20"/>
                <w:szCs w:val="20"/>
              </w:rPr>
              <w:t>2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 xml:space="preserve">Iskra </w:t>
            </w: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Peranić</w:t>
            </w:r>
            <w:proofErr w:type="spellEnd"/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503568">
              <w:rPr>
                <w:rFonts w:hAnsi="Times New Roman" w:ascii="Times New Roman"/>
                <w:sz w:val="20"/>
                <w:szCs w:val="20"/>
              </w:rPr>
              <w:t>Jogunica</w:t>
            </w:r>
            <w:proofErr w:type="spellEnd"/>
          </w:p>
        </w:tc>
        <w:tc>
          <w:tcPr>
            <w:tcW w:type="pct" w:w="539"/>
          </w:tcPr>
          <w:p w:rsidRDefault="00B2068A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52377100570</w:t>
            </w:r>
          </w:p>
        </w:tc>
        <w:tc>
          <w:tcPr>
            <w:tcW w:type="pct" w:w="591"/>
          </w:tcPr>
          <w:p w:rsidRDefault="00820609" w:rsidP="00820609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="00CE057E">
              <w:rPr>
                <w:rFonts w:hAnsi="Times New Roman" w:ascii="Times New Roman"/>
                <w:sz w:val="20"/>
                <w:szCs w:val="20"/>
              </w:rPr>
              <w:t>Marmontova</w:t>
            </w:r>
            <w:proofErr w:type="spellEnd"/>
            <w:r w:rsidR="00CE057E">
              <w:rPr>
                <w:rFonts w:hAnsi="Times New Roman" w:ascii="Times New Roman"/>
                <w:sz w:val="20"/>
                <w:szCs w:val="20"/>
              </w:rPr>
              <w:t xml:space="preserve"> 14</w:t>
            </w:r>
            <w:r w:rsidR="00B2068A" w:rsidRPr="00503568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92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70.739.856,04</w:t>
            </w:r>
          </w:p>
        </w:tc>
        <w:tc>
          <w:tcPr>
            <w:tcW w:type="pct" w:w="593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17.411,51</w:t>
            </w:r>
          </w:p>
        </w:tc>
        <w:tc>
          <w:tcPr>
            <w:tcW w:type="pct" w:w="556"/>
          </w:tcPr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03568">
              <w:rPr>
                <w:rFonts w:hAnsi="Times New Roman" w:ascii="Times New Roman"/>
                <w:sz w:val="20"/>
                <w:szCs w:val="20"/>
              </w:rPr>
              <w:t>70.722.444,53</w:t>
            </w:r>
          </w:p>
          <w:p w:rsidRDefault="00B2068A" w:rsidP="00282A6E" w:rsidR="00B2068A" w:rsidRPr="0050356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820609" w:rsidP="007C0B3C" w:rsidR="00B2068A" w:rsidRPr="005035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20609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IZO-POKROV d.o.o.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201725012338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Solin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Jajići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31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519.238,92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519.238,92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lastRenderedPageBreak/>
              <w:t>2</w:t>
            </w: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Josip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Burazer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9A3B4D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i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Ivana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Burazer</w:t>
            </w:r>
            <w:proofErr w:type="spellEnd"/>
          </w:p>
        </w:tc>
        <w:tc>
          <w:tcPr>
            <w:tcW w:type="pct" w:w="539"/>
          </w:tcPr>
          <w:p w:rsidRDefault="009A3B4D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60875335180</w:t>
            </w:r>
          </w:p>
          <w:p w:rsidRDefault="009A3B4D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i 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6850987418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Beč,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Kolbl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Gasse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4/19,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Austrija</w:t>
            </w:r>
          </w:p>
        </w:tc>
        <w:tc>
          <w:tcPr>
            <w:tcW w:type="pct" w:w="592"/>
          </w:tcPr>
          <w:p w:rsidRDefault="00BD7675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1.012.639,45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D7675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1.012.639,45</w:t>
            </w:r>
          </w:p>
        </w:tc>
        <w:tc>
          <w:tcPr>
            <w:tcW w:type="pct" w:w="738"/>
          </w:tcPr>
          <w:p w:rsidRDefault="00BD7675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BD7675" w:rsidRPr="00987940">
        <w:trPr>
          <w:trHeight w:val="467"/>
          <w:jc w:val="center"/>
        </w:trPr>
        <w:tc>
          <w:tcPr>
            <w:tcW w:type="pct" w:w="272"/>
          </w:tcPr>
          <w:p w:rsidRDefault="00BD7675" w:rsidP="009A3B4D" w:rsidR="00BD7675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25.</w:t>
            </w:r>
          </w:p>
        </w:tc>
        <w:tc>
          <w:tcPr>
            <w:tcW w:type="pct" w:w="1119"/>
          </w:tcPr>
          <w:p w:rsidRDefault="00BD7675" w:rsidP="009A3B4D" w:rsidR="00BD7675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Josip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Negodić</w:t>
            </w:r>
            <w:proofErr w:type="spellEnd"/>
          </w:p>
        </w:tc>
        <w:tc>
          <w:tcPr>
            <w:tcW w:type="pct" w:w="539"/>
          </w:tcPr>
          <w:p w:rsidRDefault="00BD7675" w:rsidP="009A3B4D" w:rsidR="00BD7675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61423574941</w:t>
            </w:r>
          </w:p>
        </w:tc>
        <w:tc>
          <w:tcPr>
            <w:tcW w:type="pct" w:w="591"/>
          </w:tcPr>
          <w:p w:rsidRDefault="00BD7675" w:rsidP="009A3B4D" w:rsidR="00BD76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Hercegovačka 36, Split</w:t>
            </w:r>
          </w:p>
        </w:tc>
        <w:tc>
          <w:tcPr>
            <w:tcW w:type="pct" w:w="592"/>
          </w:tcPr>
          <w:p w:rsidRDefault="00BD7675" w:rsidP="009A3B4D" w:rsidR="00BD76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 338.080,64</w:t>
            </w:r>
          </w:p>
        </w:tc>
        <w:tc>
          <w:tcPr>
            <w:tcW w:type="pct" w:w="593"/>
          </w:tcPr>
          <w:p w:rsidRDefault="00BD7675" w:rsidP="009A3B4D" w:rsidR="00BD7675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D7675" w:rsidP="009A3B4D" w:rsidR="00BD76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338.080,64</w:t>
            </w:r>
          </w:p>
        </w:tc>
        <w:tc>
          <w:tcPr>
            <w:tcW w:type="pct" w:w="738"/>
          </w:tcPr>
          <w:p w:rsidRDefault="00BD7675" w:rsidP="009A3B4D" w:rsidR="00BD76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</w:t>
            </w:r>
            <w:r w:rsidR="00BD7675">
              <w:rPr>
                <w:rFonts w:hAnsi="Times New Roman" w:ascii="Times New Roman"/>
                <w:sz w:val="20"/>
                <w:szCs w:val="20"/>
              </w:rPr>
              <w:t>6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Joško Jurić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82884973259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Klis, Prugovo,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Jurići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34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1.361.903,79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1.361.903,79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76AF4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BD7675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</w:t>
            </w:r>
            <w:r w:rsidR="009A3B4D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75281A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Juraj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Mih</w:t>
            </w:r>
            <w:r w:rsidR="0075281A">
              <w:rPr>
                <w:rFonts w:hAnsi="Times New Roman" w:ascii="Times New Roman"/>
                <w:sz w:val="20"/>
                <w:szCs w:val="20"/>
              </w:rPr>
              <w:t>e</w:t>
            </w:r>
            <w:r>
              <w:rPr>
                <w:rFonts w:hAnsi="Times New Roman" w:ascii="Times New Roman"/>
                <w:sz w:val="20"/>
                <w:szCs w:val="20"/>
              </w:rPr>
              <w:t>lac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02268351430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Podstrana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 Domovinskog rata 117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483.092,68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5D10C7">
              <w:rPr>
                <w:rFonts w:hAnsi="Times New Roman" w:ascii="Times New Roman"/>
                <w:sz w:val="20"/>
                <w:szCs w:val="20"/>
              </w:rPr>
              <w:t>483.092,68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76AF4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="00BD7675">
              <w:rPr>
                <w:rFonts w:hAnsi="Times New Roman" w:ascii="Times New Roman"/>
                <w:sz w:val="20"/>
                <w:szCs w:val="20"/>
              </w:rPr>
              <w:t>8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Katica Šodan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10401519673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Split,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Put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Žnjana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3F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249.564,86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249.564,86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BD7675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</w:t>
            </w:r>
            <w:r w:rsidR="009A3B4D"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EC0BC0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Klara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Milaković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40361695870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Hvar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Svirče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bb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521.976,36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521.976,36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76AF4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BD7675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</w:t>
            </w:r>
            <w:r w:rsidR="009A3B4D"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Lana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Bajrušović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rođ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Mikić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15790937550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Domovinskog rata 27a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925.756,00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925.756,00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76AF4">
              <w:rPr>
                <w:rFonts w:hAnsi="Times New Roman" w:ascii="Times New Roman"/>
                <w:sz w:val="20"/>
                <w:szCs w:val="20"/>
              </w:rPr>
              <w:t xml:space="preserve"> Stečajni upravitelj</w:t>
            </w:r>
          </w:p>
        </w:tc>
      </w:tr>
      <w:tr w:rsidTr="008750E2" w:rsidR="00BD7675" w:rsidRPr="00987940">
        <w:trPr>
          <w:trHeight w:val="522"/>
          <w:jc w:val="center"/>
        </w:trPr>
        <w:tc>
          <w:tcPr>
            <w:tcW w:type="pct" w:w="272"/>
          </w:tcPr>
          <w:p w:rsidRDefault="00BD7675" w:rsidP="009A3B4D" w:rsidR="00BD767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pct" w:w="1119"/>
          </w:tcPr>
          <w:p w:rsidRDefault="00BD7675" w:rsidP="009A3B4D" w:rsidR="00BD7675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Manda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Parčina</w:t>
            </w:r>
            <w:proofErr w:type="spellEnd"/>
          </w:p>
        </w:tc>
        <w:tc>
          <w:tcPr>
            <w:tcW w:type="pct" w:w="539"/>
          </w:tcPr>
          <w:p w:rsidRDefault="00BD7675" w:rsidP="009A3B4D" w:rsidR="00BD7675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96317441060</w:t>
            </w:r>
          </w:p>
        </w:tc>
        <w:tc>
          <w:tcPr>
            <w:tcW w:type="pct" w:w="591"/>
          </w:tcPr>
          <w:p w:rsidRDefault="00BD7675" w:rsidP="009A3B4D" w:rsidR="00BD7675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4, Split</w:t>
            </w:r>
          </w:p>
        </w:tc>
        <w:tc>
          <w:tcPr>
            <w:tcW w:type="pct" w:w="592"/>
          </w:tcPr>
          <w:p w:rsidRDefault="00BD7675" w:rsidP="009A3B4D" w:rsidR="00BD7675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471.099,20</w:t>
            </w:r>
          </w:p>
        </w:tc>
        <w:tc>
          <w:tcPr>
            <w:tcW w:type="pct" w:w="593"/>
          </w:tcPr>
          <w:p w:rsidRDefault="00BD7675" w:rsidP="009A3B4D" w:rsidR="00BD7675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BD7675" w:rsidP="009A3B4D" w:rsidR="00BD7675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471.099,20</w:t>
            </w:r>
          </w:p>
        </w:tc>
        <w:tc>
          <w:tcPr>
            <w:tcW w:type="pct" w:w="738"/>
          </w:tcPr>
          <w:p w:rsidRDefault="00BD7675" w:rsidP="009A3B4D" w:rsidR="00BD7675" w:rsidRPr="00976AF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D7675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3</w:t>
            </w:r>
            <w:r w:rsidR="008750E2">
              <w:rPr>
                <w:rFonts w:hAnsi="Times New Roman" w:ascii="Times New Roman"/>
                <w:sz w:val="20"/>
                <w:szCs w:val="20"/>
              </w:rPr>
              <w:t>2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Marija Balić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90274939715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4,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604.016,20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604.016,20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E6A5D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3</w:t>
            </w:r>
            <w:r w:rsidR="008750E2">
              <w:rPr>
                <w:rFonts w:hAnsi="Times New Roman" w:ascii="Times New Roman"/>
                <w:sz w:val="20"/>
                <w:szCs w:val="20"/>
              </w:rPr>
              <w:t>3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Marko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Perdija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9A3B4D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i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Milica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Perdija</w:t>
            </w:r>
            <w:proofErr w:type="spellEnd"/>
          </w:p>
        </w:tc>
        <w:tc>
          <w:tcPr>
            <w:tcW w:type="pct" w:w="539"/>
          </w:tcPr>
          <w:p w:rsidRDefault="009A3B4D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63130882243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9A3B4D" w:rsidP="009A3B4D" w:rsidR="009A3B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i 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0841905766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Pupnat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136,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Pupnat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>,Korčula 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17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Caramon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Loop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Coogee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6166,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Australija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1.238.892,05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1.238.892,05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05EA0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3</w:t>
            </w:r>
            <w:r w:rsidR="008750E2">
              <w:rPr>
                <w:rFonts w:hAnsi="Times New Roman" w:ascii="Times New Roman"/>
                <w:sz w:val="20"/>
                <w:szCs w:val="20"/>
              </w:rPr>
              <w:t>4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Mate 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Koštić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59037832177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Velebitska 69,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1.042.241,85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1.042.241,85</w:t>
            </w:r>
          </w:p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05EA0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3</w:t>
            </w:r>
            <w:r w:rsidR="008750E2">
              <w:rPr>
                <w:rFonts w:hAnsi="Times New Roman" w:ascii="Times New Roman"/>
                <w:sz w:val="20"/>
                <w:szCs w:val="20"/>
              </w:rPr>
              <w:t>5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Mate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Pejković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14926269103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Mosećka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898.367,05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898.367,05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05EA0">
              <w:rPr>
                <w:rFonts w:hAnsi="Times New Roman" w:ascii="Times New Roman"/>
                <w:sz w:val="20"/>
                <w:szCs w:val="20"/>
              </w:rPr>
              <w:t xml:space="preserve">Stečajni upravitelj 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3</w:t>
            </w:r>
            <w:r w:rsidR="008750E2">
              <w:rPr>
                <w:rFonts w:hAnsi="Times New Roman" w:ascii="Times New Roman"/>
                <w:sz w:val="20"/>
                <w:szCs w:val="20"/>
              </w:rPr>
              <w:t>6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EC0BC0" w:rsidP="00EC0BC0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MIKREZ d.o.o.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00258726454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Split,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Vukovarska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lastRenderedPageBreak/>
              <w:t>125.220,60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125.220,60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3</w:t>
            </w:r>
            <w:r w:rsidR="008750E2">
              <w:rPr>
                <w:rFonts w:hAnsi="Times New Roman" w:ascii="Times New Roman"/>
                <w:sz w:val="20"/>
                <w:szCs w:val="20"/>
              </w:rPr>
              <w:t>7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Mirjana Kaić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12960903207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Livno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Gabrijela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Mrkića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bb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>, BIH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543.941,01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543.941,01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38</w:t>
            </w:r>
            <w:r w:rsidR="009A3B4D"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Mislav Mladin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48870911094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Kukuljuvičeva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26,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248.329,42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248.329,42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</w:t>
            </w:r>
            <w:r w:rsidR="009A3B4D"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Nikola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Jogunica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40736892265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Marmontova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14, </w:t>
            </w:r>
          </w:p>
        </w:tc>
        <w:tc>
          <w:tcPr>
            <w:tcW w:type="pct" w:w="592"/>
          </w:tcPr>
          <w:p w:rsidRDefault="009A3B4D" w:rsidP="008750E2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  <w:vertAlign w:val="superscript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64.</w:t>
            </w:r>
            <w:r w:rsidR="008750E2">
              <w:rPr>
                <w:rFonts w:hAnsi="Times New Roman" w:ascii="Times New Roman"/>
                <w:sz w:val="20"/>
                <w:szCs w:val="20"/>
              </w:rPr>
              <w:t>055.592,81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25.032,54</w:t>
            </w:r>
          </w:p>
        </w:tc>
        <w:tc>
          <w:tcPr>
            <w:tcW w:type="pct" w:w="556"/>
          </w:tcPr>
          <w:p w:rsidRDefault="009A3B4D" w:rsidP="009A3B4D" w:rsidR="009A3B4D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64.030.560,27</w:t>
            </w:r>
          </w:p>
          <w:p w:rsidRDefault="001E4175" w:rsidP="009A3B4D" w:rsidR="001E4175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1E4175">
              <w:rPr>
                <w:rFonts w:hAnsi="Times New Roman" w:ascii="Times New Roman"/>
                <w:sz w:val="20"/>
                <w:szCs w:val="20"/>
              </w:rPr>
              <w:t>239.162,35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3000D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</w:t>
            </w:r>
            <w:r w:rsidR="009A3B4D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Novi Dani d.o.o. 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957077462370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Borisa Papandopula 25,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79.869,12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79.869,12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41</w:t>
            </w:r>
            <w:r w:rsidR="009A3B4D"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Odvjetnik Damir Batarelo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71224684672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Trg HBZ 2b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458.243,65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458.243,65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</w:t>
            </w:r>
            <w:r w:rsidR="008750E2">
              <w:rPr>
                <w:rFonts w:hAnsi="Times New Roman" w:ascii="Times New Roman"/>
                <w:sz w:val="20"/>
                <w:szCs w:val="20"/>
              </w:rPr>
              <w:t>2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PETRO KAMEN d.o.o.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71263738422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Solin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Bunje 41,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88.749,46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88.749,46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50B4F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</w:t>
            </w:r>
            <w:r w:rsidR="008750E2">
              <w:rPr>
                <w:rFonts w:hAnsi="Times New Roman" w:ascii="Times New Roman"/>
                <w:sz w:val="20"/>
                <w:szCs w:val="20"/>
              </w:rPr>
              <w:t>3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Rade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Perović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21069106777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4,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875.257,27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875.257,27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50B4F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</w:t>
            </w:r>
            <w:r w:rsidR="008750E2">
              <w:rPr>
                <w:rFonts w:hAnsi="Times New Roman" w:ascii="Times New Roman"/>
                <w:sz w:val="20"/>
                <w:szCs w:val="20"/>
              </w:rPr>
              <w:t>4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RAIFFEISEN</w:t>
            </w:r>
            <w:r w:rsidRPr="00070C07">
              <w:rPr>
                <w:rFonts w:hAnsi="Times New Roman" w:ascii="Times New Roman"/>
                <w:sz w:val="20"/>
                <w:szCs w:val="20"/>
              </w:rPr>
              <w:br/>
              <w:t xml:space="preserve">BANK AUSTRIA </w:t>
            </w:r>
            <w:r w:rsidR="00AB584E">
              <w:rPr>
                <w:rFonts w:hAnsi="Times New Roman" w:ascii="Times New Roman"/>
                <w:sz w:val="20"/>
                <w:szCs w:val="20"/>
              </w:rPr>
              <w:t>d.d.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53056966535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Magazinska cesta 60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28.838,75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28.838,75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</w:t>
            </w:r>
            <w:r w:rsidR="009A3B4D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RATIO METAL TRADE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GmbH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97272512133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Beč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Austrija,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Borsegasse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10/3</w:t>
            </w:r>
          </w:p>
        </w:tc>
        <w:tc>
          <w:tcPr>
            <w:tcW w:type="pct" w:w="592"/>
          </w:tcPr>
          <w:p w:rsidRDefault="00687CDA" w:rsidP="009A3B4D" w:rsidR="009A3B4D" w:rsidRPr="00687CD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87CDA">
              <w:rPr>
                <w:rFonts w:hAnsi="Times New Roman" w:ascii="Times New Roman"/>
                <w:sz w:val="20"/>
                <w:szCs w:val="20"/>
              </w:rPr>
              <w:t xml:space="preserve">3.089.953,92  </w:t>
            </w:r>
          </w:p>
        </w:tc>
        <w:tc>
          <w:tcPr>
            <w:tcW w:type="pct" w:w="593"/>
          </w:tcPr>
          <w:p w:rsidRDefault="00687CDA" w:rsidP="009A3B4D" w:rsidR="009A3B4D" w:rsidRPr="00687CDA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87CDA">
              <w:rPr>
                <w:rFonts w:hAnsi="Times New Roman" w:ascii="Times New Roman"/>
                <w:sz w:val="20"/>
                <w:szCs w:val="20"/>
              </w:rPr>
              <w:t xml:space="preserve">3.089.953,92  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</w:t>
            </w:r>
            <w:r w:rsidR="008750E2">
              <w:rPr>
                <w:rFonts w:hAnsi="Times New Roman" w:ascii="Times New Roman"/>
                <w:sz w:val="20"/>
                <w:szCs w:val="20"/>
              </w:rPr>
              <w:t>6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RATIO METAL TRADE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Ltd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87075478310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Applewood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Business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Centre,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Appplewood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Village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Swords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Co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Dublin, Irska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1.167.150,74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1.167.150,74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</w:t>
            </w:r>
            <w:r w:rsidR="008750E2">
              <w:rPr>
                <w:rFonts w:hAnsi="Times New Roman" w:ascii="Times New Roman"/>
                <w:sz w:val="20"/>
                <w:szCs w:val="20"/>
              </w:rPr>
              <w:t>7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 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Katančićeva 5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589.535,50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589.535,50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lastRenderedPageBreak/>
              <w:t>4</w:t>
            </w:r>
            <w:r w:rsidR="008750E2">
              <w:rPr>
                <w:rFonts w:hAnsi="Times New Roman" w:ascii="Times New Roman"/>
                <w:sz w:val="20"/>
                <w:szCs w:val="20"/>
              </w:rPr>
              <w:t>8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Grad Split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78755598868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Obala Kneza Branimira 17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1.199.370,82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1.199.370,82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</w:t>
            </w:r>
            <w:r w:rsidR="009A3B4D"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Roko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Ligutić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00250897605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Split,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Radmilovićeva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46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406.422,00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406.422,00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D36F8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50</w:t>
            </w:r>
            <w:r w:rsidR="009A3B4D"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1651F1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Rosana Bezić</w:t>
            </w:r>
            <w:r w:rsidR="001651F1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Karan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14111133346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Varaždinska 51,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772.872,60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772.872,60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</w:t>
            </w:r>
            <w:r w:rsidR="009A3B4D"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RUBIGRAD d.o.o.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49794448281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Lovački put 5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490.231,99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490.231,99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5</w:t>
            </w:r>
            <w:r w:rsidR="008750E2">
              <w:rPr>
                <w:rFonts w:hAnsi="Times New Roman" w:ascii="Times New Roman"/>
                <w:sz w:val="20"/>
                <w:szCs w:val="20"/>
              </w:rPr>
              <w:t>2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Sanda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Biuk</w:t>
            </w:r>
            <w:proofErr w:type="spellEnd"/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86975895966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2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1.358,065,00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1.358,065,00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D36F8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  <w:r w:rsidR="008750E2">
              <w:rPr>
                <w:rFonts w:hAnsi="Times New Roman" w:ascii="Times New Roman"/>
                <w:sz w:val="20"/>
                <w:szCs w:val="20"/>
              </w:rPr>
              <w:t>3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Silvija Šećer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930419527796</w:t>
            </w:r>
          </w:p>
        </w:tc>
        <w:tc>
          <w:tcPr>
            <w:tcW w:type="pct" w:w="591"/>
          </w:tcPr>
          <w:p w:rsidRDefault="009A3B4D" w:rsidP="00837BE4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70C07">
              <w:rPr>
                <w:rFonts w:hAnsi="Times New Roman" w:ascii="Times New Roman"/>
                <w:sz w:val="20"/>
                <w:szCs w:val="20"/>
              </w:rPr>
              <w:t xml:space="preserve"> Vinkovačka 21 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842.699,90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842.699,90</w:t>
            </w: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D36F8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9A3B4D" w:rsidRPr="00987940">
        <w:trPr>
          <w:jc w:val="center"/>
        </w:trPr>
        <w:tc>
          <w:tcPr>
            <w:tcW w:type="pct" w:w="272"/>
          </w:tcPr>
          <w:p w:rsidRDefault="008750E2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54.</w:t>
            </w: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SIMUNIĆ TERMO d.o.o.</w:t>
            </w:r>
          </w:p>
        </w:tc>
        <w:tc>
          <w:tcPr>
            <w:tcW w:type="pct" w:w="539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02063546002</w:t>
            </w:r>
          </w:p>
        </w:tc>
        <w:tc>
          <w:tcPr>
            <w:tcW w:type="pct" w:w="591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 xml:space="preserve">Split, </w:t>
            </w:r>
            <w:proofErr w:type="spellStart"/>
            <w:r w:rsidRPr="00070C07">
              <w:rPr>
                <w:rFonts w:hAnsi="Times New Roman" w:ascii="Times New Roman"/>
                <w:sz w:val="20"/>
                <w:szCs w:val="20"/>
              </w:rPr>
              <w:t>Petravićeva</w:t>
            </w:r>
            <w:proofErr w:type="spellEnd"/>
            <w:r w:rsidRPr="00070C07">
              <w:rPr>
                <w:rFonts w:hAnsi="Times New Roman" w:ascii="Times New Roman"/>
                <w:sz w:val="20"/>
                <w:szCs w:val="20"/>
              </w:rPr>
              <w:t xml:space="preserve"> 2</w:t>
            </w:r>
          </w:p>
        </w:tc>
        <w:tc>
          <w:tcPr>
            <w:tcW w:type="pct" w:w="592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1.544.468,17</w:t>
            </w:r>
          </w:p>
        </w:tc>
        <w:tc>
          <w:tcPr>
            <w:tcW w:type="pct" w:w="593"/>
          </w:tcPr>
          <w:p w:rsidRDefault="009A3B4D" w:rsidP="009A3B4D" w:rsidR="009A3B4D" w:rsidRPr="00070C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70C07">
              <w:rPr>
                <w:rFonts w:hAnsi="Times New Roman" w:ascii="Times New Roman"/>
                <w:sz w:val="20"/>
                <w:szCs w:val="20"/>
              </w:rPr>
              <w:t>1.544.468,17</w:t>
            </w:r>
          </w:p>
        </w:tc>
        <w:tc>
          <w:tcPr>
            <w:tcW w:type="pct" w:w="556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A3B4D" w:rsidP="009A3B4D" w:rsidR="009A3B4D" w:rsidRPr="00070C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837BE4" w:rsidRPr="00987940">
        <w:trPr>
          <w:jc w:val="center"/>
        </w:trPr>
        <w:tc>
          <w:tcPr>
            <w:tcW w:type="pct" w:w="272"/>
          </w:tcPr>
          <w:p w:rsidRDefault="00837BE4" w:rsidP="00355178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5</w:t>
            </w:r>
            <w:r w:rsidR="008750E2">
              <w:rPr>
                <w:rFonts w:hAnsi="Times New Roman" w:ascii="Times New Roman"/>
                <w:sz w:val="20"/>
                <w:szCs w:val="20"/>
              </w:rPr>
              <w:t>5</w:t>
            </w:r>
            <w:r w:rsidRPr="00E61CA2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837BE4" w:rsidP="00355178" w:rsidR="00837BE4" w:rsidRPr="00E61CA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837BE4" w:rsidP="00355178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SLOBODNA DALMACIJA</w:t>
            </w:r>
            <w:r w:rsidR="001651F1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EC0BC0">
              <w:rPr>
                <w:rFonts w:hAnsi="Times New Roman" w:ascii="Times New Roman"/>
                <w:sz w:val="20"/>
                <w:szCs w:val="20"/>
              </w:rPr>
              <w:t>d.d.</w:t>
            </w:r>
          </w:p>
          <w:p w:rsidRDefault="00837BE4" w:rsidP="00355178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39"/>
          </w:tcPr>
          <w:p w:rsidRDefault="00837BE4" w:rsidP="00355178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35075764438</w:t>
            </w:r>
          </w:p>
        </w:tc>
        <w:tc>
          <w:tcPr>
            <w:tcW w:type="pct" w:w="591"/>
          </w:tcPr>
          <w:p w:rsidRDefault="00837BE4" w:rsidP="00355178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Split, Ulica hrvatske mornarice 4</w:t>
            </w:r>
          </w:p>
        </w:tc>
        <w:tc>
          <w:tcPr>
            <w:tcW w:type="pct" w:w="592"/>
          </w:tcPr>
          <w:p w:rsidRDefault="00837BE4" w:rsidP="00837BE4" w:rsidR="00837BE4" w:rsidRPr="00E61CA2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39.147,85</w:t>
            </w:r>
          </w:p>
        </w:tc>
        <w:tc>
          <w:tcPr>
            <w:tcW w:type="pct" w:w="593"/>
          </w:tcPr>
          <w:p w:rsidRDefault="00513899" w:rsidP="00837BE4" w:rsidR="00837BE4" w:rsidRPr="00E61CA2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837BE4">
              <w:rPr>
                <w:rFonts w:hAnsi="Times New Roman" w:ascii="Times New Roman"/>
                <w:sz w:val="20"/>
                <w:szCs w:val="20"/>
              </w:rPr>
              <w:t>39.147,85</w:t>
            </w:r>
          </w:p>
        </w:tc>
        <w:tc>
          <w:tcPr>
            <w:tcW w:type="pct" w:w="556"/>
          </w:tcPr>
          <w:p w:rsidRDefault="00837BE4" w:rsidP="00837BE4" w:rsidR="00837BE4" w:rsidRPr="00837BE4">
            <w:pPr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837BE4" w:rsidR="00837BE4"/>
        </w:tc>
      </w:tr>
      <w:tr w:rsidTr="008750E2" w:rsidR="00837BE4" w:rsidRPr="00987940">
        <w:trPr>
          <w:jc w:val="center"/>
        </w:trPr>
        <w:tc>
          <w:tcPr>
            <w:tcW w:type="pct" w:w="272"/>
          </w:tcPr>
          <w:p w:rsidRDefault="00837BE4" w:rsidP="00355178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5</w:t>
            </w:r>
            <w:r w:rsidR="008750E2">
              <w:rPr>
                <w:rFonts w:hAnsi="Times New Roman" w:ascii="Times New Roman"/>
                <w:sz w:val="20"/>
                <w:szCs w:val="20"/>
              </w:rPr>
              <w:t>6</w:t>
            </w:r>
            <w:r w:rsidRPr="00E61CA2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837BE4" w:rsidP="00355178" w:rsidR="00837BE4" w:rsidRPr="00E61CA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837BE4" w:rsidP="00EC0BC0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 xml:space="preserve">STRUKTOR  </w:t>
            </w:r>
            <w:r w:rsidR="00EC0BC0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pct" w:w="539"/>
          </w:tcPr>
          <w:p w:rsidRDefault="00837BE4" w:rsidP="00355178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52682496706</w:t>
            </w:r>
          </w:p>
        </w:tc>
        <w:tc>
          <w:tcPr>
            <w:tcW w:type="pct" w:w="591"/>
          </w:tcPr>
          <w:p w:rsidRDefault="00837BE4" w:rsidP="00837BE4" w:rsidR="00837BE4" w:rsidRPr="00E61CA2">
            <w:pPr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Solin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E61CA2">
              <w:rPr>
                <w:rFonts w:hAnsi="Times New Roman" w:ascii="Times New Roman"/>
                <w:sz w:val="20"/>
                <w:szCs w:val="20"/>
              </w:rPr>
              <w:t xml:space="preserve"> Don Lovre Katića 66, </w:t>
            </w:r>
          </w:p>
        </w:tc>
        <w:tc>
          <w:tcPr>
            <w:tcW w:type="pct" w:w="592"/>
          </w:tcPr>
          <w:p w:rsidRDefault="00837BE4" w:rsidP="00837BE4" w:rsidR="00837BE4" w:rsidRPr="00E61CA2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61CA2">
              <w:rPr>
                <w:rFonts w:hAnsi="Times New Roman" w:ascii="Times New Roman"/>
                <w:sz w:val="20"/>
                <w:szCs w:val="20"/>
              </w:rPr>
              <w:t>4.960.141,43</w:t>
            </w:r>
          </w:p>
        </w:tc>
        <w:tc>
          <w:tcPr>
            <w:tcW w:type="pct" w:w="593"/>
          </w:tcPr>
          <w:p w:rsidRDefault="000929C6" w:rsidP="00837BE4" w:rsidR="00837BE4" w:rsidRPr="00E61CA2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837BE4">
              <w:rPr>
                <w:rFonts w:hAnsi="Times New Roman" w:ascii="Times New Roman"/>
                <w:sz w:val="20"/>
                <w:szCs w:val="20"/>
              </w:rPr>
              <w:t>4.960.141,43</w:t>
            </w:r>
          </w:p>
        </w:tc>
        <w:tc>
          <w:tcPr>
            <w:tcW w:type="pct" w:w="556"/>
          </w:tcPr>
          <w:p w:rsidRDefault="00837BE4" w:rsidP="00837BE4" w:rsidR="00837BE4" w:rsidRPr="00837BE4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837BE4" w:rsidR="00837BE4"/>
        </w:tc>
      </w:tr>
      <w:tr w:rsidTr="008750E2" w:rsidR="00355178" w:rsidRPr="00987940">
        <w:trPr>
          <w:jc w:val="center"/>
        </w:trPr>
        <w:tc>
          <w:tcPr>
            <w:tcW w:type="pct" w:w="272"/>
          </w:tcPr>
          <w:p w:rsidRDefault="00355178" w:rsidP="00511A36" w:rsidR="00355178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5</w:t>
            </w:r>
            <w:r w:rsidR="008750E2">
              <w:rPr>
                <w:rFonts w:hAnsi="Times New Roman" w:ascii="Times New Roman"/>
                <w:sz w:val="20"/>
                <w:szCs w:val="20"/>
              </w:rPr>
              <w:t>7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355178" w:rsidP="00355178" w:rsidR="00355178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Tanja Karan</w:t>
            </w:r>
          </w:p>
        </w:tc>
        <w:tc>
          <w:tcPr>
            <w:tcW w:type="pct" w:w="539"/>
          </w:tcPr>
          <w:p w:rsidRDefault="00355178" w:rsidP="00355178" w:rsidR="00355178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22616531570</w:t>
            </w:r>
          </w:p>
        </w:tc>
        <w:tc>
          <w:tcPr>
            <w:tcW w:type="pct" w:w="591"/>
          </w:tcPr>
          <w:p w:rsidRDefault="00837BE4" w:rsidP="00355178" w:rsidR="00355178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</w:t>
            </w:r>
          </w:p>
          <w:p w:rsidRDefault="00355178" w:rsidP="00355178" w:rsidR="00355178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2"/>
          </w:tcPr>
          <w:p w:rsidRDefault="00355178" w:rsidP="00837BE4" w:rsidR="00355178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916.829,45</w:t>
            </w:r>
          </w:p>
        </w:tc>
        <w:tc>
          <w:tcPr>
            <w:tcW w:type="pct" w:w="593"/>
          </w:tcPr>
          <w:p w:rsidRDefault="00355178" w:rsidP="00837BE4" w:rsidR="00355178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0929C6" w:rsidP="00837BE4" w:rsidR="00355178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29C6">
              <w:rPr>
                <w:rFonts w:hAnsi="Times New Roman" w:ascii="Times New Roman"/>
                <w:sz w:val="20"/>
                <w:szCs w:val="20"/>
              </w:rPr>
              <w:t>916.829,45</w:t>
            </w:r>
          </w:p>
        </w:tc>
        <w:tc>
          <w:tcPr>
            <w:tcW w:type="pct" w:w="738"/>
          </w:tcPr>
          <w:p w:rsidRDefault="000929C6" w:rsidP="000929C6" w:rsidR="00355178" w:rsidRPr="00987940">
            <w:pPr>
              <w:jc w:val="center"/>
              <w:rPr>
                <w:rFonts w:hAnsi="Times New Roman" w:ascii="Times New Roman"/>
                <w:sz w:val="16"/>
              </w:rPr>
            </w:pPr>
            <w:r w:rsidRPr="00837BE4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0929C6" w:rsidRPr="00987940">
        <w:trPr>
          <w:jc w:val="center"/>
        </w:trPr>
        <w:tc>
          <w:tcPr>
            <w:tcW w:type="pct" w:w="272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</w:t>
            </w:r>
            <w:r w:rsidR="008750E2">
              <w:rPr>
                <w:rFonts w:hAnsi="Times New Roman" w:ascii="Times New Roman"/>
                <w:sz w:val="20"/>
                <w:szCs w:val="20"/>
              </w:rPr>
              <w:t>8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Tanja Laušić</w:t>
            </w:r>
          </w:p>
        </w:tc>
        <w:tc>
          <w:tcPr>
            <w:tcW w:type="pct" w:w="53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37651074392</w:t>
            </w:r>
          </w:p>
        </w:tc>
        <w:tc>
          <w:tcPr>
            <w:tcW w:type="pct" w:w="591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D507AE"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 w:rsidRPr="00D507AE">
              <w:rPr>
                <w:rFonts w:hAnsi="Times New Roman" w:ascii="Times New Roman"/>
                <w:sz w:val="20"/>
                <w:szCs w:val="20"/>
              </w:rPr>
              <w:t xml:space="preserve"> 2, Split</w:t>
            </w:r>
          </w:p>
        </w:tc>
        <w:tc>
          <w:tcPr>
            <w:tcW w:type="pct" w:w="592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1.049.795,44</w:t>
            </w:r>
          </w:p>
        </w:tc>
        <w:tc>
          <w:tcPr>
            <w:tcW w:type="pct" w:w="593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29C6">
              <w:rPr>
                <w:rFonts w:hAnsi="Times New Roman" w:ascii="Times New Roman"/>
                <w:sz w:val="20"/>
                <w:szCs w:val="20"/>
              </w:rPr>
              <w:t>1.049.795,44</w:t>
            </w:r>
          </w:p>
        </w:tc>
        <w:tc>
          <w:tcPr>
            <w:tcW w:type="pct" w:w="738"/>
          </w:tcPr>
          <w:p w:rsidRDefault="000929C6" w:rsidP="000929C6" w:rsidR="000929C6">
            <w:r w:rsidRPr="00A66A85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0929C6" w:rsidRPr="00987940">
        <w:trPr>
          <w:jc w:val="center"/>
        </w:trPr>
        <w:tc>
          <w:tcPr>
            <w:tcW w:type="pct" w:w="272"/>
          </w:tcPr>
          <w:p w:rsidRDefault="008750E2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59</w:t>
            </w:r>
            <w:r w:rsidR="000929C6"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 xml:space="preserve">Tea </w:t>
            </w:r>
            <w:proofErr w:type="spellStart"/>
            <w:r w:rsidRPr="00D507AE">
              <w:rPr>
                <w:rFonts w:hAnsi="Times New Roman" w:ascii="Times New Roman"/>
                <w:sz w:val="20"/>
                <w:szCs w:val="20"/>
              </w:rPr>
              <w:t>Vladović</w:t>
            </w:r>
            <w:proofErr w:type="spellEnd"/>
            <w:r w:rsidRPr="00D507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D507AE">
              <w:rPr>
                <w:rFonts w:hAnsi="Times New Roman" w:ascii="Times New Roman"/>
                <w:sz w:val="20"/>
                <w:szCs w:val="20"/>
              </w:rPr>
              <w:t>Relja</w:t>
            </w:r>
            <w:proofErr w:type="spellEnd"/>
          </w:p>
        </w:tc>
        <w:tc>
          <w:tcPr>
            <w:tcW w:type="pct" w:w="53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31475371939</w:t>
            </w:r>
          </w:p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91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D507AE">
              <w:rPr>
                <w:rFonts w:hAnsi="Times New Roman" w:ascii="Times New Roman"/>
                <w:sz w:val="20"/>
                <w:szCs w:val="20"/>
              </w:rPr>
              <w:t>Vukasova</w:t>
            </w:r>
            <w:proofErr w:type="spellEnd"/>
            <w:r w:rsidRPr="00D507AE">
              <w:rPr>
                <w:rFonts w:hAnsi="Times New Roman" w:ascii="Times New Roman"/>
                <w:sz w:val="20"/>
                <w:szCs w:val="20"/>
              </w:rPr>
              <w:t xml:space="preserve"> 2, Split</w:t>
            </w:r>
          </w:p>
        </w:tc>
        <w:tc>
          <w:tcPr>
            <w:tcW w:type="pct" w:w="592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1.119.826,20</w:t>
            </w:r>
          </w:p>
        </w:tc>
        <w:tc>
          <w:tcPr>
            <w:tcW w:type="pct" w:w="593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29C6">
              <w:rPr>
                <w:rFonts w:hAnsi="Times New Roman" w:ascii="Times New Roman"/>
                <w:sz w:val="20"/>
                <w:szCs w:val="20"/>
              </w:rPr>
              <w:t>1.119.826,20</w:t>
            </w:r>
          </w:p>
        </w:tc>
        <w:tc>
          <w:tcPr>
            <w:tcW w:type="pct" w:w="738"/>
          </w:tcPr>
          <w:p w:rsidRDefault="000929C6" w:rsidP="000929C6" w:rsidR="000929C6">
            <w:r w:rsidRPr="00A66A85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0929C6" w:rsidRPr="00987940">
        <w:trPr>
          <w:jc w:val="center"/>
        </w:trPr>
        <w:tc>
          <w:tcPr>
            <w:tcW w:type="pct" w:w="272"/>
          </w:tcPr>
          <w:p w:rsidRDefault="008750E2" w:rsidP="000929C6" w:rsidR="000929C6" w:rsidRPr="002C549F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</w:t>
            </w:r>
            <w:r w:rsidR="000929C6" w:rsidRPr="002C549F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0929C6" w:rsidP="00EC0BC0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 xml:space="preserve">TEHNOLINE </w:t>
            </w:r>
            <w:r w:rsidR="00EC0BC0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pct" w:w="53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60460347562</w:t>
            </w:r>
          </w:p>
        </w:tc>
        <w:tc>
          <w:tcPr>
            <w:tcW w:type="pct" w:w="591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 xml:space="preserve">Split, </w:t>
            </w:r>
            <w:proofErr w:type="spellStart"/>
            <w:r w:rsidRPr="00D507AE">
              <w:rPr>
                <w:rFonts w:hAnsi="Times New Roman" w:ascii="Times New Roman"/>
                <w:sz w:val="20"/>
                <w:szCs w:val="20"/>
              </w:rPr>
              <w:t>Smiljanićeva</w:t>
            </w:r>
            <w:proofErr w:type="spellEnd"/>
            <w:r w:rsidRPr="00D507AE">
              <w:rPr>
                <w:rFonts w:hAnsi="Times New Roman" w:ascii="Times New Roman"/>
                <w:sz w:val="20"/>
                <w:szCs w:val="20"/>
              </w:rPr>
              <w:t xml:space="preserve"> 2</w:t>
            </w:r>
          </w:p>
        </w:tc>
        <w:tc>
          <w:tcPr>
            <w:tcW w:type="pct" w:w="592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15.107,00</w:t>
            </w:r>
          </w:p>
        </w:tc>
        <w:tc>
          <w:tcPr>
            <w:tcW w:type="pct" w:w="593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15.107,00</w:t>
            </w:r>
          </w:p>
        </w:tc>
        <w:tc>
          <w:tcPr>
            <w:tcW w:type="pct" w:w="556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0929C6" w:rsidRPr="00987940">
        <w:trPr>
          <w:jc w:val="center"/>
        </w:trPr>
        <w:tc>
          <w:tcPr>
            <w:tcW w:type="pct" w:w="272"/>
          </w:tcPr>
          <w:p w:rsidRDefault="008750E2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61</w:t>
            </w:r>
            <w:r w:rsidR="000929C6"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 xml:space="preserve">Tomislav </w:t>
            </w:r>
            <w:proofErr w:type="spellStart"/>
            <w:r w:rsidRPr="00D507AE">
              <w:rPr>
                <w:rFonts w:hAnsi="Times New Roman" w:ascii="Times New Roman"/>
                <w:sz w:val="20"/>
                <w:szCs w:val="20"/>
              </w:rPr>
              <w:t>Biuk</w:t>
            </w:r>
            <w:proofErr w:type="spellEnd"/>
          </w:p>
        </w:tc>
        <w:tc>
          <w:tcPr>
            <w:tcW w:type="pct" w:w="53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29168796057</w:t>
            </w:r>
          </w:p>
        </w:tc>
        <w:tc>
          <w:tcPr>
            <w:tcW w:type="pct" w:w="591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 xml:space="preserve">Vrlika, </w:t>
            </w:r>
            <w:proofErr w:type="spellStart"/>
            <w:r w:rsidRPr="00D507AE">
              <w:rPr>
                <w:rFonts w:hAnsi="Times New Roman" w:ascii="Times New Roman"/>
                <w:sz w:val="20"/>
                <w:szCs w:val="20"/>
              </w:rPr>
              <w:t>Vindič</w:t>
            </w:r>
            <w:proofErr w:type="spellEnd"/>
            <w:r w:rsidRPr="00D507AE">
              <w:rPr>
                <w:rFonts w:hAnsi="Times New Roman" w:ascii="Times New Roman"/>
                <w:sz w:val="20"/>
                <w:szCs w:val="20"/>
              </w:rPr>
              <w:t xml:space="preserve"> 14</w:t>
            </w:r>
          </w:p>
        </w:tc>
        <w:tc>
          <w:tcPr>
            <w:tcW w:type="pct" w:w="592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1.000.000,00</w:t>
            </w:r>
          </w:p>
        </w:tc>
        <w:tc>
          <w:tcPr>
            <w:tcW w:type="pct" w:w="593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0929C6" w:rsidP="000929C6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75848">
              <w:rPr>
                <w:rFonts w:hAnsi="Times New Roman" w:ascii="Times New Roman"/>
                <w:sz w:val="20"/>
                <w:szCs w:val="20"/>
              </w:rPr>
              <w:t>1.000.000,00</w:t>
            </w:r>
          </w:p>
        </w:tc>
        <w:tc>
          <w:tcPr>
            <w:tcW w:type="pct" w:w="738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0929C6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0929C6" w:rsidRPr="00987940">
        <w:trPr>
          <w:jc w:val="center"/>
        </w:trPr>
        <w:tc>
          <w:tcPr>
            <w:tcW w:type="pct" w:w="272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6</w:t>
            </w:r>
            <w:r w:rsidR="008750E2">
              <w:rPr>
                <w:rFonts w:hAnsi="Times New Roman" w:ascii="Times New Roman"/>
                <w:sz w:val="20"/>
                <w:szCs w:val="20"/>
              </w:rPr>
              <w:t>2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VIPNET d.o.o.</w:t>
            </w:r>
          </w:p>
        </w:tc>
        <w:tc>
          <w:tcPr>
            <w:tcW w:type="pct" w:w="53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591"/>
          </w:tcPr>
          <w:p w:rsidRDefault="00380525" w:rsidP="00380525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Vrtni put 1</w:t>
            </w:r>
            <w:r w:rsidR="000929C6" w:rsidRPr="00D507AE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592"/>
          </w:tcPr>
          <w:p w:rsidRDefault="000929C6" w:rsidP="00F30CF9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79.679,23</w:t>
            </w:r>
          </w:p>
        </w:tc>
        <w:tc>
          <w:tcPr>
            <w:tcW w:type="pct" w:w="593"/>
          </w:tcPr>
          <w:p w:rsidRDefault="00F30CF9" w:rsidP="00F30CF9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79.679,23</w:t>
            </w:r>
          </w:p>
        </w:tc>
        <w:tc>
          <w:tcPr>
            <w:tcW w:type="pct" w:w="556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0929C6" w:rsidRPr="00987940">
        <w:trPr>
          <w:jc w:val="center"/>
        </w:trPr>
        <w:tc>
          <w:tcPr>
            <w:tcW w:type="pct" w:w="272"/>
          </w:tcPr>
          <w:p w:rsidRDefault="00380525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="008750E2">
              <w:rPr>
                <w:rFonts w:hAnsi="Times New Roman" w:ascii="Times New Roman"/>
                <w:sz w:val="20"/>
                <w:szCs w:val="20"/>
              </w:rPr>
              <w:t>3</w:t>
            </w:r>
            <w:r w:rsidR="000929C6"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929C6" w:rsidP="000929C6" w:rsidR="000929C6" w:rsidRPr="00D507AE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Vodovod i kanalizacija d.o.o.</w:t>
            </w:r>
          </w:p>
        </w:tc>
        <w:tc>
          <w:tcPr>
            <w:tcW w:type="pct" w:w="539"/>
          </w:tcPr>
          <w:p w:rsidRDefault="001651F1" w:rsidP="000929C6" w:rsidR="000929C6" w:rsidRPr="001651F1">
            <w:pPr>
              <w:rPr>
                <w:rFonts w:hAnsi="Times New Roman" w:ascii="Times New Roman"/>
                <w:sz w:val="20"/>
                <w:szCs w:val="20"/>
              </w:rPr>
            </w:pPr>
            <w:r w:rsidRPr="001651F1">
              <w:rPr>
                <w:rFonts w:hAnsi="Times New Roman" w:ascii="Times New Roman"/>
                <w:sz w:val="20"/>
                <w:szCs w:val="20"/>
              </w:rPr>
              <w:t>56826138353</w:t>
            </w:r>
          </w:p>
        </w:tc>
        <w:tc>
          <w:tcPr>
            <w:tcW w:type="pct" w:w="591"/>
          </w:tcPr>
          <w:p w:rsidRDefault="00380525" w:rsidP="00380525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0929C6" w:rsidRPr="00D507AE">
              <w:rPr>
                <w:rFonts w:hAnsi="Times New Roman" w:ascii="Times New Roman"/>
                <w:sz w:val="20"/>
                <w:szCs w:val="20"/>
              </w:rPr>
              <w:t>Biokovska 3,</w:t>
            </w:r>
          </w:p>
        </w:tc>
        <w:tc>
          <w:tcPr>
            <w:tcW w:type="pct" w:w="592"/>
          </w:tcPr>
          <w:p w:rsidRDefault="000929C6" w:rsidP="00F30CF9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39.071,28</w:t>
            </w:r>
          </w:p>
        </w:tc>
        <w:tc>
          <w:tcPr>
            <w:tcW w:type="pct" w:w="593"/>
          </w:tcPr>
          <w:p w:rsidRDefault="00F30CF9" w:rsidP="00F30CF9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39.071,2</w:t>
            </w:r>
            <w:r>
              <w:rPr>
                <w:rFonts w:hAnsi="Times New Roman" w:ascii="Times New Roman"/>
                <w:sz w:val="20"/>
                <w:szCs w:val="20"/>
              </w:rPr>
              <w:t>8</w:t>
            </w:r>
          </w:p>
        </w:tc>
        <w:tc>
          <w:tcPr>
            <w:tcW w:type="pct" w:w="556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0929C6" w:rsidRPr="00987940">
        <w:trPr>
          <w:jc w:val="center"/>
        </w:trPr>
        <w:tc>
          <w:tcPr>
            <w:tcW w:type="pct" w:w="272"/>
          </w:tcPr>
          <w:p w:rsidRDefault="000929C6" w:rsidP="000929C6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6</w:t>
            </w:r>
            <w:r w:rsidR="008750E2">
              <w:rPr>
                <w:rFonts w:hAnsi="Times New Roman" w:ascii="Times New Roman"/>
                <w:sz w:val="20"/>
                <w:szCs w:val="20"/>
              </w:rPr>
              <w:t>4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0929C6" w:rsidP="000929C6" w:rsidR="000929C6" w:rsidRPr="00D507AE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0929C6" w:rsidP="000929C6" w:rsidR="000929C6" w:rsidRPr="00D507AE">
            <w:pPr>
              <w:autoSpaceDE w:val="false"/>
              <w:autoSpaceDN w:val="false"/>
              <w:adjustRightInd w:val="false"/>
              <w:spacing w:lineRule="exact" w:line="1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  <w:p w:rsidRDefault="000929C6" w:rsidP="000929C6" w:rsidR="000929C6" w:rsidRPr="00D507AE">
            <w:pPr>
              <w:autoSpaceDE w:val="false"/>
              <w:autoSpaceDN w:val="false"/>
              <w:adjustRightInd w:val="false"/>
              <w:spacing w:lineRule="exact" w:line="1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  <w:p w:rsidRDefault="000929C6" w:rsidP="000929C6" w:rsidR="000929C6" w:rsidRPr="00D507AE">
            <w:pPr>
              <w:autoSpaceDE w:val="false"/>
              <w:autoSpaceDN w:val="false"/>
              <w:adjustRightInd w:val="false"/>
              <w:spacing w:lineRule="exact" w:line="1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  <w:p w:rsidRDefault="000929C6" w:rsidP="000929C6" w:rsidR="000929C6" w:rsidRPr="00D507AE">
            <w:pPr>
              <w:autoSpaceDE w:val="false"/>
              <w:autoSpaceDN w:val="false"/>
              <w:adjustRightInd w:val="false"/>
              <w:spacing w:lineRule="exact" w:line="1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  <w:p w:rsidRDefault="000929C6" w:rsidP="000929C6" w:rsidR="000929C6" w:rsidRPr="00AA6473">
            <w:pPr>
              <w:rPr>
                <w:rFonts w:hAnsi="Times New Roman" w:ascii="Times New Roman"/>
                <w:bCs/>
                <w:sz w:val="20"/>
                <w:szCs w:val="20"/>
              </w:rPr>
            </w:pPr>
            <w:proofErr w:type="spellStart"/>
            <w:r w:rsidRPr="00D507AE">
              <w:rPr>
                <w:rFonts w:hAnsi="Times New Roman" w:ascii="Times New Roman"/>
                <w:bCs/>
                <w:sz w:val="20"/>
                <w:szCs w:val="20"/>
              </w:rPr>
              <w:t>Wiener</w:t>
            </w:r>
            <w:proofErr w:type="spellEnd"/>
            <w:r w:rsidRPr="00D507AE">
              <w:rPr>
                <w:rFonts w:hAnsi="Times New Roman" w:ascii="Times New Roman"/>
                <w:bCs/>
                <w:sz w:val="20"/>
                <w:szCs w:val="20"/>
              </w:rPr>
              <w:t xml:space="preserve"> osiguranje </w:t>
            </w:r>
            <w:proofErr w:type="spellStart"/>
            <w:r w:rsidRPr="00D507AE">
              <w:rPr>
                <w:rFonts w:hAnsi="Times New Roman" w:ascii="Times New Roman"/>
                <w:bCs/>
                <w:sz w:val="20"/>
                <w:szCs w:val="20"/>
              </w:rPr>
              <w:t>Vienna</w:t>
            </w:r>
            <w:proofErr w:type="spellEnd"/>
            <w:r w:rsidRPr="00D507AE">
              <w:rPr>
                <w:rFonts w:hAnsi="Times New Roman" w:ascii="Times New Roman"/>
                <w:bCs/>
                <w:sz w:val="20"/>
                <w:szCs w:val="20"/>
              </w:rPr>
              <w:t xml:space="preserve"> Insurance Group</w:t>
            </w:r>
            <w:r w:rsidR="00AA6473">
              <w:rPr>
                <w:rFonts w:hAnsi="Times New Roman" w:ascii="Times New Roman"/>
                <w:bCs/>
                <w:sz w:val="20"/>
                <w:szCs w:val="20"/>
              </w:rPr>
              <w:t xml:space="preserve"> d.d.</w:t>
            </w:r>
          </w:p>
        </w:tc>
        <w:tc>
          <w:tcPr>
            <w:tcW w:type="pct" w:w="539"/>
          </w:tcPr>
          <w:p w:rsidRDefault="000929C6" w:rsidP="000929C6" w:rsidR="000929C6" w:rsidRPr="00D507AE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pct" w:w="591"/>
          </w:tcPr>
          <w:p w:rsidRDefault="000929C6" w:rsidP="00AA6473" w:rsidR="000929C6" w:rsidRPr="00D507AE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Zagreb, Slovenska ulica 24</w:t>
            </w:r>
          </w:p>
        </w:tc>
        <w:tc>
          <w:tcPr>
            <w:tcW w:type="pct" w:w="592"/>
          </w:tcPr>
          <w:p w:rsidRDefault="000929C6" w:rsidP="00AA6473" w:rsidR="000929C6" w:rsidRPr="00D507AE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20.757,72</w:t>
            </w:r>
          </w:p>
        </w:tc>
        <w:tc>
          <w:tcPr>
            <w:tcW w:type="pct" w:w="593"/>
          </w:tcPr>
          <w:p w:rsidRDefault="00AA6473" w:rsidP="00AA6473" w:rsidR="000929C6" w:rsidRPr="00D507AE">
            <w:pPr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20.757,72</w:t>
            </w:r>
          </w:p>
        </w:tc>
        <w:tc>
          <w:tcPr>
            <w:tcW w:type="pct" w:w="556"/>
          </w:tcPr>
          <w:p w:rsidRDefault="000929C6" w:rsidP="000929C6" w:rsidR="000929C6" w:rsidRPr="00D507AE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0929C6" w:rsidP="00AA6473" w:rsidR="000929C6" w:rsidRPr="00D507AE">
            <w:pPr>
              <w:autoSpaceDE w:val="false"/>
              <w:autoSpaceDN w:val="false"/>
              <w:adjustRightInd w:val="false"/>
              <w:spacing w:after="0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8750E2" w:rsidR="000929C6" w:rsidRPr="00987940">
        <w:trPr>
          <w:jc w:val="center"/>
        </w:trPr>
        <w:tc>
          <w:tcPr>
            <w:tcW w:type="pct" w:w="272"/>
          </w:tcPr>
          <w:p w:rsidRDefault="000929C6" w:rsidP="00AA6473" w:rsidR="000929C6" w:rsidRPr="00D507AE">
            <w:pPr>
              <w:rPr>
                <w:rFonts w:hAnsi="Times New Roman" w:ascii="Times New Roman"/>
                <w:sz w:val="20"/>
                <w:szCs w:val="20"/>
              </w:rPr>
            </w:pPr>
            <w:r w:rsidRPr="00D507AE">
              <w:rPr>
                <w:rFonts w:hAnsi="Times New Roman" w:ascii="Times New Roman"/>
                <w:sz w:val="20"/>
                <w:szCs w:val="20"/>
              </w:rPr>
              <w:t>6</w:t>
            </w:r>
            <w:r w:rsidR="008750E2">
              <w:rPr>
                <w:rFonts w:hAnsi="Times New Roman" w:ascii="Times New Roman"/>
                <w:sz w:val="20"/>
                <w:szCs w:val="20"/>
              </w:rPr>
              <w:t>5</w:t>
            </w:r>
            <w:r w:rsidRPr="00D507AE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0929C6" w:rsidP="000929C6" w:rsidR="000929C6" w:rsidRPr="008750E2">
            <w:pPr>
              <w:rPr>
                <w:rFonts w:hAnsi="Times New Roman" w:ascii="Times New Roman"/>
                <w:bCs/>
                <w:sz w:val="20"/>
                <w:szCs w:val="20"/>
              </w:rPr>
            </w:pPr>
            <w:r w:rsidRPr="008750E2">
              <w:rPr>
                <w:rFonts w:hAnsi="Times New Roman" w:ascii="Times New Roman"/>
                <w:bCs/>
                <w:sz w:val="20"/>
                <w:szCs w:val="20"/>
              </w:rPr>
              <w:t xml:space="preserve">ZAGREBAČKA BANKA d.d. </w:t>
            </w:r>
          </w:p>
          <w:p w:rsidRDefault="000929C6" w:rsidP="000929C6" w:rsidR="000929C6" w:rsidRPr="003750F2">
            <w:pPr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39"/>
          </w:tcPr>
          <w:p w:rsidRDefault="000929C6" w:rsidP="000929C6" w:rsidR="000929C6" w:rsidRPr="008750E2">
            <w:pPr>
              <w:rPr>
                <w:rFonts w:hAnsi="Times New Roman" w:ascii="Times New Roman"/>
                <w:sz w:val="20"/>
                <w:szCs w:val="20"/>
              </w:rPr>
            </w:pPr>
            <w:r w:rsidRPr="008750E2">
              <w:rPr>
                <w:rFonts w:hAnsi="Times New Roman" w:ascii="Times New Roman"/>
                <w:sz w:val="20"/>
                <w:szCs w:val="20"/>
              </w:rPr>
              <w:t>92963223473</w:t>
            </w:r>
          </w:p>
        </w:tc>
        <w:tc>
          <w:tcPr>
            <w:tcW w:type="pct" w:w="591"/>
          </w:tcPr>
          <w:p w:rsidRDefault="000929C6" w:rsidP="000929C6" w:rsidR="000929C6" w:rsidRPr="008750E2">
            <w:pPr>
              <w:rPr>
                <w:rFonts w:hAnsi="Times New Roman" w:ascii="Times New Roman"/>
                <w:sz w:val="20"/>
                <w:szCs w:val="20"/>
              </w:rPr>
            </w:pPr>
            <w:r w:rsidRPr="008750E2">
              <w:rPr>
                <w:rFonts w:hAnsi="Times New Roman" w:ascii="Times New Roman"/>
                <w:sz w:val="20"/>
                <w:szCs w:val="20"/>
              </w:rPr>
              <w:t>Zagreb, Trg bana Josipa Jelačića 10</w:t>
            </w:r>
          </w:p>
        </w:tc>
        <w:tc>
          <w:tcPr>
            <w:tcW w:type="pct" w:w="592"/>
          </w:tcPr>
          <w:p w:rsidRDefault="000929C6" w:rsidP="00C37EBF" w:rsidR="000929C6" w:rsidRPr="008750E2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8750E2">
              <w:rPr>
                <w:rFonts w:hAnsi="Times New Roman" w:ascii="Times New Roman"/>
                <w:sz w:val="20"/>
                <w:szCs w:val="20"/>
              </w:rPr>
              <w:t>60.658.152,95</w:t>
            </w:r>
          </w:p>
        </w:tc>
        <w:tc>
          <w:tcPr>
            <w:tcW w:type="pct" w:w="593"/>
          </w:tcPr>
          <w:p w:rsidRDefault="000929C6" w:rsidP="00C37EBF" w:rsidR="000929C6" w:rsidRPr="008750E2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C46272" w:rsidP="00C37EBF" w:rsidR="000929C6" w:rsidRPr="003750F2">
            <w:pPr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8750E2">
              <w:rPr>
                <w:rFonts w:hAnsi="Times New Roman" w:ascii="Times New Roman"/>
                <w:sz w:val="20"/>
                <w:szCs w:val="20"/>
              </w:rPr>
              <w:t>60.658.152,95</w:t>
            </w:r>
          </w:p>
        </w:tc>
        <w:tc>
          <w:tcPr>
            <w:tcW w:type="pct" w:w="738"/>
          </w:tcPr>
          <w:p w:rsidRDefault="00C46272" w:rsidP="000929C6" w:rsidR="00C4627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Nikola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Jogunica</w:t>
            </w:r>
            <w:proofErr w:type="spellEnd"/>
          </w:p>
          <w:p w:rsidRDefault="00C46272" w:rsidP="000929C6" w:rsidR="00C46272" w:rsidRPr="008750E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Iskra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Peranić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Jogunica</w:t>
            </w:r>
            <w:proofErr w:type="spellEnd"/>
          </w:p>
        </w:tc>
      </w:tr>
      <w:tr w:rsidTr="008750E2" w:rsidR="009E1229" w:rsidRPr="00987940">
        <w:trPr>
          <w:jc w:val="center"/>
        </w:trPr>
        <w:tc>
          <w:tcPr>
            <w:tcW w:type="pct" w:w="272"/>
          </w:tcPr>
          <w:p w:rsidRDefault="008750E2" w:rsidP="009E1229" w:rsidR="009E1229" w:rsidRPr="00D507AE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66</w:t>
            </w:r>
            <w:r w:rsidR="009E1229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9E1229" w:rsidP="009E1229" w:rsidR="009E1229" w:rsidRPr="009E1229">
            <w:pPr>
              <w:rPr>
                <w:rFonts w:hAnsi="Times New Roman" w:ascii="Times New Roman"/>
                <w:sz w:val="20"/>
                <w:szCs w:val="20"/>
              </w:rPr>
            </w:pPr>
            <w:r w:rsidRPr="009E1229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pct" w:w="539"/>
          </w:tcPr>
          <w:p w:rsidRDefault="009E1229" w:rsidP="009E1229" w:rsidR="009E1229" w:rsidRPr="009E1229">
            <w:pPr>
              <w:rPr>
                <w:rFonts w:hAnsi="Times New Roman" w:ascii="Times New Roman"/>
                <w:sz w:val="20"/>
                <w:szCs w:val="20"/>
              </w:rPr>
            </w:pPr>
            <w:r w:rsidRPr="009E1229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591"/>
          </w:tcPr>
          <w:p w:rsidRDefault="009E1229" w:rsidP="009E1229" w:rsidR="009E1229" w:rsidRPr="009E1229">
            <w:pPr>
              <w:rPr>
                <w:rFonts w:hAnsi="Times New Roman" w:ascii="Times New Roman"/>
                <w:sz w:val="20"/>
                <w:szCs w:val="20"/>
              </w:rPr>
            </w:pPr>
            <w:r w:rsidRPr="009E1229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Pr="009E1229">
              <w:rPr>
                <w:rFonts w:hAnsi="Times New Roman" w:ascii="Times New Roman"/>
                <w:sz w:val="20"/>
                <w:szCs w:val="20"/>
              </w:rPr>
              <w:t>Ulica grada Vukovara 41</w:t>
            </w:r>
          </w:p>
        </w:tc>
        <w:tc>
          <w:tcPr>
            <w:tcW w:type="pct" w:w="592"/>
          </w:tcPr>
          <w:p w:rsidRDefault="009E1229" w:rsidP="009E1229" w:rsidR="009E1229" w:rsidRPr="009E1229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E1229">
              <w:rPr>
                <w:rFonts w:hAnsi="Times New Roman" w:ascii="Times New Roman"/>
                <w:sz w:val="20"/>
                <w:szCs w:val="20"/>
              </w:rPr>
              <w:t>288,40</w:t>
            </w:r>
          </w:p>
        </w:tc>
        <w:tc>
          <w:tcPr>
            <w:tcW w:type="pct" w:w="593"/>
          </w:tcPr>
          <w:p w:rsidRDefault="009E1229" w:rsidP="009E1229" w:rsidR="009E1229" w:rsidRPr="009E1229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E1229">
              <w:rPr>
                <w:rFonts w:hAnsi="Times New Roman" w:ascii="Times New Roman"/>
                <w:sz w:val="20"/>
                <w:szCs w:val="20"/>
              </w:rPr>
              <w:t>288,40</w:t>
            </w:r>
          </w:p>
        </w:tc>
        <w:tc>
          <w:tcPr>
            <w:tcW w:type="pct" w:w="556"/>
          </w:tcPr>
          <w:p w:rsidRDefault="009E1229" w:rsidP="009E1229" w:rsidR="009E1229" w:rsidRPr="009E1229">
            <w:pPr>
              <w:rPr>
                <w:rFonts w:hAnsi="Times New Roman" w:ascii="Times New Roman"/>
                <w:sz w:val="20"/>
                <w:szCs w:val="20"/>
              </w:rPr>
            </w:pPr>
          </w:p>
          <w:p w:rsidRDefault="009E1229" w:rsidP="009E1229" w:rsidR="009E1229" w:rsidRPr="009E122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9E1229" w:rsidP="009E1229" w:rsidR="009E1229" w:rsidRPr="009E1229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750E2" w:rsidR="00765DE9" w:rsidRPr="00987940">
        <w:trPr>
          <w:jc w:val="center"/>
        </w:trPr>
        <w:tc>
          <w:tcPr>
            <w:tcW w:type="pct" w:w="272"/>
          </w:tcPr>
          <w:p w:rsidRDefault="008750E2" w:rsidP="002F7DB8" w:rsidR="00765DE9" w:rsidRPr="00EE0717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67</w:t>
            </w:r>
            <w:r w:rsidR="00765DE9" w:rsidRPr="00EE0717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ZOU Bajić-</w:t>
            </w:r>
            <w:proofErr w:type="spellStart"/>
            <w:r w:rsidRPr="002F7DB8">
              <w:rPr>
                <w:rFonts w:hAnsi="Times New Roman" w:ascii="Times New Roman"/>
                <w:sz w:val="20"/>
                <w:szCs w:val="20"/>
              </w:rPr>
              <w:t>Pavasović</w:t>
            </w:r>
            <w:proofErr w:type="spellEnd"/>
          </w:p>
        </w:tc>
        <w:tc>
          <w:tcPr>
            <w:tcW w:type="pct" w:w="539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14645320041</w:t>
            </w:r>
          </w:p>
        </w:tc>
        <w:tc>
          <w:tcPr>
            <w:tcW w:type="pct" w:w="591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2F7DB8">
              <w:rPr>
                <w:rFonts w:hAnsi="Times New Roman" w:ascii="Times New Roman"/>
                <w:sz w:val="20"/>
                <w:szCs w:val="20"/>
              </w:rPr>
              <w:t>Ćiril</w:t>
            </w:r>
            <w:proofErr w:type="spellEnd"/>
            <w:r w:rsidRPr="002F7DB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2F7DB8">
              <w:rPr>
                <w:rFonts w:hAnsi="Times New Roman" w:ascii="Times New Roman"/>
                <w:sz w:val="20"/>
                <w:szCs w:val="20"/>
              </w:rPr>
              <w:t>Metodova</w:t>
            </w:r>
            <w:proofErr w:type="spellEnd"/>
            <w:r w:rsidRPr="002F7DB8">
              <w:rPr>
                <w:rFonts w:hAnsi="Times New Roman" w:ascii="Times New Roman"/>
                <w:sz w:val="20"/>
                <w:szCs w:val="20"/>
              </w:rPr>
              <w:t xml:space="preserve"> 38, 21 000 Split</w:t>
            </w:r>
          </w:p>
        </w:tc>
        <w:tc>
          <w:tcPr>
            <w:tcW w:type="pct" w:w="592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247.834,49</w:t>
            </w:r>
          </w:p>
        </w:tc>
        <w:tc>
          <w:tcPr>
            <w:tcW w:type="pct" w:w="593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765DE9">
              <w:rPr>
                <w:rFonts w:hAnsi="Times New Roman" w:ascii="Times New Roman"/>
                <w:sz w:val="20"/>
                <w:szCs w:val="20"/>
              </w:rPr>
              <w:t>247.834,49</w:t>
            </w:r>
          </w:p>
        </w:tc>
        <w:tc>
          <w:tcPr>
            <w:tcW w:type="pct" w:w="738"/>
          </w:tcPr>
          <w:p w:rsidRDefault="00765DE9" w:rsidR="00765DE9">
            <w:r w:rsidRPr="00A2726A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765DE9" w:rsidRPr="00987940">
        <w:trPr>
          <w:jc w:val="center"/>
        </w:trPr>
        <w:tc>
          <w:tcPr>
            <w:tcW w:type="pct" w:w="272"/>
          </w:tcPr>
          <w:p w:rsidRDefault="008750E2" w:rsidP="00EE0717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68</w:t>
            </w:r>
            <w:r w:rsidR="00765DE9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1119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 xml:space="preserve">Zoran </w:t>
            </w:r>
            <w:proofErr w:type="spellStart"/>
            <w:r w:rsidRPr="002F7DB8">
              <w:rPr>
                <w:rFonts w:hAnsi="Times New Roman" w:ascii="Times New Roman"/>
                <w:sz w:val="20"/>
                <w:szCs w:val="20"/>
              </w:rPr>
              <w:t>Rebić</w:t>
            </w:r>
            <w:proofErr w:type="spellEnd"/>
          </w:p>
        </w:tc>
        <w:tc>
          <w:tcPr>
            <w:tcW w:type="pct" w:w="539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25138170675</w:t>
            </w:r>
          </w:p>
        </w:tc>
        <w:tc>
          <w:tcPr>
            <w:tcW w:type="pct" w:w="591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Split,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2F7DB8">
              <w:rPr>
                <w:rFonts w:hAnsi="Times New Roman" w:ascii="Times New Roman"/>
                <w:sz w:val="20"/>
                <w:szCs w:val="20"/>
              </w:rPr>
              <w:t>Kukuljuvićeva</w:t>
            </w:r>
            <w:proofErr w:type="spellEnd"/>
            <w:r w:rsidRPr="002F7DB8">
              <w:rPr>
                <w:rFonts w:hAnsi="Times New Roman" w:ascii="Times New Roman"/>
                <w:sz w:val="20"/>
                <w:szCs w:val="20"/>
              </w:rPr>
              <w:t xml:space="preserve"> 17,</w:t>
            </w:r>
          </w:p>
        </w:tc>
        <w:tc>
          <w:tcPr>
            <w:tcW w:type="pct" w:w="592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812.855,53</w:t>
            </w:r>
          </w:p>
        </w:tc>
        <w:tc>
          <w:tcPr>
            <w:tcW w:type="pct" w:w="593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765DE9">
              <w:rPr>
                <w:rFonts w:hAnsi="Times New Roman" w:ascii="Times New Roman"/>
                <w:sz w:val="20"/>
                <w:szCs w:val="20"/>
              </w:rPr>
              <w:t>812.855,53</w:t>
            </w:r>
          </w:p>
        </w:tc>
        <w:tc>
          <w:tcPr>
            <w:tcW w:type="pct" w:w="738"/>
          </w:tcPr>
          <w:p w:rsidRDefault="00765DE9" w:rsidR="00765DE9">
            <w:r w:rsidRPr="00A2726A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765DE9" w:rsidRPr="00987940">
        <w:trPr>
          <w:jc w:val="center"/>
        </w:trPr>
        <w:tc>
          <w:tcPr>
            <w:tcW w:type="pct" w:w="272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</w:t>
            </w:r>
            <w:r w:rsidR="008750E2">
              <w:rPr>
                <w:rFonts w:hAnsi="Times New Roman" w:ascii="Times New Roman"/>
                <w:sz w:val="20"/>
                <w:szCs w:val="20"/>
              </w:rPr>
              <w:t>9</w:t>
            </w:r>
            <w:r w:rsidRPr="002F7DB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 xml:space="preserve">Zorka </w:t>
            </w:r>
            <w:proofErr w:type="spellStart"/>
            <w:r w:rsidRPr="002F7DB8">
              <w:rPr>
                <w:rFonts w:hAnsi="Times New Roman" w:ascii="Times New Roman"/>
                <w:sz w:val="20"/>
                <w:szCs w:val="20"/>
              </w:rPr>
              <w:t>Juričević</w:t>
            </w:r>
            <w:proofErr w:type="spellEnd"/>
          </w:p>
        </w:tc>
        <w:tc>
          <w:tcPr>
            <w:tcW w:type="pct" w:w="539"/>
          </w:tcPr>
          <w:p w:rsidRDefault="00765DE9" w:rsidP="002F7DB8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27424667859</w:t>
            </w:r>
          </w:p>
        </w:tc>
        <w:tc>
          <w:tcPr>
            <w:tcW w:type="pct" w:w="591"/>
          </w:tcPr>
          <w:p w:rsidRDefault="00765DE9" w:rsidP="00EE0717" w:rsidR="00765DE9" w:rsidRPr="002F7DB8">
            <w:pPr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2F7DB8">
              <w:rPr>
                <w:rFonts w:hAnsi="Times New Roman" w:ascii="Times New Roman"/>
                <w:sz w:val="20"/>
                <w:szCs w:val="20"/>
              </w:rPr>
              <w:t>Kostanje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2F7DB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2F7DB8">
              <w:rPr>
                <w:rFonts w:hAnsi="Times New Roman" w:ascii="Times New Roman"/>
                <w:sz w:val="20"/>
                <w:szCs w:val="20"/>
              </w:rPr>
              <w:t>Kotanje</w:t>
            </w:r>
            <w:proofErr w:type="spellEnd"/>
            <w:r w:rsidRPr="002F7DB8">
              <w:rPr>
                <w:rFonts w:hAnsi="Times New Roman" w:ascii="Times New Roman"/>
                <w:sz w:val="20"/>
                <w:szCs w:val="20"/>
              </w:rPr>
              <w:t xml:space="preserve"> 67,</w:t>
            </w:r>
          </w:p>
        </w:tc>
        <w:tc>
          <w:tcPr>
            <w:tcW w:type="pct" w:w="592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790.166,59</w:t>
            </w:r>
          </w:p>
        </w:tc>
        <w:tc>
          <w:tcPr>
            <w:tcW w:type="pct" w:w="593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765DE9" w:rsidP="00EE0717" w:rsidR="00765DE9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765DE9">
              <w:rPr>
                <w:rFonts w:hAnsi="Times New Roman" w:ascii="Times New Roman"/>
                <w:sz w:val="20"/>
                <w:szCs w:val="20"/>
              </w:rPr>
              <w:t>790.166,59</w:t>
            </w:r>
          </w:p>
        </w:tc>
        <w:tc>
          <w:tcPr>
            <w:tcW w:type="pct" w:w="738"/>
          </w:tcPr>
          <w:p w:rsidRDefault="00765DE9" w:rsidR="00765DE9">
            <w:r w:rsidRPr="00A2726A">
              <w:rPr>
                <w:rFonts w:hAnsi="Times New Roman" w:ascii="Times New Roman"/>
                <w:sz w:val="20"/>
                <w:szCs w:val="20"/>
              </w:rPr>
              <w:t>Stečajni upravitelj</w:t>
            </w:r>
          </w:p>
        </w:tc>
      </w:tr>
      <w:tr w:rsidTr="008750E2" w:rsidR="002F7DB8" w:rsidRPr="00987940">
        <w:trPr>
          <w:jc w:val="center"/>
        </w:trPr>
        <w:tc>
          <w:tcPr>
            <w:tcW w:type="pct" w:w="272"/>
          </w:tcPr>
          <w:p w:rsidRDefault="008750E2" w:rsidP="002F7DB8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70</w:t>
            </w:r>
            <w:r w:rsidR="002F7DB8" w:rsidRPr="002F7DB8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2F7DB8" w:rsidP="002F7DB8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2F7DB8" w:rsidP="002F7DB8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Željko Albini</w:t>
            </w:r>
          </w:p>
        </w:tc>
        <w:tc>
          <w:tcPr>
            <w:tcW w:type="pct" w:w="539"/>
          </w:tcPr>
          <w:p w:rsidRDefault="002F7DB8" w:rsidP="002F7DB8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26256621275</w:t>
            </w:r>
          </w:p>
        </w:tc>
        <w:tc>
          <w:tcPr>
            <w:tcW w:type="pct" w:w="591"/>
          </w:tcPr>
          <w:p w:rsidRDefault="00EE0717" w:rsidP="00EE0717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 xml:space="preserve">Split </w:t>
            </w:r>
            <w:r w:rsidR="002F7DB8" w:rsidRPr="002F7DB8">
              <w:rPr>
                <w:rFonts w:hAnsi="Times New Roman" w:ascii="Times New Roman"/>
                <w:sz w:val="20"/>
                <w:szCs w:val="20"/>
              </w:rPr>
              <w:t>Sinjska 3</w:t>
            </w:r>
          </w:p>
        </w:tc>
        <w:tc>
          <w:tcPr>
            <w:tcW w:type="pct" w:w="592"/>
          </w:tcPr>
          <w:p w:rsidRDefault="002F7DB8" w:rsidP="00EE0717" w:rsidR="002F7DB8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315.896,35</w:t>
            </w:r>
          </w:p>
        </w:tc>
        <w:tc>
          <w:tcPr>
            <w:tcW w:type="pct" w:w="593"/>
          </w:tcPr>
          <w:p w:rsidRDefault="00765DE9" w:rsidP="00EE0717" w:rsidR="002F7DB8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315.896,35</w:t>
            </w:r>
          </w:p>
        </w:tc>
        <w:tc>
          <w:tcPr>
            <w:tcW w:type="pct" w:w="556"/>
          </w:tcPr>
          <w:p w:rsidRDefault="002F7DB8" w:rsidP="00EE0717" w:rsidR="002F7DB8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2F7DB8" w:rsidP="002F7DB8" w:rsidR="002F7DB8" w:rsidRPr="00987940">
            <w:pPr>
              <w:rPr>
                <w:rFonts w:hAnsi="Times New Roman" w:ascii="Times New Roman"/>
                <w:sz w:val="16"/>
              </w:rPr>
            </w:pPr>
          </w:p>
        </w:tc>
      </w:tr>
      <w:tr w:rsidTr="008750E2" w:rsidR="002F7DB8" w:rsidRPr="00987940">
        <w:trPr>
          <w:jc w:val="center"/>
        </w:trPr>
        <w:tc>
          <w:tcPr>
            <w:tcW w:type="pct" w:w="272"/>
          </w:tcPr>
          <w:p w:rsidRDefault="008750E2" w:rsidP="002F7DB8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71</w:t>
            </w:r>
            <w:r w:rsidR="00EE0717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2F7DB8" w:rsidP="002F7DB8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19"/>
          </w:tcPr>
          <w:p w:rsidRDefault="002F7DB8" w:rsidP="00EE0717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 xml:space="preserve">ČISTOĆA </w:t>
            </w:r>
            <w:r w:rsidR="00EE0717">
              <w:rPr>
                <w:rFonts w:hAnsi="Times New Roman" w:ascii="Times New Roman"/>
                <w:sz w:val="20"/>
                <w:szCs w:val="20"/>
              </w:rPr>
              <w:t>d.o.o.</w:t>
            </w:r>
          </w:p>
        </w:tc>
        <w:tc>
          <w:tcPr>
            <w:tcW w:type="pct" w:w="539"/>
          </w:tcPr>
          <w:p w:rsidRDefault="002F7DB8" w:rsidP="002F7DB8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38812451417</w:t>
            </w:r>
          </w:p>
        </w:tc>
        <w:tc>
          <w:tcPr>
            <w:tcW w:type="pct" w:w="591"/>
          </w:tcPr>
          <w:p w:rsidRDefault="00EE0717" w:rsidP="00EE0717" w:rsidR="002F7DB8" w:rsidRPr="002F7DB8">
            <w:pPr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Split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2F7DB8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2F7DB8" w:rsidRPr="002F7DB8">
              <w:rPr>
                <w:rFonts w:hAnsi="Times New Roman" w:ascii="Times New Roman"/>
                <w:sz w:val="20"/>
                <w:szCs w:val="20"/>
              </w:rPr>
              <w:t xml:space="preserve">Put </w:t>
            </w:r>
            <w:proofErr w:type="spellStart"/>
            <w:r w:rsidR="002F7DB8" w:rsidRPr="002F7DB8">
              <w:rPr>
                <w:rFonts w:hAnsi="Times New Roman" w:ascii="Times New Roman"/>
                <w:sz w:val="20"/>
                <w:szCs w:val="20"/>
              </w:rPr>
              <w:t>plokita</w:t>
            </w:r>
            <w:proofErr w:type="spellEnd"/>
            <w:r w:rsidR="002F7DB8" w:rsidRPr="002F7DB8">
              <w:rPr>
                <w:rFonts w:hAnsi="Times New Roman" w:ascii="Times New Roman"/>
                <w:sz w:val="20"/>
                <w:szCs w:val="20"/>
              </w:rPr>
              <w:t xml:space="preserve"> 81, </w:t>
            </w:r>
          </w:p>
        </w:tc>
        <w:tc>
          <w:tcPr>
            <w:tcW w:type="pct" w:w="592"/>
          </w:tcPr>
          <w:p w:rsidRDefault="002F7DB8" w:rsidP="00EE0717" w:rsidR="002F7DB8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6</w:t>
            </w:r>
            <w:r w:rsidR="00EE0717">
              <w:rPr>
                <w:rFonts w:hAnsi="Times New Roman" w:ascii="Times New Roman"/>
                <w:sz w:val="20"/>
                <w:szCs w:val="20"/>
              </w:rPr>
              <w:t>.</w:t>
            </w:r>
            <w:r w:rsidRPr="002F7DB8">
              <w:rPr>
                <w:rFonts w:hAnsi="Times New Roman" w:ascii="Times New Roman"/>
                <w:sz w:val="20"/>
                <w:szCs w:val="20"/>
              </w:rPr>
              <w:t>954,68</w:t>
            </w:r>
          </w:p>
        </w:tc>
        <w:tc>
          <w:tcPr>
            <w:tcW w:type="pct" w:w="593"/>
          </w:tcPr>
          <w:p w:rsidRDefault="00765DE9" w:rsidP="00EE0717" w:rsidR="002F7DB8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2F7DB8">
              <w:rPr>
                <w:rFonts w:hAnsi="Times New Roman" w:ascii="Times New Roman"/>
                <w:sz w:val="20"/>
                <w:szCs w:val="20"/>
              </w:rPr>
              <w:t>6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2F7DB8">
              <w:rPr>
                <w:rFonts w:hAnsi="Times New Roman" w:ascii="Times New Roman"/>
                <w:sz w:val="20"/>
                <w:szCs w:val="20"/>
              </w:rPr>
              <w:t>954,68</w:t>
            </w:r>
          </w:p>
        </w:tc>
        <w:tc>
          <w:tcPr>
            <w:tcW w:type="pct" w:w="556"/>
          </w:tcPr>
          <w:p w:rsidRDefault="002F7DB8" w:rsidP="00EE0717" w:rsidR="002F7DB8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8"/>
          </w:tcPr>
          <w:p w:rsidRDefault="002F7DB8" w:rsidP="002F7DB8" w:rsidR="002F7DB8" w:rsidRPr="00987940">
            <w:pPr>
              <w:rPr>
                <w:rFonts w:hAnsi="Times New Roman" w:ascii="Times New Roman"/>
                <w:sz w:val="16"/>
              </w:rPr>
            </w:pPr>
          </w:p>
        </w:tc>
      </w:tr>
      <w:tr w:rsidTr="008750E2" w:rsidR="00484F1F" w:rsidRPr="00987940">
        <w:trPr>
          <w:jc w:val="center"/>
        </w:trPr>
        <w:tc>
          <w:tcPr>
            <w:tcW w:type="pct" w:w="272"/>
          </w:tcPr>
          <w:p w:rsidRDefault="00484F1F" w:rsidP="002F7DB8" w:rsidR="00484F1F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72.</w:t>
            </w:r>
          </w:p>
        </w:tc>
        <w:tc>
          <w:tcPr>
            <w:tcW w:type="pct" w:w="1119"/>
          </w:tcPr>
          <w:p w:rsidRDefault="00484F1F" w:rsidP="00EE0717" w:rsidR="00484F1F" w:rsidRPr="002F7DB8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DIJANA ČORVILA</w:t>
            </w:r>
          </w:p>
        </w:tc>
        <w:tc>
          <w:tcPr>
            <w:tcW w:type="pct" w:w="539"/>
          </w:tcPr>
          <w:p w:rsidRDefault="00484F1F" w:rsidP="002F7DB8" w:rsidR="00484F1F" w:rsidRPr="002F7DB8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26967166631</w:t>
            </w:r>
          </w:p>
        </w:tc>
        <w:tc>
          <w:tcPr>
            <w:tcW w:type="pct" w:w="591"/>
          </w:tcPr>
          <w:p w:rsidRDefault="00484F1F" w:rsidP="00484F1F" w:rsidR="00484F1F" w:rsidRPr="002F7DB8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Split, Bernarda Vukasa 4</w:t>
            </w:r>
          </w:p>
        </w:tc>
        <w:tc>
          <w:tcPr>
            <w:tcW w:type="pct" w:w="592"/>
          </w:tcPr>
          <w:p w:rsidRDefault="00484F1F" w:rsidP="00EE0717" w:rsidR="00484F1F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64.804,33</w:t>
            </w:r>
          </w:p>
        </w:tc>
        <w:tc>
          <w:tcPr>
            <w:tcW w:type="pct" w:w="593"/>
          </w:tcPr>
          <w:p w:rsidRDefault="00484F1F" w:rsidP="00EE0717" w:rsidR="00484F1F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6"/>
          </w:tcPr>
          <w:p w:rsidRDefault="00484F1F" w:rsidP="00EE0717" w:rsidR="00484F1F" w:rsidRPr="002F7DB8">
            <w:pPr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64.804,33</w:t>
            </w:r>
          </w:p>
        </w:tc>
        <w:tc>
          <w:tcPr>
            <w:tcW w:type="pct" w:w="738"/>
          </w:tcPr>
          <w:p w:rsidRDefault="00484F1F" w:rsidP="002F7DB8" w:rsidR="00484F1F" w:rsidRPr="00484F1F">
            <w:pPr>
              <w:rPr>
                <w:rFonts w:hAnsi="Times New Roman" w:ascii="Times New Roman"/>
                <w:sz w:val="20"/>
                <w:szCs w:val="20"/>
              </w:rPr>
            </w:pPr>
            <w:r w:rsidRPr="00484F1F">
              <w:rPr>
                <w:rFonts w:hAnsi="Times New Roman" w:ascii="Times New Roman"/>
                <w:sz w:val="20"/>
                <w:szCs w:val="20"/>
              </w:rPr>
              <w:t xml:space="preserve">Stečajni upravitelj </w:t>
            </w:r>
          </w:p>
        </w:tc>
      </w:tr>
    </w:tbl>
    <w:p w:rsidRDefault="005303FE" w:rsidP="006317CA" w:rsidR="005303FE">
      <w:pPr>
        <w:rPr>
          <w:rFonts w:hAnsi="Times New Roman" w:ascii="Times New Roman"/>
          <w:b/>
          <w:sz w:val="16"/>
        </w:rPr>
      </w:pPr>
    </w:p>
    <w:p w:rsidRDefault="00BD6A2B" w:rsidP="006317CA" w:rsidR="00BD6A2B">
      <w:pPr>
        <w:rPr>
          <w:rFonts w:hAnsi="Times New Roman" w:ascii="Times New Roman"/>
          <w:b/>
          <w:sz w:val="16"/>
        </w:rPr>
      </w:pPr>
    </w:p>
    <w:p w:rsidRDefault="00BD6A2B" w:rsidP="006317CA" w:rsidR="00BD6A2B">
      <w:pPr>
        <w:rPr>
          <w:rFonts w:hAnsi="Times New Roman" w:ascii="Times New Roman"/>
          <w:b/>
          <w:sz w:val="16"/>
        </w:rPr>
      </w:pPr>
    </w:p>
    <w:p w:rsidRDefault="00BD6A2B" w:rsidP="006317CA" w:rsidR="00BD6A2B" w:rsidRPr="00987940">
      <w:pPr>
        <w:rPr>
          <w:rFonts w:hAnsi="Times New Roman" w:ascii="Times New Roman"/>
          <w:b/>
          <w:sz w:val="16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5303FE" w:rsidP="00E168D1" w:rsidR="005303FE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F46A38" w:rsidP="00E168D1" w:rsidR="00F46A38">
      <w:pPr>
        <w:jc w:val="center"/>
        <w:rPr>
          <w:rFonts w:hAnsi="Times New Roman" w:ascii="Times New Roman"/>
          <w:b/>
          <w:sz w:val="24"/>
        </w:rPr>
      </w:pPr>
    </w:p>
    <w:p w:rsidRDefault="00A748EC" w:rsidP="00E168D1" w:rsidR="00A748EC">
      <w:pPr>
        <w:jc w:val="center"/>
        <w:rPr>
          <w:rFonts w:hAnsi="Times New Roman" w:ascii="Times New Roman"/>
          <w:b/>
          <w:sz w:val="24"/>
        </w:rPr>
      </w:pPr>
    </w:p>
    <w:p w:rsidRDefault="00A748EC" w:rsidP="00E168D1" w:rsidR="00A748EC">
      <w:pPr>
        <w:jc w:val="center"/>
        <w:rPr>
          <w:rFonts w:hAnsi="Times New Roman" w:ascii="Times New Roman"/>
          <w:b/>
          <w:sz w:val="24"/>
        </w:rPr>
      </w:pPr>
    </w:p>
    <w:p w:rsidRDefault="00E168D1" w:rsidP="00E168D1" w:rsidR="00E168D1" w:rsidRPr="00EC155B">
      <w:pPr>
        <w:jc w:val="center"/>
        <w:rPr>
          <w:rFonts w:hAnsi="Times New Roman" w:ascii="Times New Roman"/>
          <w:sz w:val="24"/>
        </w:rPr>
      </w:pPr>
    </w:p>
    <w:p w:rsidRDefault="00E168D1" w:rsidP="00E168D1" w:rsidR="00E168D1">
      <w:pPr>
        <w:jc w:val="center"/>
        <w:rPr>
          <w:rFonts w:hAnsi="Times New Roman" w:ascii="Times New Roman"/>
          <w:sz w:val="24"/>
          <w:szCs w:val="24"/>
        </w:rPr>
      </w:pPr>
    </w:p>
    <w:p w:rsidRDefault="001922DF" w:rsidP="00E168D1" w:rsidR="001922DF">
      <w:pPr>
        <w:jc w:val="center"/>
        <w:rPr>
          <w:rFonts w:hAnsi="Times New Roman" w:ascii="Times New Roman"/>
          <w:sz w:val="24"/>
          <w:szCs w:val="24"/>
        </w:rPr>
      </w:pPr>
    </w:p>
    <w:p w:rsidRDefault="00606E65" w:rsidP="00606E65" w:rsidR="00794E9A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ab/>
      </w:r>
    </w:p>
    <w:p w:rsidRDefault="00606E65" w:rsidP="00794E9A" w:rsidR="00606E65" w:rsidRPr="00606E65">
      <w:pPr>
        <w:ind w:firstLine="708"/>
        <w:rPr>
          <w:rFonts w:hAnsi="Times New Roman" w:ascii="Times New Roman"/>
          <w:sz w:val="24"/>
        </w:rPr>
      </w:pPr>
      <w:r w:rsidRPr="00606E65">
        <w:rPr>
          <w:rFonts w:hAnsi="Times New Roman" w:ascii="Times New Roman"/>
          <w:sz w:val="24"/>
        </w:rPr>
        <w:t xml:space="preserve">U Splitu, </w:t>
      </w:r>
      <w:r w:rsidR="008750E2">
        <w:rPr>
          <w:rFonts w:hAnsi="Times New Roman" w:ascii="Times New Roman"/>
          <w:sz w:val="24"/>
        </w:rPr>
        <w:t>26. veljače 2018</w:t>
      </w:r>
      <w:r w:rsidRPr="00606E65">
        <w:rPr>
          <w:rFonts w:hAnsi="Times New Roman" w:ascii="Times New Roman"/>
          <w:sz w:val="24"/>
        </w:rPr>
        <w:t>.g.</w:t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="008750E2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>Sudac</w:t>
      </w:r>
    </w:p>
    <w:p w:rsidRDefault="00606E65" w:rsidP="00606E65" w:rsidR="00606E65" w:rsidRPr="00606E65">
      <w:pPr>
        <w:rPr>
          <w:rFonts w:hAnsi="Times New Roman" w:ascii="Times New Roman"/>
          <w:sz w:val="24"/>
        </w:rPr>
      </w:pP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</w:r>
      <w:r w:rsidRPr="00606E65">
        <w:rPr>
          <w:rFonts w:hAnsi="Times New Roman" w:ascii="Times New Roman"/>
          <w:sz w:val="24"/>
        </w:rPr>
        <w:tab/>
        <w:t>Srđan Gavranić</w:t>
      </w:r>
    </w:p>
    <w:sectPr w:rsidSect="00E168D1" w:rsidR="00606E65" w:rsidRPr="00606E65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F1F" w:rsidR="00484F1F">
      <w:r>
        <w:separator/>
      </w:r>
    </w:p>
  </w:endnote>
  <w:endnote w:id="0" w:type="continuationSeparator">
    <w:p w:rsidRDefault="00484F1F" w:rsidR="00484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F1F" w:rsidR="00484F1F">
      <w:r>
        <w:separator/>
      </w:r>
    </w:p>
  </w:footnote>
  <w:footnote w:id="0" w:type="continuationSeparator">
    <w:p w:rsidRDefault="00484F1F" w:rsidR="00484F1F">
      <w:r>
        <w:continuationSeparator/>
      </w:r>
    </w:p>
  </w:footnote>
  <w:footnote w:id="1">
    <w:p w:rsidRDefault="00484F1F" w:rsidP="00E168D1" w:rsidR="00484F1F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multilevel"/>
    <w:tmpl w:val="58308FBC"/>
    <w:lvl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hanging="360" w:left="21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3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54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7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86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0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1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3680"/>
      </w:pPr>
      <w:rPr>
        <w:rFonts w:hint="default"/>
      </w:rPr>
    </w:lvl>
  </w:abstractNum>
  <w:abstractNum w:abstractNumId="1">
    <w:nsid w:val="25E3241C"/>
    <w:multiLevelType w:val="hybridMultilevel"/>
    <w:tmpl w:val="2C7C0A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7767C5"/>
    <w:multiLevelType w:val="hybridMultilevel"/>
    <w:tmpl w:val="4504150A"/>
    <w:lvl w:tplc="CD0E085E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39DB53D1"/>
    <w:multiLevelType w:val="hybridMultilevel"/>
    <w:tmpl w:val="701C79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8370C6"/>
    <w:multiLevelType w:val="multilevel"/>
    <w:tmpl w:val="436AC796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/>
        <w:bCs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2"/>
        <w:szCs w:val="22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8D1"/>
    <w:rsid w:val="00002BE6"/>
    <w:rsid w:val="00005E0A"/>
    <w:rsid w:val="0001462A"/>
    <w:rsid w:val="000171C6"/>
    <w:rsid w:val="000225AC"/>
    <w:rsid w:val="000260AD"/>
    <w:rsid w:val="00037F31"/>
    <w:rsid w:val="0004511E"/>
    <w:rsid w:val="00050B4F"/>
    <w:rsid w:val="0005105F"/>
    <w:rsid w:val="00054BB2"/>
    <w:rsid w:val="000575EA"/>
    <w:rsid w:val="00067592"/>
    <w:rsid w:val="00070C07"/>
    <w:rsid w:val="00075607"/>
    <w:rsid w:val="0007601B"/>
    <w:rsid w:val="000854E9"/>
    <w:rsid w:val="00085B1D"/>
    <w:rsid w:val="00091E2C"/>
    <w:rsid w:val="000929C6"/>
    <w:rsid w:val="000A20A6"/>
    <w:rsid w:val="000A669A"/>
    <w:rsid w:val="000B0970"/>
    <w:rsid w:val="000B60F7"/>
    <w:rsid w:val="000C26AE"/>
    <w:rsid w:val="000C2B61"/>
    <w:rsid w:val="000C5366"/>
    <w:rsid w:val="000F056A"/>
    <w:rsid w:val="000F06F7"/>
    <w:rsid w:val="000F28AC"/>
    <w:rsid w:val="000F4FE7"/>
    <w:rsid w:val="001079B1"/>
    <w:rsid w:val="00110BDD"/>
    <w:rsid w:val="001112E9"/>
    <w:rsid w:val="0011159C"/>
    <w:rsid w:val="001132B1"/>
    <w:rsid w:val="0011462B"/>
    <w:rsid w:val="00117E64"/>
    <w:rsid w:val="00122E0F"/>
    <w:rsid w:val="00125C7B"/>
    <w:rsid w:val="00127B5F"/>
    <w:rsid w:val="001379CE"/>
    <w:rsid w:val="00137A49"/>
    <w:rsid w:val="00146053"/>
    <w:rsid w:val="00152BFA"/>
    <w:rsid w:val="001651F1"/>
    <w:rsid w:val="00165C21"/>
    <w:rsid w:val="00175F8F"/>
    <w:rsid w:val="00176B76"/>
    <w:rsid w:val="0018092E"/>
    <w:rsid w:val="00185D8F"/>
    <w:rsid w:val="001914BC"/>
    <w:rsid w:val="001922DF"/>
    <w:rsid w:val="001A4B9B"/>
    <w:rsid w:val="001A5AE1"/>
    <w:rsid w:val="001B0064"/>
    <w:rsid w:val="001B3820"/>
    <w:rsid w:val="001C335F"/>
    <w:rsid w:val="001C3D54"/>
    <w:rsid w:val="001C3E70"/>
    <w:rsid w:val="001C720C"/>
    <w:rsid w:val="001E1927"/>
    <w:rsid w:val="001E4175"/>
    <w:rsid w:val="001E679B"/>
    <w:rsid w:val="001F0F25"/>
    <w:rsid w:val="001F43A8"/>
    <w:rsid w:val="00205009"/>
    <w:rsid w:val="00211850"/>
    <w:rsid w:val="002253E5"/>
    <w:rsid w:val="002340D0"/>
    <w:rsid w:val="0023722E"/>
    <w:rsid w:val="00245332"/>
    <w:rsid w:val="00247A70"/>
    <w:rsid w:val="002629DA"/>
    <w:rsid w:val="00264CC2"/>
    <w:rsid w:val="00271D5D"/>
    <w:rsid w:val="00275EF7"/>
    <w:rsid w:val="00277874"/>
    <w:rsid w:val="00280836"/>
    <w:rsid w:val="00282A6E"/>
    <w:rsid w:val="00286083"/>
    <w:rsid w:val="0028664B"/>
    <w:rsid w:val="00294CB7"/>
    <w:rsid w:val="00297C40"/>
    <w:rsid w:val="002A3B1F"/>
    <w:rsid w:val="002B183A"/>
    <w:rsid w:val="002B2559"/>
    <w:rsid w:val="002B7D07"/>
    <w:rsid w:val="002C0951"/>
    <w:rsid w:val="002C549F"/>
    <w:rsid w:val="002C708C"/>
    <w:rsid w:val="002D2C69"/>
    <w:rsid w:val="002E22C5"/>
    <w:rsid w:val="002F640D"/>
    <w:rsid w:val="002F7DB8"/>
    <w:rsid w:val="00313F17"/>
    <w:rsid w:val="00314B74"/>
    <w:rsid w:val="0032020B"/>
    <w:rsid w:val="00327905"/>
    <w:rsid w:val="0033000D"/>
    <w:rsid w:val="00333302"/>
    <w:rsid w:val="003455DF"/>
    <w:rsid w:val="00351823"/>
    <w:rsid w:val="0035186C"/>
    <w:rsid w:val="00355178"/>
    <w:rsid w:val="00360C17"/>
    <w:rsid w:val="003712C7"/>
    <w:rsid w:val="003750F2"/>
    <w:rsid w:val="00377B40"/>
    <w:rsid w:val="00380525"/>
    <w:rsid w:val="00380818"/>
    <w:rsid w:val="003848AF"/>
    <w:rsid w:val="00392752"/>
    <w:rsid w:val="00396296"/>
    <w:rsid w:val="0039673B"/>
    <w:rsid w:val="003A120A"/>
    <w:rsid w:val="003B4F19"/>
    <w:rsid w:val="003C1497"/>
    <w:rsid w:val="003D36F8"/>
    <w:rsid w:val="003D3BC2"/>
    <w:rsid w:val="003E0B13"/>
    <w:rsid w:val="003E6A5D"/>
    <w:rsid w:val="003F1418"/>
    <w:rsid w:val="003F43FF"/>
    <w:rsid w:val="003F7559"/>
    <w:rsid w:val="00411FB5"/>
    <w:rsid w:val="004160DC"/>
    <w:rsid w:val="00416457"/>
    <w:rsid w:val="00416DFC"/>
    <w:rsid w:val="0041768F"/>
    <w:rsid w:val="00425D83"/>
    <w:rsid w:val="0043079D"/>
    <w:rsid w:val="00432481"/>
    <w:rsid w:val="0043508E"/>
    <w:rsid w:val="00435258"/>
    <w:rsid w:val="00440D42"/>
    <w:rsid w:val="00442B19"/>
    <w:rsid w:val="0044430A"/>
    <w:rsid w:val="00444A94"/>
    <w:rsid w:val="00464C40"/>
    <w:rsid w:val="00464CEB"/>
    <w:rsid w:val="00464EC2"/>
    <w:rsid w:val="0047556B"/>
    <w:rsid w:val="00476174"/>
    <w:rsid w:val="00484F1F"/>
    <w:rsid w:val="004A5412"/>
    <w:rsid w:val="004A656E"/>
    <w:rsid w:val="004B251A"/>
    <w:rsid w:val="004B409E"/>
    <w:rsid w:val="004C355F"/>
    <w:rsid w:val="004C498E"/>
    <w:rsid w:val="004D597D"/>
    <w:rsid w:val="004D664A"/>
    <w:rsid w:val="004E389A"/>
    <w:rsid w:val="005020B1"/>
    <w:rsid w:val="00503568"/>
    <w:rsid w:val="005117BC"/>
    <w:rsid w:val="00511A36"/>
    <w:rsid w:val="00512527"/>
    <w:rsid w:val="00513899"/>
    <w:rsid w:val="00513A31"/>
    <w:rsid w:val="00515CF0"/>
    <w:rsid w:val="0051673C"/>
    <w:rsid w:val="005203EA"/>
    <w:rsid w:val="0052133C"/>
    <w:rsid w:val="005220E3"/>
    <w:rsid w:val="00522762"/>
    <w:rsid w:val="00522825"/>
    <w:rsid w:val="00522F68"/>
    <w:rsid w:val="00524203"/>
    <w:rsid w:val="005263C7"/>
    <w:rsid w:val="005303FE"/>
    <w:rsid w:val="00540E62"/>
    <w:rsid w:val="00541B55"/>
    <w:rsid w:val="005423CA"/>
    <w:rsid w:val="00542AAA"/>
    <w:rsid w:val="0054646B"/>
    <w:rsid w:val="0054721F"/>
    <w:rsid w:val="00551ECC"/>
    <w:rsid w:val="00554649"/>
    <w:rsid w:val="00557149"/>
    <w:rsid w:val="0056030A"/>
    <w:rsid w:val="00567F39"/>
    <w:rsid w:val="00570426"/>
    <w:rsid w:val="00580602"/>
    <w:rsid w:val="00580C2F"/>
    <w:rsid w:val="0058401C"/>
    <w:rsid w:val="0059677C"/>
    <w:rsid w:val="005A1952"/>
    <w:rsid w:val="005B21BA"/>
    <w:rsid w:val="005B2E79"/>
    <w:rsid w:val="005B4D64"/>
    <w:rsid w:val="005B53AA"/>
    <w:rsid w:val="005B6112"/>
    <w:rsid w:val="005B7633"/>
    <w:rsid w:val="005C32F2"/>
    <w:rsid w:val="005C68A5"/>
    <w:rsid w:val="005D10C7"/>
    <w:rsid w:val="005D4460"/>
    <w:rsid w:val="005E5146"/>
    <w:rsid w:val="005E66A9"/>
    <w:rsid w:val="005F08B9"/>
    <w:rsid w:val="005F26A9"/>
    <w:rsid w:val="00605EA0"/>
    <w:rsid w:val="00606E65"/>
    <w:rsid w:val="006071B3"/>
    <w:rsid w:val="0061012C"/>
    <w:rsid w:val="0061301F"/>
    <w:rsid w:val="00615AA5"/>
    <w:rsid w:val="00615B4F"/>
    <w:rsid w:val="00617DFA"/>
    <w:rsid w:val="00621582"/>
    <w:rsid w:val="00624E0B"/>
    <w:rsid w:val="006317CA"/>
    <w:rsid w:val="00637692"/>
    <w:rsid w:val="00653C22"/>
    <w:rsid w:val="00653E69"/>
    <w:rsid w:val="00654496"/>
    <w:rsid w:val="0065660B"/>
    <w:rsid w:val="006622EE"/>
    <w:rsid w:val="00667990"/>
    <w:rsid w:val="006711F4"/>
    <w:rsid w:val="00675E8C"/>
    <w:rsid w:val="00676549"/>
    <w:rsid w:val="00687CDA"/>
    <w:rsid w:val="0069198E"/>
    <w:rsid w:val="006956BC"/>
    <w:rsid w:val="006A1EF0"/>
    <w:rsid w:val="006A69FC"/>
    <w:rsid w:val="006C1A0B"/>
    <w:rsid w:val="006D0740"/>
    <w:rsid w:val="006D3264"/>
    <w:rsid w:val="006D55DF"/>
    <w:rsid w:val="006E0BDC"/>
    <w:rsid w:val="006E56D2"/>
    <w:rsid w:val="006F4987"/>
    <w:rsid w:val="006F64FB"/>
    <w:rsid w:val="00704B98"/>
    <w:rsid w:val="007068DD"/>
    <w:rsid w:val="007177C1"/>
    <w:rsid w:val="007241EC"/>
    <w:rsid w:val="00724421"/>
    <w:rsid w:val="0073040F"/>
    <w:rsid w:val="0073086F"/>
    <w:rsid w:val="007347C3"/>
    <w:rsid w:val="00737D0E"/>
    <w:rsid w:val="007423B8"/>
    <w:rsid w:val="00746A1E"/>
    <w:rsid w:val="0075281A"/>
    <w:rsid w:val="00757F2B"/>
    <w:rsid w:val="007608EB"/>
    <w:rsid w:val="00760DB9"/>
    <w:rsid w:val="00765DE9"/>
    <w:rsid w:val="007676D5"/>
    <w:rsid w:val="00772093"/>
    <w:rsid w:val="007724FB"/>
    <w:rsid w:val="00775D74"/>
    <w:rsid w:val="00780ECC"/>
    <w:rsid w:val="00784D62"/>
    <w:rsid w:val="00786135"/>
    <w:rsid w:val="007946C5"/>
    <w:rsid w:val="00794E9A"/>
    <w:rsid w:val="007A38BF"/>
    <w:rsid w:val="007A43DF"/>
    <w:rsid w:val="007A6D48"/>
    <w:rsid w:val="007A6F53"/>
    <w:rsid w:val="007B1C18"/>
    <w:rsid w:val="007C000B"/>
    <w:rsid w:val="007C0B3C"/>
    <w:rsid w:val="007C1F6F"/>
    <w:rsid w:val="007D0574"/>
    <w:rsid w:val="007D703E"/>
    <w:rsid w:val="007D77DF"/>
    <w:rsid w:val="007E09EC"/>
    <w:rsid w:val="007E4029"/>
    <w:rsid w:val="007E5B64"/>
    <w:rsid w:val="007E7A44"/>
    <w:rsid w:val="007F6007"/>
    <w:rsid w:val="007F6606"/>
    <w:rsid w:val="007F76B1"/>
    <w:rsid w:val="00801EF2"/>
    <w:rsid w:val="008078E6"/>
    <w:rsid w:val="00810177"/>
    <w:rsid w:val="00817384"/>
    <w:rsid w:val="00817C88"/>
    <w:rsid w:val="00820194"/>
    <w:rsid w:val="00820609"/>
    <w:rsid w:val="00821EC6"/>
    <w:rsid w:val="0083638B"/>
    <w:rsid w:val="00837BE4"/>
    <w:rsid w:val="00841B4A"/>
    <w:rsid w:val="00853C87"/>
    <w:rsid w:val="00854130"/>
    <w:rsid w:val="008565B9"/>
    <w:rsid w:val="00863E12"/>
    <w:rsid w:val="008645A1"/>
    <w:rsid w:val="008648B9"/>
    <w:rsid w:val="00872630"/>
    <w:rsid w:val="008750E2"/>
    <w:rsid w:val="00890547"/>
    <w:rsid w:val="00892009"/>
    <w:rsid w:val="00892E1F"/>
    <w:rsid w:val="00892F87"/>
    <w:rsid w:val="008A1F4E"/>
    <w:rsid w:val="008B06BC"/>
    <w:rsid w:val="008C1938"/>
    <w:rsid w:val="008C238F"/>
    <w:rsid w:val="008C67B4"/>
    <w:rsid w:val="008C73C4"/>
    <w:rsid w:val="008F0344"/>
    <w:rsid w:val="008F2B38"/>
    <w:rsid w:val="008F74B8"/>
    <w:rsid w:val="00904217"/>
    <w:rsid w:val="00905AD8"/>
    <w:rsid w:val="009106C3"/>
    <w:rsid w:val="00911510"/>
    <w:rsid w:val="00917D52"/>
    <w:rsid w:val="009252C9"/>
    <w:rsid w:val="00926794"/>
    <w:rsid w:val="00936CEB"/>
    <w:rsid w:val="009435CD"/>
    <w:rsid w:val="009459E9"/>
    <w:rsid w:val="00951187"/>
    <w:rsid w:val="00951EAD"/>
    <w:rsid w:val="009543AE"/>
    <w:rsid w:val="009638A9"/>
    <w:rsid w:val="009649AA"/>
    <w:rsid w:val="009677E8"/>
    <w:rsid w:val="00974368"/>
    <w:rsid w:val="00974689"/>
    <w:rsid w:val="00976AF4"/>
    <w:rsid w:val="009800E4"/>
    <w:rsid w:val="009801D8"/>
    <w:rsid w:val="00984A1A"/>
    <w:rsid w:val="00985AB0"/>
    <w:rsid w:val="00987940"/>
    <w:rsid w:val="00987EEE"/>
    <w:rsid w:val="00995102"/>
    <w:rsid w:val="009A0FC6"/>
    <w:rsid w:val="009A3B4D"/>
    <w:rsid w:val="009B251B"/>
    <w:rsid w:val="009B7DD0"/>
    <w:rsid w:val="009C413D"/>
    <w:rsid w:val="009D2E9F"/>
    <w:rsid w:val="009D780C"/>
    <w:rsid w:val="009E1229"/>
    <w:rsid w:val="009E35C8"/>
    <w:rsid w:val="009F50C9"/>
    <w:rsid w:val="00A10DC4"/>
    <w:rsid w:val="00A16ED8"/>
    <w:rsid w:val="00A31715"/>
    <w:rsid w:val="00A345E3"/>
    <w:rsid w:val="00A37259"/>
    <w:rsid w:val="00A41266"/>
    <w:rsid w:val="00A43CF9"/>
    <w:rsid w:val="00A56343"/>
    <w:rsid w:val="00A62EBB"/>
    <w:rsid w:val="00A66A4E"/>
    <w:rsid w:val="00A72956"/>
    <w:rsid w:val="00A729AF"/>
    <w:rsid w:val="00A748EC"/>
    <w:rsid w:val="00A8791E"/>
    <w:rsid w:val="00A91880"/>
    <w:rsid w:val="00A91D9E"/>
    <w:rsid w:val="00A9710D"/>
    <w:rsid w:val="00AA3157"/>
    <w:rsid w:val="00AA6473"/>
    <w:rsid w:val="00AB03F3"/>
    <w:rsid w:val="00AB3F46"/>
    <w:rsid w:val="00AB4AB2"/>
    <w:rsid w:val="00AB584E"/>
    <w:rsid w:val="00AD0200"/>
    <w:rsid w:val="00AD310C"/>
    <w:rsid w:val="00AE6FCA"/>
    <w:rsid w:val="00AF32CB"/>
    <w:rsid w:val="00B025B6"/>
    <w:rsid w:val="00B047CD"/>
    <w:rsid w:val="00B0617F"/>
    <w:rsid w:val="00B1034B"/>
    <w:rsid w:val="00B2068A"/>
    <w:rsid w:val="00B24536"/>
    <w:rsid w:val="00B31CFF"/>
    <w:rsid w:val="00B50215"/>
    <w:rsid w:val="00B508F1"/>
    <w:rsid w:val="00B527EC"/>
    <w:rsid w:val="00B66E83"/>
    <w:rsid w:val="00B73CB0"/>
    <w:rsid w:val="00B80566"/>
    <w:rsid w:val="00B848C4"/>
    <w:rsid w:val="00B85EE8"/>
    <w:rsid w:val="00B91E46"/>
    <w:rsid w:val="00B922ED"/>
    <w:rsid w:val="00B9538A"/>
    <w:rsid w:val="00BA47A5"/>
    <w:rsid w:val="00BA5E13"/>
    <w:rsid w:val="00BA6252"/>
    <w:rsid w:val="00BA6EA8"/>
    <w:rsid w:val="00BB3231"/>
    <w:rsid w:val="00BB4790"/>
    <w:rsid w:val="00BB662A"/>
    <w:rsid w:val="00BC6D28"/>
    <w:rsid w:val="00BC6FED"/>
    <w:rsid w:val="00BD3A32"/>
    <w:rsid w:val="00BD6A2B"/>
    <w:rsid w:val="00BD7675"/>
    <w:rsid w:val="00BE6B55"/>
    <w:rsid w:val="00BF1144"/>
    <w:rsid w:val="00BF184F"/>
    <w:rsid w:val="00BF7CD1"/>
    <w:rsid w:val="00C015A3"/>
    <w:rsid w:val="00C2260D"/>
    <w:rsid w:val="00C31692"/>
    <w:rsid w:val="00C32DBE"/>
    <w:rsid w:val="00C36BA8"/>
    <w:rsid w:val="00C37EBF"/>
    <w:rsid w:val="00C40613"/>
    <w:rsid w:val="00C46272"/>
    <w:rsid w:val="00C46F64"/>
    <w:rsid w:val="00C55378"/>
    <w:rsid w:val="00C57F4A"/>
    <w:rsid w:val="00C6383A"/>
    <w:rsid w:val="00C73A34"/>
    <w:rsid w:val="00C7610B"/>
    <w:rsid w:val="00C76A9A"/>
    <w:rsid w:val="00C90E4D"/>
    <w:rsid w:val="00C93D39"/>
    <w:rsid w:val="00C950B2"/>
    <w:rsid w:val="00CA2287"/>
    <w:rsid w:val="00CA3E76"/>
    <w:rsid w:val="00CB0B17"/>
    <w:rsid w:val="00CB1B0C"/>
    <w:rsid w:val="00CB306E"/>
    <w:rsid w:val="00CB452E"/>
    <w:rsid w:val="00CC0AB6"/>
    <w:rsid w:val="00CE057E"/>
    <w:rsid w:val="00CE241C"/>
    <w:rsid w:val="00CE3291"/>
    <w:rsid w:val="00CE6A15"/>
    <w:rsid w:val="00CF4A1B"/>
    <w:rsid w:val="00D04480"/>
    <w:rsid w:val="00D15623"/>
    <w:rsid w:val="00D203A7"/>
    <w:rsid w:val="00D362D8"/>
    <w:rsid w:val="00D36710"/>
    <w:rsid w:val="00D42600"/>
    <w:rsid w:val="00D438C6"/>
    <w:rsid w:val="00D507AE"/>
    <w:rsid w:val="00D50F77"/>
    <w:rsid w:val="00D6374D"/>
    <w:rsid w:val="00D645E1"/>
    <w:rsid w:val="00D649F3"/>
    <w:rsid w:val="00D7259F"/>
    <w:rsid w:val="00D726EA"/>
    <w:rsid w:val="00D75848"/>
    <w:rsid w:val="00D836E7"/>
    <w:rsid w:val="00D93B14"/>
    <w:rsid w:val="00D95B76"/>
    <w:rsid w:val="00D96A87"/>
    <w:rsid w:val="00D97419"/>
    <w:rsid w:val="00DA319B"/>
    <w:rsid w:val="00DA3A2C"/>
    <w:rsid w:val="00DA4884"/>
    <w:rsid w:val="00DB106F"/>
    <w:rsid w:val="00DB394E"/>
    <w:rsid w:val="00DC774C"/>
    <w:rsid w:val="00DD0E95"/>
    <w:rsid w:val="00DE00D7"/>
    <w:rsid w:val="00DE66A1"/>
    <w:rsid w:val="00DF2C1F"/>
    <w:rsid w:val="00DF36A4"/>
    <w:rsid w:val="00DF51A7"/>
    <w:rsid w:val="00DF5806"/>
    <w:rsid w:val="00E02A7F"/>
    <w:rsid w:val="00E03E05"/>
    <w:rsid w:val="00E046E2"/>
    <w:rsid w:val="00E113E6"/>
    <w:rsid w:val="00E12B72"/>
    <w:rsid w:val="00E14B5C"/>
    <w:rsid w:val="00E168D1"/>
    <w:rsid w:val="00E16FAD"/>
    <w:rsid w:val="00E21999"/>
    <w:rsid w:val="00E23B8A"/>
    <w:rsid w:val="00E31BA5"/>
    <w:rsid w:val="00E34B41"/>
    <w:rsid w:val="00E3551A"/>
    <w:rsid w:val="00E369AF"/>
    <w:rsid w:val="00E44EE1"/>
    <w:rsid w:val="00E47350"/>
    <w:rsid w:val="00E56F2B"/>
    <w:rsid w:val="00E61CA2"/>
    <w:rsid w:val="00E63032"/>
    <w:rsid w:val="00E6353E"/>
    <w:rsid w:val="00E65097"/>
    <w:rsid w:val="00E660AF"/>
    <w:rsid w:val="00E70362"/>
    <w:rsid w:val="00E70C1A"/>
    <w:rsid w:val="00E71D69"/>
    <w:rsid w:val="00E76054"/>
    <w:rsid w:val="00E81CA9"/>
    <w:rsid w:val="00E9098A"/>
    <w:rsid w:val="00E92952"/>
    <w:rsid w:val="00E93BA0"/>
    <w:rsid w:val="00E9476D"/>
    <w:rsid w:val="00EB04E5"/>
    <w:rsid w:val="00EB1DFA"/>
    <w:rsid w:val="00EB72C4"/>
    <w:rsid w:val="00EC0BC0"/>
    <w:rsid w:val="00EC236A"/>
    <w:rsid w:val="00ED27EB"/>
    <w:rsid w:val="00ED62BC"/>
    <w:rsid w:val="00EE0717"/>
    <w:rsid w:val="00EE2C74"/>
    <w:rsid w:val="00EE3793"/>
    <w:rsid w:val="00EF0F5B"/>
    <w:rsid w:val="00EF32B7"/>
    <w:rsid w:val="00F02D9C"/>
    <w:rsid w:val="00F03796"/>
    <w:rsid w:val="00F1111A"/>
    <w:rsid w:val="00F20BA5"/>
    <w:rsid w:val="00F219EC"/>
    <w:rsid w:val="00F26BD0"/>
    <w:rsid w:val="00F30CF9"/>
    <w:rsid w:val="00F40066"/>
    <w:rsid w:val="00F417E1"/>
    <w:rsid w:val="00F4573B"/>
    <w:rsid w:val="00F46A38"/>
    <w:rsid w:val="00F51E7D"/>
    <w:rsid w:val="00F72A00"/>
    <w:rsid w:val="00F746FC"/>
    <w:rsid w:val="00F802DB"/>
    <w:rsid w:val="00F829E8"/>
    <w:rsid w:val="00F848FF"/>
    <w:rsid w:val="00F852EE"/>
    <w:rsid w:val="00F91FAE"/>
    <w:rsid w:val="00F934B0"/>
    <w:rsid w:val="00F9437C"/>
    <w:rsid w:val="00FA3B40"/>
    <w:rsid w:val="00FC2E7C"/>
    <w:rsid w:val="00FD5AFD"/>
    <w:rsid w:val="00FD687D"/>
    <w:rsid w:val="00FF128E"/>
    <w:rsid w:val="00FF1527"/>
    <w:rsid w:val="00FF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szCs w:val="16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8D1"/>
    <w:pPr>
      <w:spacing w:after="80"/>
    </w:pPr>
    <w:rPr>
      <w:rFonts w:hAnsi="Calibri" w:ascii="Calibri"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168D1"/>
    <w:pPr>
      <w:spacing w:after="80"/>
    </w:pPr>
    <w:rPr>
      <w:rFonts w:hAnsi="Calibri" w:ascii="Calibri"/>
      <w:sz w:val="22"/>
      <w:lang w:eastAsia="en-US"/>
    </w:rPr>
  </w:style>
  <w:style w:styleId="Tekstfusnote" w:type="paragraph">
    <w:name w:val="footnote text"/>
    <w:basedOn w:val="Normal"/>
    <w:link w:val="TekstfusnoteChar"/>
    <w:semiHidden/>
    <w:rsid w:val="00E168D1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locked/>
    <w:rsid w:val="00E168D1"/>
    <w:rPr>
      <w:rFonts w:hAnsi="Calibri" w:ascii="Calibri"/>
      <w:lang w:bidi="ar-SA" w:eastAsia="en-US" w:val="hr-HR"/>
    </w:rPr>
  </w:style>
  <w:style w:styleId="Referencafusnote" w:type="character">
    <w:name w:val="footnote reference"/>
    <w:basedOn w:val="Zadanifontodlomka"/>
    <w:semiHidden/>
    <w:rsid w:val="00E168D1"/>
    <w:rPr>
      <w:vertAlign w:val="superscript"/>
    </w:rPr>
  </w:style>
  <w:style w:customStyle="true" w:styleId="st" w:type="character">
    <w:name w:val="st"/>
    <w:basedOn w:val="Zadanifontodlomka"/>
    <w:rsid w:val="00F852EE"/>
  </w:style>
  <w:style w:customStyle="true" w:styleId="Bodytext4" w:type="character">
    <w:name w:val="Body text (4)_"/>
    <w:basedOn w:val="Zadanifontodlomka"/>
    <w:rsid w:val="00B50215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2"/>
      <w:szCs w:val="22"/>
      <w:u w:val="none"/>
    </w:rPr>
  </w:style>
  <w:style w:customStyle="true" w:styleId="Bodytext40" w:type="character">
    <w:name w:val="Body text (4)"/>
    <w:basedOn w:val="Bodytext4"/>
    <w:rsid w:val="00B50215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2"/>
      <w:szCs w:val="22"/>
      <w:u w:val="single"/>
      <w:lang w:bidi="hr-HR" w:eastAsia="hr-HR" w:val="hr-HR"/>
    </w:rPr>
  </w:style>
  <w:style w:customStyle="true" w:styleId="Bodytext4Bold" w:type="character">
    <w:name w:val="Body text (4) + Bold"/>
    <w:basedOn w:val="Bodytext4"/>
    <w:rsid w:val="00B50215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2"/>
      <w:szCs w:val="22"/>
      <w:u w:val="single"/>
      <w:lang w:bidi="hr-HR" w:eastAsia="hr-HR" w:val="hr-HR"/>
    </w:rPr>
  </w:style>
  <w:style w:customStyle="true" w:styleId="Bodytext5Bold" w:type="character">
    <w:name w:val="Body text (5) + Bold"/>
    <w:basedOn w:val="Zadanifontodlomka"/>
    <w:rsid w:val="00A16ED8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styleId="Odlomakpopisa" w:type="paragraph">
    <w:name w:val="List Paragraph"/>
    <w:basedOn w:val="Normal"/>
    <w:uiPriority w:val="34"/>
    <w:qFormat/>
    <w:rsid w:val="00675E8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B3F46"/>
    <w:pPr>
      <w:spacing w:after="0"/>
    </w:pPr>
    <w:rPr>
      <w:rFonts w:cs="Tahoma" w:hAnsi="Tahoma" w:ascii="Tahoma"/>
      <w:sz w:val="16"/>
    </w:rPr>
  </w:style>
  <w:style w:customStyle="true" w:styleId="TekstbaloniaChar" w:type="character">
    <w:name w:val="Tekst balončića Char"/>
    <w:basedOn w:val="Zadanifontodlomka"/>
    <w:link w:val="Tekstbalonia"/>
    <w:rsid w:val="00AB3F46"/>
    <w:rPr>
      <w:rFonts w:cs="Tahoma" w:hAnsi="Tahoma" w:ascii="Tahoma"/>
      <w:sz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0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C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1A"/>
    <w:rPr>
      <w:rFonts w:cstheme="minorHAnsi" w:hAnsiTheme="minorHAnsi" w:asciiTheme="minorHAnsi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1A"/>
    <w:rPr>
      <w:rFonts w:cstheme="minorHAnsi" w:hAnsiTheme="minorHAnsi" w:asciiTheme="minorHAnsi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1A"/>
    <w:rPr>
      <w:rFonts w:cstheme="minorHAnsi" w:hAnsiTheme="minorHAnsi" w:asciiTheme="minorHAnsi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szCs w:val="16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8D1"/>
    <w:pPr>
      <w:spacing w:after="80"/>
    </w:pPr>
    <w:rPr>
      <w:rFonts w:ascii="Calibri" w:hAnsi="Calibri"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168D1"/>
    <w:pPr>
      <w:spacing w:after="80"/>
    </w:pPr>
    <w:rPr>
      <w:rFonts w:ascii="Calibri" w:hAnsi="Calibri"/>
      <w:sz w:val="22"/>
      <w:lang w:eastAsia="en-US"/>
    </w:rPr>
  </w:style>
  <w:style w:styleId="Tekstfusnote" w:type="paragraph">
    <w:name w:val="footnote text"/>
    <w:basedOn w:val="Normal"/>
    <w:link w:val="TekstfusnoteChar"/>
    <w:semiHidden/>
    <w:rsid w:val="00E168D1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locked/>
    <w:rsid w:val="00E168D1"/>
    <w:rPr>
      <w:rFonts w:ascii="Calibri" w:hAnsi="Calibri"/>
      <w:lang w:bidi="ar-SA" w:eastAsia="en-US" w:val="hr-HR"/>
    </w:rPr>
  </w:style>
  <w:style w:styleId="Referencafusnote" w:type="character">
    <w:name w:val="footnote reference"/>
    <w:basedOn w:val="Zadanifontodlomka"/>
    <w:semiHidden/>
    <w:rsid w:val="00E168D1"/>
    <w:rPr>
      <w:vertAlign w:val="superscript"/>
    </w:rPr>
  </w:style>
  <w:style w:customStyle="1" w:styleId="st" w:type="character">
    <w:name w:val="st"/>
    <w:basedOn w:val="Zadanifontodlomka"/>
    <w:rsid w:val="00F852EE"/>
  </w:style>
  <w:style w:customStyle="1" w:styleId="Bodytext4" w:type="character">
    <w:name w:val="Body text (4)_"/>
    <w:basedOn w:val="Zadanifontodlomka"/>
    <w:rsid w:val="00B50215"/>
    <w:rPr>
      <w:rFonts w:ascii="Arial" w:cs="Arial" w:eastAsia="Arial" w:hAnsi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customStyle="1" w:styleId="Bodytext40" w:type="character">
    <w:name w:val="Body text (4)"/>
    <w:basedOn w:val="Bodytext4"/>
    <w:rsid w:val="00B50215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bidi="hr-HR" w:eastAsia="hr-HR" w:val="hr-HR"/>
    </w:rPr>
  </w:style>
  <w:style w:customStyle="1" w:styleId="Bodytext4Bold" w:type="character">
    <w:name w:val="Body text (4) + Bold"/>
    <w:basedOn w:val="Bodytext4"/>
    <w:rsid w:val="00B50215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bidi="hr-HR" w:eastAsia="hr-HR" w:val="hr-HR"/>
    </w:rPr>
  </w:style>
  <w:style w:customStyle="1" w:styleId="Bodytext5Bold" w:type="character">
    <w:name w:val="Body text (5) + Bold"/>
    <w:basedOn w:val="Zadanifontodlomka"/>
    <w:rsid w:val="00A16ED8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styleId="Odlomakpopisa" w:type="paragraph">
    <w:name w:val="List Paragraph"/>
    <w:basedOn w:val="Normal"/>
    <w:uiPriority w:val="34"/>
    <w:qFormat/>
    <w:rsid w:val="00675E8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B3F46"/>
    <w:pPr>
      <w:spacing w:after="0"/>
    </w:pPr>
    <w:rPr>
      <w:rFonts w:ascii="Tahoma" w:cs="Tahoma" w:hAnsi="Tahoma"/>
      <w:sz w:val="16"/>
    </w:rPr>
  </w:style>
  <w:style w:customStyle="1" w:styleId="TekstbaloniaChar" w:type="character">
    <w:name w:val="Tekst balončića Char"/>
    <w:basedOn w:val="Zadanifontodlomka"/>
    <w:link w:val="Tekstbalonia"/>
    <w:rsid w:val="00AB3F46"/>
    <w:rPr>
      <w:rFonts w:ascii="Tahoma" w:cs="Tahoma" w:hAnsi="Tahoma"/>
      <w:sz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0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C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C1A"/>
    <w:rPr>
      <w:rFonts w:asciiTheme="minorHAnsi" w:cstheme="minorHAnsi" w:hAnsiTheme="minorHAnsi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C1A"/>
    <w:rPr>
      <w:rFonts w:asciiTheme="minorHAnsi" w:cstheme="minorHAnsi" w:hAnsiTheme="minorHAnsi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C1A"/>
    <w:rPr>
      <w:rFonts w:asciiTheme="minorHAnsi" w:cstheme="minorHAnsi" w:hAnsiTheme="minorHAnsi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9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4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036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99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63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11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07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8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623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55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St-1082/2016-149</izvorni_sadrzaj>
    <derivirana_varijabla naziv="DomainObject.Oznaka_1">St-1082/2016-149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ŽALBA</izvorni_sadrzaj>
    <derivirana_varijabla naziv="DomainObject.Predmet.Opis_1">1 zaposlenik
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
original spis u suca PRVI I ZADNJI TOM OD 06.02.18.</izvorni_sadrzaj>
    <derivirana_varijabla naziv="DomainObject.Predmet.PrimjedbaSuca_1">Čl. 110. st. 1. SZ
ŽALBA-opt.02.01.18.
original spis u suca PRVI I ZADNJI TOM OD 06.02.18.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  <item>Odvjetnica Manda Banović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  <item>Odvjetnica Manda Banović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  <item>Odvjetnica Manda Banović, Kninska 3/I, 21000 Split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  <item>Odvjetnica Manda Banović, Kninska 3/I, 21000 Split</item>
    </derivirana_varijabla>
  </DomainObject.Predmet.OstaliListFormatedWithAdressOIB>
  <DomainObject.Predmet.OstaliListNazivFormated>
    <izvorni_sadrzaj>
      <item>Ivo Staničić</item>
      <item>Berislav Bušelić, stečajni upravitelj</item>
      <item>Odvjetnica Manda Banović</item>
    </izvorni_sadrzaj>
    <derivirana_varijabla naziv="DomainObject.Predmet.OstaliListNazivFormated_1">
      <item>Ivo Staničić</item>
      <item>Berislav Bušelić, stečajni upravitelj</item>
      <item>Odvjetnica Manda Banović</item>
    </derivirana_varijabla>
  </DomainObject.Predmet.OstaliListNazivFormated>
  <DomainObject.Predmet.OstaliListNazivFormatedOIB>
    <izvorni_sadrzaj>
      <item>Ivo Staničić</item>
      <item>Berislav Bušelić, stečajni upravitelj, OIB 93274685765</item>
      <item>Odvjetnica Manda Banović</item>
    </izvorni_sadrzaj>
    <derivirana_varijabla naziv="DomainObject.Predmet.OstaliListNazivFormatedOIB_1">
      <item>Ivo Staničić</item>
      <item>Berislav Bušelić, stečajni upravitelj, OIB 93274685765</item>
      <item>Odvjetnica Manda 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St-1082/2016-149</izvorni_sadrzaj>
    <derivirana_varijabla naziv="DomainObject.PoslovniBrojDokumenta_1">St-1082/2016-149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  <item>Odvjetnica Manda Banović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  <item>Odvjetnica Manda Banović, Kninska 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AF1CF-50D4-4B72-8757-CC55E703A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Odvjetnički ured Mirka Vuletić</properties:Company>
  <properties:Pages>7</properties:Pages>
  <properties:Words>988</properties:Words>
  <properties:Characters>6841</properties:Characters>
  <properties:Lines>896</properties:Lines>
  <properties:Paragraphs>536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7405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2018-02-27T10:48:00Z</dcterms:created>
  <dc:creator>mirka</dc:creator>
  <cp:lastModifiedBy>Katarina Mikulić</cp:lastModifiedBy>
  <cp:lastPrinted>2018-02-23T09:42:00Z</cp:lastPrinted>
  <dcterms:modified xmlns:xsi="http://www.w3.org/2001/XMLSchema-instance" xsi:type="dcterms:W3CDTF">2018-02-27T11:39:00Z</dcterms:modified>
  <cp:revision>4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St-1082/2016-149 / Odluka - Ostalo (TABLICE sudac 26-2-2018.docx)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