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52f8" w14:paraId="3fd52f8" w:rsidRDefault="00BF0E2D" w:rsidP="00BF0E2D" w:rsidR="00BF0E2D">
      <w:pPr>
        <w:pStyle w:val="Zaglavlje"/>
        <w:jc w:val="right"/>
        <w15:collapsed w:val="false"/>
      </w:pPr>
      <w:bookmarkStart w:name="_GoBack" w:id="0"/>
      <w:bookmarkEnd w:id="0"/>
      <w:r>
        <w:t>8 St-306/14-49</w:t>
      </w:r>
    </w:p>
    <w:p w:rsidRDefault="0073588E" w:rsidP="00A82732" w:rsidR="008965DC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5D4F33"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D94B46" w:rsidP="008965DC" w:rsidR="00D94B46">
      <w:pPr>
        <w:jc w:val="center"/>
        <w:rPr>
          <w:bCs/>
        </w:rPr>
      </w:pPr>
    </w:p>
    <w:p w:rsidRDefault="00D94B46" w:rsidP="00BF0E2D" w:rsidR="00597A08">
      <w:pPr>
        <w:ind w:firstLine="720"/>
        <w:jc w:val="both"/>
        <w:rPr>
          <w:bCs/>
        </w:rPr>
      </w:pPr>
      <w:r w:rsidRPr="00D94B46">
        <w:rPr>
          <w:bCs/>
        </w:rPr>
        <w:t>Trgovački sud u Rijeci po stečajnoj sutkinji Emi Brdovčak, u stečajnom postupku nad dužnikom KSC d.o.o. Rijeka, u stečaju,  Pionirska 8/A, OIB: 13179312587, kojeg zastupa stečajni upravitelj Ivor Pliskov</w:t>
      </w:r>
      <w:r w:rsidR="00BA6A05">
        <w:rPr>
          <w:bCs/>
        </w:rPr>
        <w:t>ac iz Rijeke, Ivana Dežmana 6, 23</w:t>
      </w:r>
      <w:r w:rsidRPr="00D94B46">
        <w:rPr>
          <w:bCs/>
        </w:rPr>
        <w:t>. listopada 2015.,</w:t>
      </w:r>
    </w:p>
    <w:p w:rsidRDefault="00597A08" w:rsidP="00D94B46" w:rsidR="00597A08" w:rsidRPr="00EF1D21">
      <w:pPr>
        <w:jc w:val="both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BA6A05" w:rsidP="00BF0E2D" w:rsidR="0073588E">
      <w:pPr>
        <w:ind w:firstLine="720"/>
        <w:jc w:val="both"/>
      </w:pPr>
      <w:r>
        <w:t>Stečajnom upravitelju</w:t>
      </w:r>
      <w:r w:rsidR="0046277C">
        <w:t xml:space="preserve"> </w:t>
      </w:r>
      <w:r w:rsidRPr="00BA6A05">
        <w:t>Ivor</w:t>
      </w:r>
      <w:r>
        <w:t>u Pliskov</w:t>
      </w:r>
      <w:r w:rsidRPr="00BA6A05">
        <w:t>c</w:t>
      </w:r>
      <w:r>
        <w:t>u</w:t>
      </w:r>
      <w:r w:rsidRPr="00BA6A05">
        <w:t xml:space="preserve"> iz Rijeke, Ivana Dežmana 6</w:t>
      </w:r>
      <w:r>
        <w:t>, OIB: 33771945074</w:t>
      </w:r>
      <w:r w:rsidR="00597A08">
        <w:t>,</w:t>
      </w:r>
      <w:r w:rsidR="00040192">
        <w:t xml:space="preserve"> </w:t>
      </w:r>
      <w:r w:rsidR="0073588E" w:rsidRPr="00EF1D21">
        <w:t xml:space="preserve">određuje se jednokratna nagrada za poslove obavljene u prethodnom postupku u iznosu </w:t>
      </w:r>
      <w:r w:rsidR="00A972F7" w:rsidRPr="00EF1D21">
        <w:t xml:space="preserve">od </w:t>
      </w:r>
      <w:r>
        <w:t>3.0</w:t>
      </w:r>
      <w:r w:rsidR="00EF1D21" w:rsidRPr="00EF1D21">
        <w:t>00,00 kn 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BA6A05">
        <w:rPr>
          <w:bCs/>
        </w:rPr>
        <w:t xml:space="preserve">25. studenoga 2015. privremenim stečajnim upraviteljem </w:t>
      </w:r>
      <w:r w:rsidR="005D4F33">
        <w:rPr>
          <w:bCs/>
        </w:rPr>
        <w:t>u prethodnom postupku radi utvrđivanja uvjeta za otvaranje stečajnog postupka nad uvo</w:t>
      </w:r>
      <w:r w:rsidR="0046277C">
        <w:rPr>
          <w:bCs/>
        </w:rPr>
        <w:t>dno označenim dužnikom imenovan</w:t>
      </w:r>
      <w:r w:rsidR="005D4F33">
        <w:rPr>
          <w:bCs/>
        </w:rPr>
        <w:t xml:space="preserve"> je </w:t>
      </w:r>
      <w:r w:rsidR="00BA6A05" w:rsidRPr="00BA6A05">
        <w:rPr>
          <w:bCs/>
        </w:rPr>
        <w:t>Ivor Pliskovac iz Rijeke, Ivana Dežmana 6</w:t>
      </w:r>
      <w:r w:rsidR="00BA6A05">
        <w:rPr>
          <w:bCs/>
        </w:rPr>
        <w:t xml:space="preserve">. </w:t>
      </w:r>
    </w:p>
    <w:p w:rsidRDefault="00557BB0" w:rsidP="0073588E" w:rsidR="00AD172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prethodnom postupku </w:t>
      </w:r>
      <w:r w:rsidR="00BA6A05">
        <w:rPr>
          <w:bCs/>
        </w:rPr>
        <w:t>stečajni</w:t>
      </w:r>
      <w:r w:rsidR="005853F3">
        <w:rPr>
          <w:bCs/>
        </w:rPr>
        <w:t xml:space="preserve"> </w:t>
      </w:r>
      <w:r w:rsidR="0073588E" w:rsidRPr="00EF1D21">
        <w:rPr>
          <w:bCs/>
        </w:rPr>
        <w:t>upravitelj</w:t>
      </w:r>
      <w:r w:rsidR="00BA6A05">
        <w:rPr>
          <w:bCs/>
        </w:rPr>
        <w:t xml:space="preserve"> je po nalogu suda podnio</w:t>
      </w:r>
      <w:r w:rsidR="0073588E" w:rsidRPr="00EF1D21">
        <w:rPr>
          <w:bCs/>
        </w:rPr>
        <w:t xml:space="preserve"> </w:t>
      </w:r>
      <w:r>
        <w:rPr>
          <w:bCs/>
        </w:rPr>
        <w:t>I</w:t>
      </w:r>
      <w:r w:rsidR="0073588E" w:rsidRPr="00EF1D21">
        <w:rPr>
          <w:bCs/>
        </w:rPr>
        <w:t>zvješće o</w:t>
      </w:r>
      <w:r w:rsidR="00040192">
        <w:rPr>
          <w:bCs/>
        </w:rPr>
        <w:t xml:space="preserve"> </w:t>
      </w:r>
      <w:r w:rsidR="00981BC2">
        <w:rPr>
          <w:bCs/>
        </w:rPr>
        <w:t xml:space="preserve">gospodarsko – financijskom stanju dužnika </w:t>
      </w:r>
      <w:r w:rsidR="00597A08">
        <w:rPr>
          <w:bCs/>
        </w:rPr>
        <w:t>sa mišljenjem o tome postoji li razlog za otvaranje stečajnog</w:t>
      </w:r>
      <w:r w:rsidR="00BA6A05">
        <w:rPr>
          <w:bCs/>
        </w:rPr>
        <w:t xml:space="preserve"> postupka nad dužnikom (list 38 do 46</w:t>
      </w:r>
      <w:r w:rsidR="00040192">
        <w:rPr>
          <w:bCs/>
        </w:rPr>
        <w:t xml:space="preserve"> spisa)</w:t>
      </w:r>
      <w:r w:rsidR="00BA6A05">
        <w:rPr>
          <w:bCs/>
        </w:rPr>
        <w:t xml:space="preserve"> te je pristupio ročištu određeno</w:t>
      </w:r>
      <w:r w:rsidR="005853F3">
        <w:rPr>
          <w:bCs/>
        </w:rPr>
        <w:t xml:space="preserve">m radi </w:t>
      </w:r>
      <w:r w:rsidR="0030329E">
        <w:rPr>
          <w:bCs/>
        </w:rPr>
        <w:t xml:space="preserve">izjašnjenja o prijedlogu </w:t>
      </w:r>
      <w:r w:rsidR="00D83E88">
        <w:rPr>
          <w:bCs/>
        </w:rPr>
        <w:t xml:space="preserve">i rasprave o uvjetima </w:t>
      </w:r>
      <w:r w:rsidR="005853F3">
        <w:rPr>
          <w:bCs/>
        </w:rPr>
        <w:t>za otvaranje stečajnog postupka</w:t>
      </w:r>
      <w:r w:rsidR="00D83E88">
        <w:rPr>
          <w:bCs/>
        </w:rPr>
        <w:t xml:space="preserve"> (28. siječnja 2015.).</w:t>
      </w:r>
    </w:p>
    <w:p w:rsidRDefault="0073588E" w:rsidP="0073588E" w:rsidR="005853F3">
      <w:pPr>
        <w:jc w:val="both"/>
        <w:rPr>
          <w:bCs/>
        </w:rPr>
      </w:pPr>
      <w:r w:rsidRPr="00EF1D21">
        <w:rPr>
          <w:bCs/>
        </w:rPr>
        <w:t xml:space="preserve">             </w:t>
      </w:r>
      <w:r w:rsidR="0046277C">
        <w:rPr>
          <w:bCs/>
        </w:rPr>
        <w:t xml:space="preserve">Sud je </w:t>
      </w:r>
      <w:r w:rsidRPr="00EF1D21">
        <w:rPr>
          <w:bCs/>
        </w:rPr>
        <w:t>odredi</w:t>
      </w:r>
      <w:r w:rsidR="00D83E88">
        <w:rPr>
          <w:bCs/>
        </w:rPr>
        <w:t>o stečajnom</w:t>
      </w:r>
      <w:r w:rsidR="0046277C">
        <w:rPr>
          <w:bCs/>
        </w:rPr>
        <w:t xml:space="preserve"> upravi</w:t>
      </w:r>
      <w:r w:rsidR="00D83E88">
        <w:rPr>
          <w:bCs/>
        </w:rPr>
        <w:t>telju</w:t>
      </w:r>
      <w:r w:rsidRPr="00EF1D21">
        <w:rPr>
          <w:bCs/>
        </w:rPr>
        <w:t xml:space="preserve"> jednokratnu nagradu za rad u prethodnom postupku. Pri određivanju visine nagrade </w:t>
      </w:r>
      <w:r w:rsidR="0046277C">
        <w:rPr>
          <w:bCs/>
        </w:rPr>
        <w:t xml:space="preserve">sud je </w:t>
      </w:r>
      <w:r w:rsidRPr="00EF1D21">
        <w:rPr>
          <w:bCs/>
        </w:rPr>
        <w:t>vodi</w:t>
      </w:r>
      <w:r w:rsidR="0046277C">
        <w:rPr>
          <w:bCs/>
        </w:rPr>
        <w:t xml:space="preserve">o </w:t>
      </w:r>
      <w:r w:rsidRPr="00EF1D21">
        <w:rPr>
          <w:bCs/>
        </w:rPr>
        <w:t xml:space="preserve">računa o obujmu poslova, radu i uloženom trudu </w:t>
      </w:r>
      <w:r w:rsidR="00D83E88">
        <w:rPr>
          <w:bCs/>
        </w:rPr>
        <w:t>stečajnog upravitelja</w:t>
      </w:r>
      <w:r w:rsidRPr="00EF1D21">
        <w:rPr>
          <w:bCs/>
        </w:rPr>
        <w:t>.</w:t>
      </w:r>
    </w:p>
    <w:p w:rsidRDefault="0073588E" w:rsidP="0073588E" w:rsidR="0073588E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557BB0">
        <w:t xml:space="preserve">Slijedom navedenog, </w:t>
      </w:r>
      <w:r w:rsidR="00D201E2" w:rsidRPr="00EF1D21">
        <w:t>a na temelju</w:t>
      </w:r>
      <w:r w:rsidR="00557BB0">
        <w:t xml:space="preserve"> odredbe </w:t>
      </w:r>
      <w:r w:rsidR="00D201E2" w:rsidRPr="00EF1D21">
        <w:t xml:space="preserve">čl. </w:t>
      </w:r>
      <w:smartTag w:element="metricconverter" w:uri="urn:schemas-microsoft-com:office:smarttags">
        <w:smartTagPr>
          <w:attr w:val="17. st" w:name="ProductID"/>
        </w:smartTagPr>
        <w:r w:rsidR="00D201E2" w:rsidRPr="00EF1D21">
          <w:t>17. st</w:t>
        </w:r>
      </w:smartTag>
      <w:r w:rsidR="00981BC2">
        <w:t>. 1. t. 6. te</w:t>
      </w:r>
      <w:r w:rsidR="00D201E2" w:rsidRPr="00EF1D21">
        <w:t xml:space="preserve"> čl</w:t>
      </w:r>
      <w:r w:rsidR="00C741AF" w:rsidRPr="00EF1D21">
        <w:t>.</w:t>
      </w:r>
      <w:r w:rsidR="00D201E2" w:rsidRPr="00EF1D21">
        <w:t xml:space="preserve"> 29.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 w:rsidR="00557BB0">
        <w:rPr>
          <w:bCs/>
        </w:rPr>
        <w:t>"</w:t>
      </w:r>
      <w:r w:rsidR="00D870D8" w:rsidRPr="00EF1D21">
        <w:rPr>
          <w:bCs/>
        </w:rPr>
        <w:t>N</w:t>
      </w:r>
      <w:r w:rsidR="00AD1726">
        <w:rPr>
          <w:bCs/>
        </w:rPr>
        <w:t>arodne novine" broj</w:t>
      </w:r>
      <w:r w:rsidR="00557BB0">
        <w:rPr>
          <w:bCs/>
        </w:rPr>
        <w:t xml:space="preserve"> </w:t>
      </w:r>
      <w:r w:rsidR="00D870D8" w:rsidRPr="00EF1D21">
        <w:rPr>
          <w:bCs/>
        </w:rPr>
        <w:t>44/96, 29/99, 129/00, 123/03, 82/06, 116/10, 25/12 i 133/12</w:t>
      </w:r>
      <w:r w:rsidR="00AD1726">
        <w:rPr>
          <w:bCs/>
        </w:rPr>
        <w:t>; dalje: SZ</w:t>
      </w:r>
      <w:r w:rsidR="00D870D8" w:rsidRPr="00EF1D21">
        <w:rPr>
          <w:bCs/>
        </w:rPr>
        <w:t>)</w:t>
      </w:r>
      <w:r w:rsidR="00557BB0">
        <w:rPr>
          <w:bCs/>
        </w:rPr>
        <w:t xml:space="preserve"> i čl. 7. st. 1. Uredbe o kriterijima i načinu obračuna i plaćanja nagrada stečajnim upraviteljim</w:t>
      </w:r>
      <w:r w:rsidR="0030329E">
        <w:rPr>
          <w:bCs/>
        </w:rPr>
        <w:t>a ("Narodne novine" br. 189/03)</w:t>
      </w:r>
      <w:r w:rsidR="00D201E2" w:rsidRPr="00EF1D21">
        <w:t xml:space="preserve"> riješ</w:t>
      </w:r>
      <w:r w:rsidR="00557BB0">
        <w:t>eno je</w:t>
      </w:r>
      <w:r w:rsidR="00D201E2" w:rsidRPr="00EF1D21">
        <w:t xml:space="preserve"> kao u</w:t>
      </w:r>
      <w:r w:rsidR="00981BC2">
        <w:t xml:space="preserve"> izreci</w:t>
      </w:r>
      <w:r w:rsidR="00AD1726">
        <w:t xml:space="preserve"> ovog rješenja</w:t>
      </w:r>
      <w:r w:rsidR="00D201E2" w:rsidRPr="00EF1D21">
        <w:t>.</w:t>
      </w:r>
    </w:p>
    <w:p w:rsidRDefault="00557BB0" w:rsidP="0073588E" w:rsidR="00557BB0">
      <w:pPr>
        <w:jc w:val="both"/>
      </w:pPr>
    </w:p>
    <w:p w:rsidRDefault="00D83E88" w:rsidP="0073588E" w:rsidR="0073588E" w:rsidRPr="00EF1D21">
      <w:pPr>
        <w:jc w:val="center"/>
      </w:pPr>
      <w:r>
        <w:t>U Rijeci 23. listopada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AD1726" w:rsidP="00AD1726" w:rsidR="00AD1726">
      <w:r>
        <w:t>UPUTA O PRAVNOM LIJEKU:</w:t>
      </w:r>
    </w:p>
    <w:p w:rsidRDefault="00AD1726" w:rsidP="00D9378A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BF0E2D" w:rsidP="00AD1726" w:rsidR="00BF0E2D"/>
    <w:p w:rsidRDefault="00BF0E2D" w:rsidP="00AD1726" w:rsidR="00BF0E2D"/>
    <w:p w:rsidRDefault="00AD1726" w:rsidP="00AD1726" w:rsidR="00AD1726">
      <w:r>
        <w:t>DNA</w:t>
      </w:r>
    </w:p>
    <w:p w:rsidRDefault="00D83E88" w:rsidP="005853F3" w:rsidR="00AD1726">
      <w:r>
        <w:t>-</w:t>
      </w:r>
      <w:r>
        <w:tab/>
        <w:t>st. upravitelju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D83E88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BF0E2D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405" w:rsidR="00A71405">
      <w:r>
        <w:separator/>
      </w:r>
    </w:p>
  </w:endnote>
  <w:endnote w:id="0" w:type="continuationSeparator">
    <w:p w:rsidRDefault="00A71405" w:rsidR="00A71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9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405" w:rsidR="00A71405">
      <w:r>
        <w:separator/>
      </w:r>
    </w:p>
  </w:footnote>
  <w:footnote w:id="0" w:type="continuationSeparator">
    <w:p w:rsidRDefault="00A71405" w:rsidR="00A71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E2D" w:rsidP="00BF0E2D" w:rsidR="00BF0E2D">
    <w:pPr>
      <w:pStyle w:val="Zaglavlje"/>
      <w:jc w:val="right"/>
    </w:pPr>
    <w:r>
      <w:t>8 St-306/14-49</w:t>
    </w:r>
  </w:p>
  <w:p w:rsidRDefault="00D94B46" w:rsidR="00D94B46">
    <w:pPr>
      <w:pStyle w:val="Zaglavlje"/>
    </w:pP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732" w:rsidP="00A45EAD" w:rsidR="00A8273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82732" w:rsidP="00210E4E" w:rsidR="00A82732" w:rsidRPr="00A82732">
    <w:pPr>
      <w:rPr>
        <w:sz w:val="20"/>
        <w:szCs w:val="20"/>
      </w:rPr>
    </w:pPr>
    <w:r w:rsidRPr="00A82732">
      <w:rPr>
        <w:rFonts w:eastAsia="MS Mincho"/>
        <w:sz w:val="20"/>
        <w:szCs w:val="20"/>
      </w:rPr>
      <w:t>REPUBLIKA HRVATSKA</w:t>
    </w:r>
  </w:p>
  <w:p w:rsidRDefault="00A82732" w:rsidP="00210E4E" w:rsidR="00A82732" w:rsidRPr="00A82732">
    <w:pPr>
      <w:rPr>
        <w:sz w:val="20"/>
        <w:szCs w:val="20"/>
      </w:rPr>
    </w:pPr>
    <w:r w:rsidRPr="00A82732">
      <w:rPr>
        <w:rFonts w:eastAsia="MS Mincho"/>
        <w:sz w:val="20"/>
        <w:szCs w:val="20"/>
      </w:rPr>
      <w:t>TRGOVAČKI SUD U RIJECI</w:t>
    </w:r>
  </w:p>
  <w:p w:rsidRDefault="00A82732" w:rsidP="00A45EAD" w:rsidR="00A82732" w:rsidRPr="00A82732">
    <w:pPr>
      <w:rPr>
        <w:rFonts w:eastAsia="MS Mincho"/>
        <w:sz w:val="20"/>
        <w:szCs w:val="20"/>
      </w:rPr>
    </w:pPr>
    <w:r w:rsidRPr="00A8273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91C72"/>
    <w:rsid w:val="001C05C1"/>
    <w:rsid w:val="001D5070"/>
    <w:rsid w:val="00205A06"/>
    <w:rsid w:val="00274354"/>
    <w:rsid w:val="002D3728"/>
    <w:rsid w:val="002F7CA3"/>
    <w:rsid w:val="0030329E"/>
    <w:rsid w:val="00327862"/>
    <w:rsid w:val="003A38C8"/>
    <w:rsid w:val="003B2888"/>
    <w:rsid w:val="003C151A"/>
    <w:rsid w:val="00424E14"/>
    <w:rsid w:val="0046277C"/>
    <w:rsid w:val="004D7F97"/>
    <w:rsid w:val="00503DB5"/>
    <w:rsid w:val="00506782"/>
    <w:rsid w:val="00543BE2"/>
    <w:rsid w:val="00544474"/>
    <w:rsid w:val="00557BB0"/>
    <w:rsid w:val="005808F8"/>
    <w:rsid w:val="005853F3"/>
    <w:rsid w:val="00597A08"/>
    <w:rsid w:val="005D4F33"/>
    <w:rsid w:val="005D65C4"/>
    <w:rsid w:val="00605FD5"/>
    <w:rsid w:val="006155DB"/>
    <w:rsid w:val="00681D35"/>
    <w:rsid w:val="00684993"/>
    <w:rsid w:val="00694C9F"/>
    <w:rsid w:val="006D296C"/>
    <w:rsid w:val="0070493E"/>
    <w:rsid w:val="0073588E"/>
    <w:rsid w:val="00796152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71405"/>
    <w:rsid w:val="00A82732"/>
    <w:rsid w:val="00A972F7"/>
    <w:rsid w:val="00AD1726"/>
    <w:rsid w:val="00AF3BFB"/>
    <w:rsid w:val="00B029EF"/>
    <w:rsid w:val="00B20414"/>
    <w:rsid w:val="00B649AB"/>
    <w:rsid w:val="00BA6A05"/>
    <w:rsid w:val="00BF0E2D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3E88"/>
    <w:rsid w:val="00D85CF8"/>
    <w:rsid w:val="00D870D8"/>
    <w:rsid w:val="00D9378A"/>
    <w:rsid w:val="00D94B46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2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St-306/2014</izvorni_sadrzaj>
    <derivirana_varijabla naziv="DomainObject.Predmet.OznakaBroj_1">St-306/2014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KSC d.o.o.  Rijeka</izvorni_sadrzaj>
    <derivirana_varijabla naziv="DomainObject.Predmet.ProtustrankaFormated_1">  KSC d.o.o.  Rijeka</derivirana_varijabla>
  </DomainObject.Predmet.ProtustrankaFormated>
  <DomainObject.Predmet.ProtustrankaFormatedOIB>
    <izvorni_sadrzaj>  KSC d.o.o.  Rijeka, OIB 13179312587</izvorni_sadrzaj>
    <derivirana_varijabla naziv="DomainObject.Predmet.ProtustrankaFormatedOIB_1">  KSC d.o.o.  Rijeka, OIB 13179312587</derivirana_varijabla>
  </DomainObject.Predmet.ProtustrankaFormatedOIB>
  <DomainObject.Predmet.ProtustrankaFormatedWithAdress>
    <izvorni_sadrzaj> KSC d.o.o.  Rijeka, Pionirska 8a, 51000 Rijeka</izvorni_sadrzaj>
    <derivirana_varijabla naziv="DomainObject.Predmet.ProtustrankaFormatedWithAdress_1"> KSC d.o.o.  Rijeka, Pionirska 8a, 51000 Rijeka</derivirana_varijabla>
  </DomainObject.Predmet.ProtustrankaFormatedWithAdress>
  <DomainObject.Predmet.ProtustrankaFormatedWithAdressOIB>
    <izvorni_sadrzaj> KSC d.o.o.  Rijeka, OIB 13179312587, Pionirska 8a, 51000 Rijeka</izvorni_sadrzaj>
    <derivirana_varijabla naziv="DomainObject.Predmet.ProtustrankaFormatedWithAdressOIB_1"> KSC d.o.o.  Rijeka, OIB 13179312587, Pionirska 8a, 51000 Rijeka</derivirana_varijabla>
  </DomainObject.Predmet.ProtustrankaFormatedWithAdressOIB>
  <DomainObject.Predmet.ProtustrankaWithAdress>
    <izvorni_sadrzaj>KSC d.o.o.  Rijeka Pionirska 8a, 51000 Rijeka</izvorni_sadrzaj>
    <derivirana_varijabla naziv="DomainObject.Predmet.ProtustrankaWithAdress_1">KSC d.o.o.  Rijeka Pionirska 8a, 51000 Rijeka</derivirana_varijabla>
  </DomainObject.Predmet.ProtustrankaWithAdress>
  <DomainObject.Predmet.ProtustrankaWithAdressOIB>
    <izvorni_sadrzaj>KSC d.o.o.  Rijeka, OIB 13179312587, Pionirska 8a, 51000 Rijeka</izvorni_sadrzaj>
    <derivirana_varijabla naziv="DomainObject.Predmet.ProtustrankaWithAdressOIB_1">KSC d.o.o.  Rijeka, OIB 13179312587, Pionirska 8a, 51000 Rijeka</derivirana_varijabla>
  </DomainObject.Predmet.ProtustrankaWithAdressOIB>
  <DomainObject.Predmet.ProtustrankaNazivFormated>
    <izvorni_sadrzaj>KSC d.o.o.  Rijeka</izvorni_sadrzaj>
    <derivirana_varijabla naziv="DomainObject.Predmet.ProtustrankaNazivFormated_1">KSC d.o.o.  Rijeka</derivirana_varijabla>
  </DomainObject.Predmet.ProtustrankaNazivFormated>
  <DomainObject.Predmet.ProtustrankaNazivFormatedOIB>
    <izvorni_sadrzaj>KSC d.o.o.  Rijeka, OIB 13179312587</izvorni_sadrzaj>
    <derivirana_varijabla naziv="DomainObject.Predmet.ProtustrankaNazivFormatedOIB_1">KSC d.o.o.  Rijeka, OIB 13179312587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 zastupanog po punomoćniku Županijsko državno odvjetništvo u Rijeci</izvorni_sadrzaj>
    <derivirana_varijabla naziv="DomainObject.Predmet.StrankaFormatedOIB_1">  REPUBLIKA HRVATSKA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 zastupanog po punomoćniku Županijsko državno odvjetništvo u Rijeci</izvorni_sadrzaj>
    <derivirana_varijabla naziv="DomainObject.Predmet.StrankaFormatedWithAdressOIB_1"> REPUBLIKA HRVATSKA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 zastupanog po punomoćniku Županijsko državno odvjetništvo u Rijeci</item>
    </izvorni_sadrzaj>
    <derivirana_varijabla naziv="DomainObject.Predmet.StrankaListFormatedOIB_1">
      <item>REPUBLIKA HRVATSKA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 zastupanog po punomoćniku Županijsko državno odvjetništvo u Rijeci</item>
    </izvorni_sadrzaj>
    <derivirana_varijabla naziv="DomainObject.Predmet.StrankaListFormatedWithAdressOIB_1">
      <item>REPUBLIKA HRVATSKA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KSC d.o.o.  Rijeka</item>
    </izvorni_sadrzaj>
    <derivirana_varijabla naziv="DomainObject.Predmet.ProtuStrankaListFormated_1">
      <item>KSC d.o.o.  Rijeka</item>
    </derivirana_varijabla>
  </DomainObject.Predmet.ProtuStrankaListFormated>
  <DomainObject.Predmet.ProtuStrankaListFormatedOIB>
    <izvorni_sadrzaj>
      <item>KSC d.o.o.  Rijeka, OIB 13179312587</item>
    </izvorni_sadrzaj>
    <derivirana_varijabla naziv="DomainObject.Predmet.ProtuStrankaListFormatedOIB_1">
      <item>KSC d.o.o.  Rijeka, OIB 13179312587</item>
    </derivirana_varijabla>
  </DomainObject.Predmet.ProtuStrankaListFormatedOIB>
  <DomainObject.Predmet.ProtuStrankaListFormatedWithAdress>
    <izvorni_sadrzaj>
      <item>KSC d.o.o.  Rijeka, Pionirska 8a, 51000 Rijeka</item>
    </izvorni_sadrzaj>
    <derivirana_varijabla naziv="DomainObject.Predmet.ProtuStrankaListFormatedWithAdress_1">
      <item>KSC d.o.o.  Rijeka, Pionirska 8a, 51000 Rijeka</item>
    </derivirana_varijabla>
  </DomainObject.Predmet.ProtuStrankaListFormatedWithAdress>
  <DomainObject.Predmet.ProtuStrankaListFormatedWithAdressOIB>
    <izvorni_sadrzaj>
      <item>KSC d.o.o.  Rijeka, OIB 13179312587, Pionirska 8a, 51000 Rijeka</item>
    </izvorni_sadrzaj>
    <derivirana_varijabla naziv="DomainObject.Predmet.ProtuStrankaListFormatedWithAdressOIB_1">
      <item>KSC d.o.o.  Rijeka, OIB 13179312587, Pionirska 8a, 51000 Rijeka</item>
    </derivirana_varijabla>
  </DomainObject.Predmet.ProtuStrankaListFormatedWithAdressOIB>
  <DomainObject.Predmet.ProtuStrankaListNazivFormated>
    <izvorni_sadrzaj>
      <item>KSC d.o.o.  Rijeka</item>
    </izvorni_sadrzaj>
    <derivirana_varijabla naziv="DomainObject.Predmet.ProtuStrankaListNazivFormated_1">
      <item>KSC d.o.o.  Rijeka</item>
    </derivirana_varijabla>
  </DomainObject.Predmet.ProtuStrankaListNazivFormated>
  <DomainObject.Predmet.ProtuStrankaListNazivFormatedOIB>
    <izvorni_sadrzaj>
      <item>KSC d.o.o.  Rijeka, OIB 13179312587</item>
    </izvorni_sadrzaj>
    <derivirana_varijabla naziv="DomainObject.Predmet.ProtuStrankaListNazivFormatedOIB_1">
      <item>KSC d.o.o.  Rijeka, OIB 13179312587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Cvetko Šavron</item>
      <item>Ivor Pliskovac</item>
    </izvorni_sadrzaj>
    <derivirana_varijabla naziv="DomainObject.Predmet.OstaliListFormated_1">
      <item>Županijsko državno odvjetništvo u Rijeci punomoćnik sudionika u postupku REPUBLIKA HRVATSKA</item>
      <item>Cvetko Šavron</item>
      <item>Ivor Pliskovac</item>
    </derivirana_varijabla>
  </DomainObject.Predmet.OstaliListFormated>
  <DomainObject.Predmet.OstaliListFormatedOIB>
    <izvorni_sadrzaj>
      <item>Županijsko državno odvjetništvo u Rijeci punomoćnik sudionika u postupku REPUBLIKA HRVATSKA</item>
      <item>Cvetko Šavron, OIB 50550452356</item>
      <item>Ivor Pliskovac, OIB 33771945074</item>
    </izvorni_sadrzaj>
    <derivirana_varijabla naziv="DomainObject.Predmet.OstaliListFormatedOIB_1">
      <item>Županijsko državno odvjetništvo u Rijeci punomoćnik sudionika u postupku REPUBLIKA HRVATSKA</item>
      <item>Cvetko Šavron, OIB 50550452356</item>
      <item>Ivor Pliskovac, OIB 33771945074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</izvorni_sadrzaj>
    <derivirana_varijabla naziv="DomainObject.Predmet.OstaliListFormatedWithAdress_1">
      <item>Županijsko državno odvjetništvo u Rijeci, Frana Kurelca bb, 51000 Rijeka punomoćnik sudionika u postupku REPUBLIKA HRVATSKA</item>
      <item>Cvetko Šavron, Pionirska 8a, 51000 Rijeka</item>
      <item>Ivor Pliskovac, Ivana Dežmana 6, 51000 Rijeka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Cvetko Šavron, OIB 50550452356, Pionirska 8a, 51000 Rijeka</item>
      <item>Ivor Pliskovac, OIB 33771945074, Ivana Dežmana 6, 51000 Rijeka</item>
    </derivirana_varijabla>
  </DomainObject.Predmet.OstaliListFormatedWithAdressOIB>
  <DomainObject.Predmet.OstaliListNazivFormated>
    <izvorni_sadrzaj>
      <item>Županijsko državno odvjetništvo u Rijeci</item>
      <item>Cvetko Šavron</item>
      <item>Ivor Pliskovac</item>
    </izvorni_sadrzaj>
    <derivirana_varijabla naziv="DomainObject.Predmet.OstaliListNazivFormated_1">
      <item>Županijsko državno odvjetništvo u Rijeci</item>
      <item>Cvetko Šavron</item>
      <item>Ivor Pliskovac</item>
    </derivirana_varijabla>
  </DomainObject.Predmet.OstaliListNazivFormated>
  <DomainObject.Predmet.OstaliListNazivFormatedOIB>
    <izvorni_sadrzaj>
      <item>Županijsko državno odvjetništvo u Rijeci</item>
      <item>Cvetko Šavron, OIB 50550452356</item>
      <item>Ivor Pliskovac, OIB 33771945074</item>
    </izvorni_sadrzaj>
    <derivirana_varijabla naziv="DomainObject.Predmet.OstaliListNazivFormatedOIB_1">
      <item>Županijsko državno odvjetništvo u Rijeci</item>
      <item>Cvetko Šavron, OIB 50550452356</item>
      <item>Ivor Pliskovac, OIB 33771945074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KSC d.o.o.  Rijeka</izvorni_sadrzaj>
    <derivirana_varijabla naziv="DomainObject.Predmet.ProtustrankaIDrugi_1">KSC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KSC d.o.o.  Rijeka, OIB 13179312587, Pionirska 8a, 51000 Rijeka</izvorni_sadrzaj>
    <derivirana_varijabla naziv="DomainObject.Predmet.ProtustrankaIDrugiAdressOIB_1">KSC d.o.o.  Rijeka, OIB 13179312587, Pionirska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KSC d.o.o.  Rijeka</item>
      <item>Županijsko državno odvjetništvo u Rijeci</item>
      <item>Cvetko Šavron</item>
      <item>Ivor Pliskovac</item>
    </izvorni_sadrzaj>
    <derivirana_varijabla naziv="DomainObject.Predmet.SudioniciListNaziv_1">
      <item>REPUBLIKA HRVATSKA</item>
      <item>KSC d.o.o.  Rijeka</item>
      <item>Županijsko državno odvjetništvo u Rijeci</item>
      <item>Cvetko Šavron</item>
      <item>Ivor Pliskovac</item>
    </derivirana_varijabla>
  </DomainObject.Predmet.SudioniciListNaziv>
  <DomainObject.Predmet.SudioniciListAdressOIB>
    <izvorni_sadrzaj>
      <item>REPUBLIKA HRVATSKA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</izvorni_sadrzaj>
    <derivirana_varijabla naziv="DomainObject.Predmet.SudioniciListAdressOIB_1">
      <item>REPUBLIKA HRVATSKA</item>
      <item>KSC d.o.o.  Rijeka, OIB 13179312587, Pionirska 8a,51000 Rijeka</item>
      <item>Županijsko državno odvjetništvo u Rijeci, Frana Kurelca bb,51000 Rijeka</item>
      <item>Cvetko Šavron, OIB 50550452356, Pionirska 8a,51000 Rijeka</item>
      <item>Ivor Pliskovac, OIB 33771945074, Ivana Dežmana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13179312587</item>
      <item>, OIB null</item>
      <item>, OIB 50550452356</item>
      <item>, OIB 33771945074</item>
    </izvorni_sadrzaj>
    <derivirana_varijabla naziv="DomainObject.Predmet.SudioniciListNazivOIB_1">
      <item>, OIB null</item>
      <item>, OIB 13179312587</item>
      <item>, OIB null</item>
      <item>, OIB 50550452356</item>
      <item>, OIB 33771945074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339</properties:Words>
  <properties:Characters>1749</properties:Characters>
  <properties:Lines>52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2015-10-23T13:01:00Z</dcterms:created>
  <dc:creator>M San Grupa</dc:creator>
  <cp:lastModifiedBy>Renata Valić</cp:lastModifiedBy>
  <cp:lastPrinted>2015-10-26T08:00:00Z</cp:lastPrinted>
  <dcterms:modified xmlns:xsi="http://www.w3.org/2001/XMLSchema-instance" xsi:type="dcterms:W3CDTF">2015-10-26T08:08:00Z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