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e558" w14:paraId="2a0e558" w:rsidRDefault="00E9124A" w:rsidP="00910611" w:rsidR="00E912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24A" w:rsidP="00910611" w:rsidR="00E9124A">
      <w:r>
        <w:rPr>
          <w:rFonts w:eastAsia="MS Mincho"/>
        </w:rPr>
        <w:t>REPUBLIKA HRVATSKA</w:t>
      </w:r>
    </w:p>
    <w:p w:rsidRDefault="00E9124A" w:rsidP="00910611" w:rsidR="00E9124A">
      <w:r>
        <w:rPr>
          <w:rFonts w:eastAsia="MS Mincho"/>
        </w:rPr>
        <w:t>TRGOVAČKI SUD U RIJECI</w:t>
      </w:r>
    </w:p>
    <w:p w:rsidRDefault="00E9124A" w:rsidR="00E912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E9124A" w:rsidP="0005272A" w:rsidR="00E9124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F7591D" w:rsidRPr="00F7591D">
        <w:rPr>
          <w:bCs/>
        </w:rPr>
        <w:t>HP GRADNJA</w:t>
      </w:r>
      <w:r w:rsidR="00F7591D" w:rsidRPr="00F7591D">
        <w:t xml:space="preserve"> društvo s ograničenom odgovornošću za građevinarstvo, trgovinu i usluge Njivice, Omladinska 16</w:t>
      </w:r>
      <w:r w:rsidR="009D582A" w:rsidRPr="00F7591D">
        <w:t xml:space="preserve">, OIB: </w:t>
      </w:r>
      <w:r w:rsidR="00F7591D" w:rsidRPr="00F7591D">
        <w:t>62275869985</w:t>
      </w:r>
      <w:r w:rsidR="00D2533C" w:rsidRPr="00F7591D">
        <w:t>, MBS:</w:t>
      </w:r>
      <w:r w:rsidR="007F6C17" w:rsidRPr="00F7591D">
        <w:t xml:space="preserve"> </w:t>
      </w:r>
      <w:r w:rsidR="00F7591D" w:rsidRPr="00F7591D">
        <w:t>040334648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F7591D" w:rsidRPr="00F7591D">
        <w:rPr>
          <w:bCs/>
        </w:rPr>
        <w:t>HP GRADNJA</w:t>
      </w:r>
      <w:r w:rsidR="00F7591D" w:rsidRPr="00F7591D">
        <w:t xml:space="preserve"> društvo s ograničenom odgovornošću za građevinarstvo, trgovinu i usluge Njivice, Omladinska 16, OIB: 62275869985, MBS: 040334648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F7591D">
        <w:t xml:space="preserve">Naređuje se osobi ovlaštenoj za zastupanje dužnika </w:t>
      </w:r>
      <w:r w:rsidR="00F7591D" w:rsidRPr="00F7591D">
        <w:t xml:space="preserve">Karmen Benić, OIB: 28555478107, Sroki, Donji Sroki 10/A </w:t>
      </w:r>
      <w:r w:rsidRPr="00F7591D">
        <w:t xml:space="preserve">u roku od osam dana preda sudu pisano izviješće o financijsko </w:t>
      </w:r>
      <w:r w:rsidRPr="00321737">
        <w:t xml:space="preserve">– </w:t>
      </w:r>
      <w:r w:rsidRPr="008C5374">
        <w:t xml:space="preserve">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7591D">
        <w:rPr>
          <w:bCs/>
        </w:rPr>
        <w:t>10</w:t>
      </w:r>
      <w:r w:rsidR="00F73CF1">
        <w:rPr>
          <w:bCs/>
        </w:rPr>
        <w:t>,</w:t>
      </w:r>
      <w:r w:rsidR="00F7591D"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DC675D">
        <w:t>17</w:t>
      </w:r>
      <w:r w:rsidR="009C31BC">
        <w:t>. veljače</w:t>
      </w:r>
      <w:r w:rsidR="00F45D41">
        <w:t xml:space="preserve"> 2017</w:t>
      </w:r>
      <w:r>
        <w:t xml:space="preserve">. godine podnijela ovome sudu prijedlog za otvaranje stečajnog postupka nad dužnikom </w:t>
      </w:r>
      <w:r w:rsidR="00F7591D" w:rsidRPr="00F7591D">
        <w:rPr>
          <w:bCs/>
        </w:rPr>
        <w:t>HP GRADNJA</w:t>
      </w:r>
      <w:r w:rsidR="00F7591D" w:rsidRPr="00F7591D">
        <w:t xml:space="preserve"> društvo s ograničenom odgovornošću za građevinarstvo, trgovinu i usluge Njivice, Omladinska 16, OIB: 62275869985, MBS: 040334648</w:t>
      </w:r>
      <w:r w:rsidR="0032173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DC675D">
        <w:t>14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DC675D">
        <w:t>118.653,06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321737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09D" w:rsidP="0005272A" w:rsidR="004F309D">
      <w:r>
        <w:separator/>
      </w:r>
    </w:p>
  </w:endnote>
  <w:endnote w:id="0" w:type="continuationSeparator">
    <w:p w:rsidRDefault="004F309D" w:rsidP="0005272A" w:rsidR="004F3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24A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09D" w:rsidP="0005272A" w:rsidR="004F309D">
      <w:r>
        <w:separator/>
      </w:r>
    </w:p>
  </w:footnote>
  <w:footnote w:id="0" w:type="continuationSeparator">
    <w:p w:rsidRDefault="004F309D" w:rsidP="0005272A" w:rsidR="004F3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F7591D">
      <w:t>1</w:t>
    </w:r>
    <w:r w:rsidR="00321737">
      <w:t>0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60931"/>
    <w:rsid w:val="001F42F8"/>
    <w:rsid w:val="002321CC"/>
    <w:rsid w:val="002578CF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309D"/>
    <w:rsid w:val="004F6C16"/>
    <w:rsid w:val="00520689"/>
    <w:rsid w:val="00572A9F"/>
    <w:rsid w:val="00627E0F"/>
    <w:rsid w:val="006328D9"/>
    <w:rsid w:val="00656565"/>
    <w:rsid w:val="00673040"/>
    <w:rsid w:val="006F39A2"/>
    <w:rsid w:val="0076139A"/>
    <w:rsid w:val="007B6D04"/>
    <w:rsid w:val="007D60F7"/>
    <w:rsid w:val="007F6C17"/>
    <w:rsid w:val="00836506"/>
    <w:rsid w:val="008779A7"/>
    <w:rsid w:val="008C5374"/>
    <w:rsid w:val="0090521B"/>
    <w:rsid w:val="00942A0F"/>
    <w:rsid w:val="009C31BC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518D1"/>
    <w:rsid w:val="00E9124A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24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24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24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24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24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24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24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24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GRADNJA d.o.o.</izvorni_sadrzaj>
    <derivirana_varijabla naziv="DomainObject.Predmet.ProtustrankaFormated_1">  HP GRADNJA d.o.o.</derivirana_varijabla>
  </DomainObject.Predmet.ProtustrankaFormated>
  <DomainObject.Predmet.ProtustrankaFormatedOIB>
    <izvorni_sadrzaj>  HP GRADNJA d.o.o., OIB 62275869985</izvorni_sadrzaj>
    <derivirana_varijabla naziv="DomainObject.Predmet.ProtustrankaFormatedOIB_1">  HP GRADNJA d.o.o., OIB 62275869985</derivirana_varijabla>
  </DomainObject.Predmet.ProtustrankaFormatedOIB>
  <DomainObject.Predmet.ProtustrankaFormatedWithAdress>
    <izvorni_sadrzaj> HP GRADNJA d.o.o., Omladinska 16, 51512 Njivice</izvorni_sadrzaj>
    <derivirana_varijabla naziv="DomainObject.Predmet.ProtustrankaFormatedWithAdress_1"> HP GRADNJA d.o.o., Omladinska 16, 51512 Njivice</derivirana_varijabla>
  </DomainObject.Predmet.ProtustrankaFormatedWithAdress>
  <DomainObject.Predmet.ProtustrankaFormatedWithAdressOIB>
    <izvorni_sadrzaj> HP GRADNJA d.o.o., OIB 62275869985, Omladinska 16, 51512 Njivice</izvorni_sadrzaj>
    <derivirana_varijabla naziv="DomainObject.Predmet.ProtustrankaFormatedWithAdressOIB_1"> HP GRADNJA d.o.o., OIB 62275869985, Omladinska 16, 51512 Njivice</derivirana_varijabla>
  </DomainObject.Predmet.ProtustrankaFormatedWithAdressOIB>
  <DomainObject.Predmet.ProtustrankaWithAdress>
    <izvorni_sadrzaj>HP GRADNJA d.o.o. Omladinska 16, 51512 Njivice</izvorni_sadrzaj>
    <derivirana_varijabla naziv="DomainObject.Predmet.ProtustrankaWithAdress_1">HP GRADNJA d.o.o. Omladinska 16, 51512 Njivice</derivirana_varijabla>
  </DomainObject.Predmet.ProtustrankaWithAdress>
  <DomainObject.Predmet.ProtustrankaWithAdressOIB>
    <izvorni_sadrzaj>HP GRADNJA d.o.o., OIB 62275869985, Omladinska 16, 51512 Njivice</izvorni_sadrzaj>
    <derivirana_varijabla naziv="DomainObject.Predmet.ProtustrankaWithAdressOIB_1">HP GRADNJA d.o.o., OIB 62275869985, Omladinska 16, 51512 Njivice</derivirana_varijabla>
  </DomainObject.Predmet.ProtustrankaWithAdressOIB>
  <DomainObject.Predmet.ProtustrankaNazivFormated>
    <izvorni_sadrzaj>HP GRADNJA d.o.o.</izvorni_sadrzaj>
    <derivirana_varijabla naziv="DomainObject.Predmet.ProtustrankaNazivFormated_1">HP GRADNJA d.o.o.</derivirana_varijabla>
  </DomainObject.Predmet.ProtustrankaNazivFormated>
  <DomainObject.Predmet.ProtustrankaNazivFormatedOIB>
    <izvorni_sadrzaj>HP GRADNJA d.o.o., OIB 62275869985</izvorni_sadrzaj>
    <derivirana_varijabla naziv="DomainObject.Predmet.ProtustrankaNazivFormatedOIB_1">HP GRADNJA d.o.o., OIB 62275869985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HP GRADNJA d.o.o.</item>
    </izvorni_sadrzaj>
    <derivirana_varijabla naziv="DomainObject.Predmet.ProtuStrankaListFormated_1">
      <item>HP GRADNJA d.o.o.</item>
    </derivirana_varijabla>
  </DomainObject.Predmet.ProtuStrankaListFormated>
  <DomainObject.Predmet.ProtuStrankaListFormatedOIB>
    <izvorni_sadrzaj>
      <item>HP GRADNJA d.o.o., OIB 62275869985</item>
    </izvorni_sadrzaj>
    <derivirana_varijabla naziv="DomainObject.Predmet.ProtuStrankaListFormatedOIB_1">
      <item>HP GRADNJA d.o.o., OIB 62275869985</item>
    </derivirana_varijabla>
  </DomainObject.Predmet.ProtuStrankaListFormatedOIB>
  <DomainObject.Predmet.ProtuStrankaListFormatedWithAdress>
    <izvorni_sadrzaj>
      <item>HP GRADNJA d.o.o., Omladinska 16, 51512 Njivice</item>
    </izvorni_sadrzaj>
    <derivirana_varijabla naziv="DomainObject.Predmet.ProtuStrankaListFormatedWithAdress_1">
      <item>HP GRADNJA d.o.o., Omladinska 16, 51512 Njivice</item>
    </derivirana_varijabla>
  </DomainObject.Predmet.ProtuStrankaListFormatedWithAdress>
  <DomainObject.Predmet.ProtuStrankaListFormatedWithAdressOIB>
    <izvorni_sadrzaj>
      <item>HP GRADNJA d.o.o., OIB 62275869985, Omladinska 16, 51512 Njivice</item>
    </izvorni_sadrzaj>
    <derivirana_varijabla naziv="DomainObject.Predmet.ProtuStrankaListFormatedWithAdressOIB_1">
      <item>HP GRADNJA d.o.o., OIB 62275869985, Omladinska 16, 51512 Njivice</item>
    </derivirana_varijabla>
  </DomainObject.Predmet.ProtuStrankaListFormatedWithAdressOIB>
  <DomainObject.Predmet.ProtuStrankaListNazivFormated>
    <izvorni_sadrzaj>
      <item>HP GRADNJA d.o.o.</item>
    </izvorni_sadrzaj>
    <derivirana_varijabla naziv="DomainObject.Predmet.ProtuStrankaListNazivFormated_1">
      <item>HP GRADNJA d.o.o.</item>
    </derivirana_varijabla>
  </DomainObject.Predmet.ProtuStrankaListNazivFormated>
  <DomainObject.Predmet.ProtuStrankaListNazivFormatedOIB>
    <izvorni_sadrzaj>
      <item>HP GRADNJA d.o.o., OIB 62275869985</item>
    </izvorni_sadrzaj>
    <derivirana_varijabla naziv="DomainObject.Predmet.ProtuStrankaListNazivFormatedOIB_1">
      <item>HP GRADNJA d.o.o., OIB 62275869985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HP GRADNJA d.o.o.</izvorni_sadrzaj>
    <derivirana_varijabla naziv="DomainObject.Predmet.ProtustrankaIDrugi_1">HP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HP GRADNJA d.o.o., OIB 62275869985, Omladinska 16, 51512 Njivice</izvorni_sadrzaj>
    <derivirana_varijabla naziv="DomainObject.Predmet.ProtustrankaIDrugiAdressOIB_1">HP GRADNJA d.o.o., OIB 62275869985, Omladinska 16,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HP GRADNJA d.o.o.</item>
    </izvorni_sadrzaj>
    <derivirana_varijabla naziv="DomainObject.Predmet.SudioniciListNaziv_1">
      <item>FINA  Rijeka</item>
      <item>HP GRADNJA d.o.o.</item>
    </derivirana_varijabla>
  </DomainObject.Predmet.SudioniciListNaziv>
  <DomainObject.Predmet.SudioniciListAdressOIB>
    <izvorni_sadrzaj>
      <item>FINA  Rijeka, OIB 85821130368, Frana Kurelca 8,51000 Rijeka</item>
      <item>HP GRADNJA d.o.o., OIB 62275869985, Omladinska 16,51512 Njivice</item>
    </izvorni_sadrzaj>
    <derivirana_varijabla naziv="DomainObject.Predmet.SudioniciListAdressOIB_1">
      <item>FINA  Rijeka, OIB 85821130368, Frana Kurelca 8,51000 Rijeka</item>
      <item>HP GRADNJA d.o.o., OIB 62275869985, Omladinska 16,51512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62275869985</item>
    </izvorni_sadrzaj>
    <derivirana_varijabla naziv="DomainObject.Predmet.SudioniciListNazivOIB_1">
      <item>, OIB 85821130368</item>
      <item>, OIB 62275869985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74EFE-90CF-4287-80ED-D101FC12E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4214</properties:Characters>
  <properties:Lines>115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2017-06-01T07:33:00Z</dcterms:created>
  <dc:creator>Vera Jelenović</dc:creator>
  <cp:lastModifiedBy>Danijela Fumić</cp:lastModifiedBy>
  <cp:lastPrinted>2017-06-01T07:33:00Z</cp:lastPrinted>
  <dcterms:modified xmlns:xsi="http://www.w3.org/2001/XMLSchema-instance" xsi:type="dcterms:W3CDTF">2017-06-01T07:33:00Z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