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a39de" w14:paraId="b2a39de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C7419C">
        <w:rPr>
          <w:rFonts w:cs="Times New Roman" w:hAnsi="Times New Roman" w:ascii="Times New Roman"/>
          <w:b w:val="false"/>
          <w:sz w:val="24"/>
          <w:szCs w:val="24"/>
        </w:rPr>
        <w:t>4948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C7419C">
        <w:t>TECHNOPHILIA j.d.o.o., Glina, Hrvatskog proljeća 39, OIB: 28775996187</w:t>
      </w:r>
      <w:r w:rsidR="00F32EC9">
        <w:t xml:space="preserve">, </w:t>
      </w:r>
      <w:r w:rsidR="002E5C4F">
        <w:t>2</w:t>
      </w:r>
      <w:r w:rsidR="002372CB">
        <w:t>0.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C7419C" w:rsidRPr="00C7419C">
        <w:t>TECHNOPHILIA j.d.o.o., Glina, Hrvatskog proljeća 39, OIB: 28775996187</w:t>
      </w:r>
      <w:r w:rsidR="00487E35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C7419C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 dužnika </w:t>
      </w:r>
      <w:r w:rsidR="00C7419C" w:rsidRPr="00C7419C">
        <w:t>TECHNOPHILIA j.d.o.o., Glina, Hrvatskog proljeća 39, OIB: 28775996187</w:t>
      </w:r>
      <w:r w:rsidR="00C7419C">
        <w:t>,</w:t>
      </w:r>
      <w:r w:rsidR="006C4C3C">
        <w:t xml:space="preserve"> </w:t>
      </w:r>
      <w:r w:rsidR="00C7419C">
        <w:t>Robertu Mandiću, Glina, Trg dr. Franje Tuđmana 3, OIB: 73257579175,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C7419C">
        <w:rPr>
          <w:b/>
        </w:rPr>
        <w:t>9</w:t>
      </w:r>
      <w:r w:rsidR="002E5C4F">
        <w:rPr>
          <w:b/>
        </w:rPr>
        <w:t>. siječnja 2018</w:t>
      </w:r>
      <w:r w:rsidR="00607035">
        <w:rPr>
          <w:b/>
        </w:rPr>
        <w:t xml:space="preserve">. u </w:t>
      </w:r>
      <w:r w:rsidR="00C7419C">
        <w:rPr>
          <w:b/>
        </w:rPr>
        <w:t>9,00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C7419C">
        <w:t>15. lipnja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C7419C" w:rsidRPr="00C7419C">
        <w:t>TECHNOPHILIA j.d.o.o., Glina, Hrvatskog proljeća 39, OIB: 28775996187</w:t>
      </w:r>
      <w:r w:rsidR="00704CD9">
        <w:t xml:space="preserve">,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2E5C4F">
        <w:t>2</w:t>
      </w:r>
      <w:r w:rsidR="002372CB">
        <w:t>0.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85B" w:rsidR="004B585B">
      <w:r>
        <w:separator/>
      </w:r>
    </w:p>
  </w:endnote>
  <w:endnote w:id="0" w:type="continuationSeparator">
    <w:p w:rsidRDefault="004B585B" w:rsidR="004B5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85B" w:rsidR="004B585B">
      <w:r>
        <w:separator/>
      </w:r>
    </w:p>
  </w:footnote>
  <w:footnote w:id="0" w:type="continuationSeparator">
    <w:p w:rsidRDefault="004B585B" w:rsidR="004B58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5F4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C7419C">
      <w:rPr>
        <w:rFonts w:hAnsi="Verdana" w:ascii="Verdana"/>
        <w:b w:val="false"/>
        <w:sz w:val="24"/>
        <w:szCs w:val="24"/>
      </w:rPr>
      <w:t>4948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5E66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D6B0D"/>
    <w:rsid w:val="001E5168"/>
    <w:rsid w:val="0022013D"/>
    <w:rsid w:val="002365A1"/>
    <w:rsid w:val="002372CB"/>
    <w:rsid w:val="00283EB7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61E8"/>
    <w:rsid w:val="003C5353"/>
    <w:rsid w:val="003D6064"/>
    <w:rsid w:val="003E30D1"/>
    <w:rsid w:val="003E78E9"/>
    <w:rsid w:val="00400843"/>
    <w:rsid w:val="004050F4"/>
    <w:rsid w:val="00426C08"/>
    <w:rsid w:val="004277E0"/>
    <w:rsid w:val="00432038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E1EE3"/>
    <w:rsid w:val="007013AA"/>
    <w:rsid w:val="00704CD9"/>
    <w:rsid w:val="00717F33"/>
    <w:rsid w:val="00740757"/>
    <w:rsid w:val="0074507B"/>
    <w:rsid w:val="00745F48"/>
    <w:rsid w:val="00746BA2"/>
    <w:rsid w:val="00761C9C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A02C8C"/>
    <w:rsid w:val="00A0682A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7419C"/>
    <w:rsid w:val="00C74824"/>
    <w:rsid w:val="00CA69AD"/>
    <w:rsid w:val="00CB2B39"/>
    <w:rsid w:val="00CB5A67"/>
    <w:rsid w:val="00CC1CE6"/>
    <w:rsid w:val="00CC4F74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6F5E"/>
    <w:rsid w:val="00F10CB7"/>
    <w:rsid w:val="00F32EC9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1E5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5F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F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F4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F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F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5F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F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F4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F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F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4948</izvorni_sadrzaj>
    <derivirana_varijabla naziv="DomainObject.Predmet.Broj_1">4948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St-4948/2016</izvorni_sadrzaj>
    <derivirana_varijabla naziv="DomainObject.Predmet.OznakaBroj_1">St-4948/2016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TECHNOPHILIA j.d.o.o. za trgovinu i usluge</izvorni_sadrzaj>
    <derivirana_varijabla naziv="DomainObject.Predmet.ProtustrankaFormated_1">  TECHNOPHILIA j.d.o.o. za trgovinu i usluge</derivirana_varijabla>
  </DomainObject.Predmet.ProtustrankaFormated>
  <DomainObject.Predmet.ProtustrankaFormatedOIB>
    <izvorni_sadrzaj>  TECHNOPHILIA j.d.o.o. za trgovinu i usluge, OIB 28775996187</izvorni_sadrzaj>
    <derivirana_varijabla naziv="DomainObject.Predmet.ProtustrankaFormatedOIB_1">  TECHNOPHILIA j.d.o.o. za trgovinu i usluge, OIB 28775996187</derivirana_varijabla>
  </DomainObject.Predmet.ProtustrankaFormatedOIB>
  <DomainObject.Predmet.ProtustrankaFormatedWithAdress>
    <izvorni_sadrzaj> TECHNOPHILIA j.d.o.o. za trgovinu i usluge, Hrvatskog proljeća 39, 44400 Glina</izvorni_sadrzaj>
    <derivirana_varijabla naziv="DomainObject.Predmet.ProtustrankaFormatedWithAdress_1"> TECHNOPHILIA j.d.o.o. za trgovinu i usluge, Hrvatskog proljeća 39, 44400 Glina</derivirana_varijabla>
  </DomainObject.Predmet.ProtustrankaFormatedWithAdress>
  <DomainObject.Predmet.ProtustrankaFormatedWithAdressOIB>
    <izvorni_sadrzaj> TECHNOPHILIA j.d.o.o. za trgovinu i usluge, OIB 28775996187, Hrvatskog proljeća 39, 44400 Glina</izvorni_sadrzaj>
    <derivirana_varijabla naziv="DomainObject.Predmet.ProtustrankaFormatedWithAdressOIB_1"> TECHNOPHILIA j.d.o.o. za trgovinu i usluge, OIB 28775996187, Hrvatskog proljeća 39, 44400 Glina</derivirana_varijabla>
  </DomainObject.Predmet.ProtustrankaFormatedWithAdressOIB>
  <DomainObject.Predmet.ProtustrankaWithAdress>
    <izvorni_sadrzaj>TECHNOPHILIA j.d.o.o. za trgovinu i usluge Hrvatskog proljeća 39, 44400 Glina</izvorni_sadrzaj>
    <derivirana_varijabla naziv="DomainObject.Predmet.ProtustrankaWithAdress_1">TECHNOPHILIA j.d.o.o. za trgovinu i usluge Hrvatskog proljeća 39, 44400 Glina</derivirana_varijabla>
  </DomainObject.Predmet.ProtustrankaWithAdress>
  <DomainObject.Predmet.ProtustrankaWithAdressOIB>
    <izvorni_sadrzaj>TECHNOPHILIA j.d.o.o. za trgovinu i usluge, OIB 28775996187, Hrvatskog proljeća 39, 44400 Glina</izvorni_sadrzaj>
    <derivirana_varijabla naziv="DomainObject.Predmet.ProtustrankaWithAdressOIB_1">TECHNOPHILIA j.d.o.o. za trgovinu i usluge, OIB 28775996187, Hrvatskog proljeća 39, 44400 Glina</derivirana_varijabla>
  </DomainObject.Predmet.ProtustrankaWithAdressOIB>
  <DomainObject.Predmet.ProtustrankaNazivFormated>
    <izvorni_sadrzaj>TECHNOPHILIA j.d.o.o. za trgovinu i usluge</izvorni_sadrzaj>
    <derivirana_varijabla naziv="DomainObject.Predmet.ProtustrankaNazivFormated_1">TECHNOPHILIA j.d.o.o. za trgovinu i usluge</derivirana_varijabla>
  </DomainObject.Predmet.ProtustrankaNazivFormated>
  <DomainObject.Predmet.ProtustrankaNazivFormatedOIB>
    <izvorni_sadrzaj>TECHNOPHILIA j.d.o.o. za trgovinu i usluge, OIB 28775996187</izvorni_sadrzaj>
    <derivirana_varijabla naziv="DomainObject.Predmet.ProtustrankaNazivFormatedOIB_1">TECHNOPHILIA j.d.o.o. za trgovinu i usluge, OIB 28775996187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TECHNOPHILIA j.d.o.o. za trgovinu i usluge</item>
    </izvorni_sadrzaj>
    <derivirana_varijabla naziv="DomainObject.Predmet.ProtuStrankaListFormated_1">
      <item>TECHNOPHILIA j.d.o.o. za trgovinu i usluge</item>
    </derivirana_varijabla>
  </DomainObject.Predmet.ProtuStrankaListFormated>
  <DomainObject.Predmet.ProtuStrankaListFormatedOIB>
    <izvorni_sadrzaj>
      <item>TECHNOPHILIA j.d.o.o. za trgovinu i usluge, OIB 28775996187</item>
    </izvorni_sadrzaj>
    <derivirana_varijabla naziv="DomainObject.Predmet.ProtuStrankaListFormatedOIB_1">
      <item>TECHNOPHILIA j.d.o.o. za trgovinu i usluge, OIB 28775996187</item>
    </derivirana_varijabla>
  </DomainObject.Predmet.ProtuStrankaListFormatedOIB>
  <DomainObject.Predmet.ProtuStrankaListFormatedWithAdress>
    <izvorni_sadrzaj>
      <item>TECHNOPHILIA j.d.o.o. za trgovinu i usluge, Hrvatskog proljeća 39, 44400 Glina</item>
    </izvorni_sadrzaj>
    <derivirana_varijabla naziv="DomainObject.Predmet.ProtuStrankaListFormatedWithAdress_1">
      <item>TECHNOPHILIA j.d.o.o. za trgovinu i usluge, Hrvatskog proljeća 39, 44400 Glina</item>
    </derivirana_varijabla>
  </DomainObject.Predmet.ProtuStrankaListFormatedWithAdress>
  <DomainObject.Predmet.ProtuStrankaListFormatedWithAdressOIB>
    <izvorni_sadrzaj>
      <item>TECHNOPHILIA j.d.o.o. za trgovinu i usluge, OIB 28775996187, Hrvatskog proljeća 39, 44400 Glina</item>
    </izvorni_sadrzaj>
    <derivirana_varijabla naziv="DomainObject.Predmet.ProtuStrankaListFormatedWithAdressOIB_1">
      <item>TECHNOPHILIA j.d.o.o. za trgovinu i usluge, OIB 28775996187, Hrvatskog proljeća 39, 44400 Glina</item>
    </derivirana_varijabla>
  </DomainObject.Predmet.ProtuStrankaListFormatedWithAdressOIB>
  <DomainObject.Predmet.ProtuStrankaListNazivFormated>
    <izvorni_sadrzaj>
      <item>TECHNOPHILIA j.d.o.o. za trgovinu i usluge</item>
    </izvorni_sadrzaj>
    <derivirana_varijabla naziv="DomainObject.Predmet.ProtuStrankaListNazivFormated_1">
      <item>TECHNOPHILIA j.d.o.o. za trgovinu i usluge</item>
    </derivirana_varijabla>
  </DomainObject.Predmet.ProtuStrankaListNazivFormated>
  <DomainObject.Predmet.ProtuStrankaListNazivFormatedOIB>
    <izvorni_sadrzaj>
      <item>TECHNOPHILIA j.d.o.o. za trgovinu i usluge, OIB 28775996187</item>
    </izvorni_sadrzaj>
    <derivirana_varijabla naziv="DomainObject.Predmet.ProtuStrankaListNazivFormatedOIB_1">
      <item>TECHNOPHILIA j.d.o.o. za trgovinu i usluge, OIB 28775996187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TECHNOPHILIA j.d.o.o. za trgovinu i usluge</izvorni_sadrzaj>
    <derivirana_varijabla naziv="DomainObject.Predmet.ProtustrankaIDrugi_1">TECHNOPHILIA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TECHNOPHILIA j.d.o.o. za trgovinu i usluge, OIB 28775996187, Hrvatskog proljeća 39, 44400 Glina</izvorni_sadrzaj>
    <derivirana_varijabla naziv="DomainObject.Predmet.ProtustrankaIDrugiAdressOIB_1">TECHNOPHILIA j.d.o.o. za trgovinu i usluge, OIB 28775996187, Hrvatskog proljeća 39,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TECHNOPHILIA j.d.o.o. za trgovinu i usluge</item>
    </izvorni_sadrzaj>
    <derivirana_varijabla naziv="DomainObject.Predmet.SudioniciListNaziv_1">
      <item>FINA Regionalni centar Zagreb</item>
      <item>TECHNOPHILIA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TECHNOPHILIA j.d.o.o. za trgovinu i usluge, OIB 28775996187, Hrvatskog proljeća 39,44400 Glina</item>
    </izvorni_sadrzaj>
    <derivirana_varijabla naziv="DomainObject.Predmet.SudioniciListAdressOIB_1">
      <item>FINA Regionalni centar Zagreb, OIB 85821130368, Trg svibanjskih žrtava 1995. br. 1,10000 Zagreb</item>
      <item>TECHNOPHILIA j.d.o.o. za trgovinu i usluge, OIB 28775996187, Hrvatskog proljeća 39,44400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28775996187</item>
    </izvorni_sadrzaj>
    <derivirana_varijabla naziv="DomainObject.Predmet.SudioniciListNazivOIB_1">
      <item>, OIB 85821130368</item>
      <item>, OIB 28775996187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807559-931A-470A-9E75-0CD9F43677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892</properties:Words>
  <properties:Characters>4661</properties:Characters>
  <properties:Lines>134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2017-10-20T11:29:00Z</dcterms:created>
  <dc:creator>Korisnik</dc:creator>
  <cp:lastModifiedBy>Draženka Prpić</cp:lastModifiedBy>
  <cp:lastPrinted>2017-10-20T11:30:00Z</cp:lastPrinted>
  <dcterms:modified xmlns:xsi="http://www.w3.org/2001/XMLSchema-instance" xsi:type="dcterms:W3CDTF">2017-10-20T11:30:00Z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