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5f9c" w14:paraId="aef5f9c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5F7E37">
        <w:t>680</w:t>
      </w:r>
      <w:r w:rsidR="002E2049">
        <w:t>/</w:t>
      </w:r>
      <w:r w:rsidR="001C4433">
        <w:t>17</w:t>
      </w:r>
      <w:r w:rsidR="002E2049">
        <w:t>-</w:t>
      </w:r>
      <w:r w:rsidR="001F2C7C">
        <w:t>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5F7E37" w:rsidRPr="00226132">
        <w:t>JIUJU PROMET d.o.o za trgovinu i usluge, Županja, Trg Martina Robotića 2, MBS: 030119876, OIB: 33556489047</w:t>
      </w:r>
      <w:r w:rsidR="005F7E37">
        <w:t xml:space="preserve"> </w:t>
      </w:r>
      <w:r w:rsidR="00951975">
        <w:t xml:space="preserve">dana </w:t>
      </w:r>
      <w:r w:rsidR="001F2C7C">
        <w:t>10</w:t>
      </w:r>
      <w:r w:rsidR="00951975">
        <w:t xml:space="preserve">. </w:t>
      </w:r>
      <w:r w:rsidR="001F2C7C">
        <w:t>studenoga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5F7E37">
        <w:t>Jiuju Xia, iz Županje, Trg prof. Martina Robotića 8/1 OIB: 14525317072</w:t>
      </w:r>
      <w:r w:rsidR="001F2C7C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  <w:r w:rsidR="005F7E37">
        <w:t xml:space="preserve"> 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1F2C7C">
        <w:t>5</w:t>
      </w:r>
      <w:r w:rsidR="001C4433">
        <w:t>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5F7E37">
        <w:t>680</w:t>
      </w:r>
      <w:r w:rsidR="007D3892" w:rsidRPr="00853B55">
        <w:t>-</w:t>
      </w:r>
      <w:r w:rsidR="001C4433">
        <w:t>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5F7E37">
        <w:t>Jiuju Xia, iz Županje, Trg prof. Martina Robotića 8/1 OIB: 14525317072</w:t>
      </w:r>
      <w:r w:rsidR="00C7014A" w:rsidRPr="00C7014A"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</w:t>
      </w:r>
      <w:r w:rsidR="005F7E37">
        <w:t xml:space="preserve"> </w:t>
      </w:r>
      <w:r>
        <w:t>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F2C7C">
        <w:t>5</w:t>
      </w:r>
      <w:r w:rsidR="001C4433">
        <w:t>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5F7E37">
        <w:t>680</w:t>
      </w:r>
      <w:r w:rsidR="007D3892" w:rsidRPr="00853B55">
        <w:t>-</w:t>
      </w:r>
      <w:r w:rsidR="001C4433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F7E37">
        <w:t>Jiuju Xia, iz Županje, Trg prof. Martina Robotića 8/1 OIB: 14525317072</w:t>
      </w:r>
      <w:r w:rsidR="00C7014A" w:rsidRPr="00C7014A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  <w:r w:rsidR="005F7E37">
        <w:t xml:space="preserve"> 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5F7E37">
        <w:t>Jiuju Xia, iz Županje, Trg prof. Martina Robotića 8/1 OIB: 14525317072</w:t>
      </w:r>
      <w:r w:rsidR="001C4433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5F7E37">
        <w:t>680</w:t>
      </w:r>
      <w:r w:rsidR="00853B55">
        <w:t>/</w:t>
      </w:r>
      <w:r w:rsidR="001C4433">
        <w:t>17</w:t>
      </w:r>
      <w:r w:rsidR="00853B55">
        <w:t>-</w:t>
      </w:r>
      <w:r w:rsidR="001C4433">
        <w:t>15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5F7E37">
        <w:rPr>
          <w:bCs/>
        </w:rPr>
        <w:t>2</w:t>
      </w:r>
      <w:r w:rsidRPr="00C119CF">
        <w:rPr>
          <w:bCs/>
        </w:rPr>
        <w:t xml:space="preserve">. </w:t>
      </w:r>
      <w:r w:rsidR="00CD4BF1">
        <w:rPr>
          <w:bCs/>
        </w:rPr>
        <w:t>svibnja</w:t>
      </w:r>
      <w:r w:rsidRPr="00C119CF">
        <w:rPr>
          <w:bCs/>
        </w:rPr>
        <w:t xml:space="preserve"> 201</w:t>
      </w:r>
      <w:r w:rsidR="00CD4BF1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5F7E37" w:rsidRPr="00226132">
        <w:t>JIUJU PROMET d.o.o za trgovinu i usluge, Županja, Trg Martina Robotića 2, MBS: 030119876, OIB: 33556489047</w:t>
      </w:r>
      <w:r w:rsidR="001C4433" w:rsidRPr="00C7014A">
        <w:rPr>
          <w:color w:val="000000"/>
        </w:rPr>
        <w:t>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3C0AFA" w:rsidR="003C0AFA">
      <w:pPr>
        <w:jc w:val="both"/>
      </w:pPr>
      <w:r w:rsidRPr="00C119CF">
        <w:rPr>
          <w:bCs/>
        </w:rPr>
        <w:tab/>
        <w:t>Zaključkom St-</w:t>
      </w:r>
      <w:r w:rsidR="005F7E37">
        <w:rPr>
          <w:bCs/>
        </w:rPr>
        <w:t>680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5F7E37">
        <w:rPr>
          <w:bCs/>
        </w:rPr>
        <w:t>25</w:t>
      </w:r>
      <w:r w:rsidRPr="00C119CF">
        <w:rPr>
          <w:bCs/>
        </w:rPr>
        <w:t xml:space="preserve">. </w:t>
      </w:r>
      <w:r w:rsidR="005F7E37">
        <w:rPr>
          <w:bCs/>
        </w:rPr>
        <w:t>rujna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5F7E37">
        <w:t>Jiuju Xia, iz Županje, Trg prof. Martina Robotića 8/1 OIB: 14525317072</w:t>
      </w:r>
      <w:r w:rsidR="001C4433">
        <w:t>,</w:t>
      </w:r>
      <w:r w:rsidRPr="00C119CF">
        <w:rPr>
          <w:bCs/>
        </w:rPr>
        <w:t xml:space="preserve"> </w:t>
      </w:r>
      <w:r w:rsidR="003C0AFA" w:rsidRPr="00C119CF">
        <w:rPr>
          <w:bCs/>
        </w:rPr>
        <w:t xml:space="preserve">na uplatu predujma u iznosu od </w:t>
      </w:r>
      <w:r w:rsidR="003C0AFA">
        <w:rPr>
          <w:bCs/>
        </w:rPr>
        <w:t>1.000</w:t>
      </w:r>
      <w:r w:rsidR="003C0AFA" w:rsidRPr="00C119CF">
        <w:rPr>
          <w:bCs/>
        </w:rPr>
        <w:t xml:space="preserve">,00 kn u Fond za namirenje troškova stečajnog postupka u roku </w:t>
      </w:r>
      <w:r w:rsidR="003C0AFA">
        <w:rPr>
          <w:bCs/>
        </w:rPr>
        <w:t xml:space="preserve"> </w:t>
      </w:r>
      <w:r w:rsidR="003C0AFA" w:rsidRPr="00C119CF">
        <w:rPr>
          <w:bCs/>
        </w:rPr>
        <w:t xml:space="preserve">od 8 dana, </w:t>
      </w:r>
      <w:r w:rsidR="003C0AFA">
        <w:rPr>
          <w:bCs/>
        </w:rPr>
        <w:t xml:space="preserve">te istim zaključkom </w:t>
      </w:r>
      <w:r w:rsidR="003C0AFA">
        <w:t xml:space="preserve">na uplatu dodatnog iznosa predujma u iznosu od 4.000,00 kn  za namirenje troškova stečajnog postupka, u roku od 8 dana,  temeljem odredbi članka 113. i članka 114. Stečajnog zakona.  Istim zaključkom osoba ovlaštena  za zastupanje  dužnika upozorena je da ukoliko predujmove ne uplati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5F7E37">
        <w:rPr>
          <w:bCs/>
        </w:rPr>
        <w:t>680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5F7E37">
        <w:rPr>
          <w:bCs/>
        </w:rPr>
        <w:t>25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5F7E37">
        <w:rPr>
          <w:bCs/>
        </w:rPr>
        <w:t>rujna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1C4433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5F7E37">
        <w:t xml:space="preserve">Jiuju Xia, iz Županje, Trg prof. Martina Robotića 8/1 OIB: 14525317072, </w:t>
      </w:r>
      <w:r w:rsidRPr="00C119CF">
        <w:rPr>
          <w:bCs/>
        </w:rPr>
        <w:t>je zaprimi</w:t>
      </w:r>
      <w:r w:rsidR="001C4433">
        <w:rPr>
          <w:bCs/>
        </w:rPr>
        <w:t>la</w:t>
      </w:r>
      <w:r w:rsidRPr="00C119CF">
        <w:rPr>
          <w:bCs/>
        </w:rPr>
        <w:t xml:space="preserve"> dana </w:t>
      </w:r>
      <w:r w:rsidR="005F7E37">
        <w:rPr>
          <w:bCs/>
        </w:rPr>
        <w:t>26</w:t>
      </w:r>
      <w:r w:rsidRPr="00C119CF">
        <w:rPr>
          <w:bCs/>
        </w:rPr>
        <w:t xml:space="preserve">. </w:t>
      </w:r>
      <w:r w:rsidR="005F7E37">
        <w:rPr>
          <w:bCs/>
        </w:rPr>
        <w:t>rujna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="002044F4">
        <w:rPr>
          <w:bCs/>
        </w:rPr>
        <w:t xml:space="preserve">. godine </w:t>
      </w:r>
      <w:r w:rsidR="00CD4BF1">
        <w:rPr>
          <w:bCs/>
        </w:rPr>
        <w:t xml:space="preserve">objavom na e-oglasna ploča suda, </w:t>
      </w:r>
      <w:r w:rsidRPr="00C119CF">
        <w:rPr>
          <w:bCs/>
        </w:rPr>
        <w:t xml:space="preserve">te kako u ostavljenom roku nije </w:t>
      </w:r>
      <w:r w:rsidR="00CD4BF1">
        <w:rPr>
          <w:bCs/>
        </w:rPr>
        <w:t xml:space="preserve">postupila </w:t>
      </w:r>
      <w:r w:rsidRPr="00C119CF">
        <w:rPr>
          <w:bCs/>
        </w:rPr>
        <w:t>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8D1167">
        <w:rPr>
          <w:bCs/>
        </w:rPr>
        <w:t>la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D4BF1">
        <w:t>10</w:t>
      </w:r>
      <w:r w:rsidR="000E06CF">
        <w:t xml:space="preserve">. </w:t>
      </w:r>
      <w:r w:rsidR="00CD4BF1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F7E37" w:rsidP="00C7014A" w:rsidR="002044F4">
      <w:pPr>
        <w:numPr>
          <w:ilvl w:val="0"/>
          <w:numId w:val="11"/>
        </w:numPr>
      </w:pPr>
      <w:r>
        <w:t xml:space="preserve">Jiuju Xia, iz Županje, Trg prof. Martina Robotića 8/1 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CD4BF1" w:rsidP="007E6D1A" w:rsidR="007E6D1A">
      <w:pPr>
        <w:numPr>
          <w:ilvl w:val="0"/>
          <w:numId w:val="11"/>
        </w:numPr>
      </w:pPr>
      <w:r>
        <w:t>8</w:t>
      </w:r>
      <w:r w:rsidR="001C4433">
        <w:t>/</w:t>
      </w:r>
      <w:r>
        <w:t>12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EE9" w:rsidP="00C06AA6" w:rsidR="00602EE9">
      <w:r>
        <w:separator/>
      </w:r>
    </w:p>
  </w:endnote>
  <w:endnote w:id="0" w:type="continuationSeparator">
    <w:p w:rsidRDefault="00602EE9" w:rsidP="00C06AA6" w:rsidR="00602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EE9" w:rsidP="00C06AA6" w:rsidR="00602EE9">
      <w:r>
        <w:separator/>
      </w:r>
    </w:p>
  </w:footnote>
  <w:footnote w:id="0" w:type="continuationSeparator">
    <w:p w:rsidRDefault="00602EE9" w:rsidP="00C06AA6" w:rsidR="00602E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0BC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BC2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4433"/>
    <w:rsid w:val="001C73F4"/>
    <w:rsid w:val="001C7F1E"/>
    <w:rsid w:val="001E375C"/>
    <w:rsid w:val="001F2C7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87256"/>
    <w:rsid w:val="003924AF"/>
    <w:rsid w:val="003C0AFA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5F7E37"/>
    <w:rsid w:val="00602EE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3127D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CD4BF1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67E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B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0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B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0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JIUJU PROMET d.o.o. za trgovinu i usluge</izvorni_sadrzaj>
    <derivirana_varijabla naziv="DomainObject.Predmet.ProtustrankaFormated_1">  JIUJU PROMET d.o.o. za trgovinu i usluge</derivirana_varijabla>
  </DomainObject.Predmet.ProtustrankaFormated>
  <DomainObject.Predmet.ProtustrankaFormatedOIB>
    <izvorni_sadrzaj>  JIUJU PROMET d.o.o. za trgovinu i usluge, OIB 33556489047</izvorni_sadrzaj>
    <derivirana_varijabla naziv="DomainObject.Predmet.ProtustrankaFormatedOIB_1">  JIUJU PROMET d.o.o. za trgovinu i usluge, OIB 33556489047</derivirana_varijabla>
  </DomainObject.Predmet.ProtustrankaFormatedOIB>
  <DomainObject.Predmet.ProtustrankaFormatedWithAdress>
    <izvorni_sadrzaj> JIUJU PROMET d.o.o. za trgovinu i usluge, Trg Martina Robotića 2, 32270 Županja</izvorni_sadrzaj>
    <derivirana_varijabla naziv="DomainObject.Predmet.ProtustrankaFormatedWithAdress_1"> JIUJU PROMET d.o.o. za trgovinu i usluge, Trg Martina Robotića 2, 32270 Županja</derivirana_varijabla>
  </DomainObject.Predmet.ProtustrankaFormatedWithAdress>
  <DomainObject.Predmet.ProtustrankaFormatedWithAdressOIB>
    <izvorni_sadrzaj> JIUJU PROMET d.o.o. za trgovinu i usluge, OIB 33556489047, Trg Martina Robotića 2, 32270 Županja</izvorni_sadrzaj>
    <derivirana_varijabla naziv="DomainObject.Predmet.ProtustrankaFormatedWithAdressOIB_1"> JIUJU PROMET d.o.o. za trgovinu i usluge, OIB 33556489047, Trg Martina Robotića 2, 32270 Županja</derivirana_varijabla>
  </DomainObject.Predmet.ProtustrankaFormatedWithAdressOIB>
  <DomainObject.Predmet.ProtustrankaWithAdress>
    <izvorni_sadrzaj>JIUJU PROMET d.o.o. za trgovinu i usluge Trg Martina Robotića 2, 32270 Županja</izvorni_sadrzaj>
    <derivirana_varijabla naziv="DomainObject.Predmet.ProtustrankaWithAdress_1">JIUJU PROMET d.o.o. za trgovinu i usluge Trg Martina Robotića 2, 32270 Županja</derivirana_varijabla>
  </DomainObject.Predmet.ProtustrankaWithAdress>
  <DomainObject.Predmet.ProtustrankaWithAdressOIB>
    <izvorni_sadrzaj>JIUJU PROMET d.o.o. za trgovinu i usluge, OIB 33556489047, Trg Martina Robotića 2, 32270 Županja</izvorni_sadrzaj>
    <derivirana_varijabla naziv="DomainObject.Predmet.ProtustrankaWithAdressOIB_1">JIUJU PROMET d.o.o. za trgovinu i usluge, OIB 33556489047, Trg Martina Robotića 2, 32270 Županja</derivirana_varijabla>
  </DomainObject.Predmet.ProtustrankaWithAdressOIB>
  <DomainObject.Predmet.ProtustrankaNazivFormated>
    <izvorni_sadrzaj>JIUJU PROMET d.o.o. za trgovinu i usluge</izvorni_sadrzaj>
    <derivirana_varijabla naziv="DomainObject.Predmet.ProtustrankaNazivFormated_1">JIUJU PROMET d.o.o. za trgovinu i usluge</derivirana_varijabla>
  </DomainObject.Predmet.ProtustrankaNazivFormated>
  <DomainObject.Predmet.ProtustrankaNazivFormatedOIB>
    <izvorni_sadrzaj>JIUJU PROMET d.o.o. za trgovinu i usluge, OIB 33556489047</izvorni_sadrzaj>
    <derivirana_varijabla naziv="DomainObject.Predmet.ProtustrankaNazivFormatedOIB_1">JIUJU PROMET d.o.o. za trgovinu i usluge, OIB 33556489047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PODRČUČNI URED SLAVONIJE I BAANJE POREZNO MJESTO VUKOVAR</izvorni_sadrzaj>
    <derivirana_varijabla naziv="DomainObject.Predmet.StrankaFormated_1">  RH MF POREZNA UPRAVA PODRČUČNI URED SLAVONIJE I BAANJE POREZNO MJESTO VUKOVAR</derivirana_varijabla>
  </DomainObject.Predmet.StrankaFormated>
  <DomainObject.Predmet.StrankaFormatedOIB>
    <izvorni_sadrzaj>  RH MF POREZNA UPRAVA PODRČUČNI URED SLAVONIJE I BAANJE POREZNO MJESTO VUKOVAR, OIB 18683136487</izvorni_sadrzaj>
    <derivirana_varijabla naziv="DomainObject.Predmet.StrankaFormatedOIB_1">  RH MF POREZNA UPRAVA PODRČUČNI URED SLAVONIJE I BAANJE POREZNO MJESTO VUKOVAR, OIB 18683136487</derivirana_varijabla>
  </DomainObject.Predmet.StrankaFormatedOIB>
  <DomainObject.Predmet.StrankaFormatedWithAdress>
    <izvorni_sadrzaj> RH MF POREZNA UPRAVA PODRČUČNI URED SLAVONIJE I BAANJE POREZNO MJESTO VUKOVAR</izvorni_sadrzaj>
    <derivirana_varijabla naziv="DomainObject.Predmet.StrankaFormatedWithAdress_1"> RH MF POREZNA UPRAVA PODRČUČNI URED SLAVONIJE I BAANJE POREZNO MJESTO VUKOVAR</derivirana_varijabla>
  </DomainObject.Predmet.StrankaFormatedWithAdress>
  <DomainObject.Predmet.StrankaFormatedWithAdressOIB>
    <izvorni_sadrzaj> RH MF POREZNA UPRAVA PODRČUČNI URED SLAVONIJE I BAANJE POREZNO MJESTO VUKOVAR, OIB 18683136487</izvorni_sadrzaj>
    <derivirana_varijabla naziv="DomainObject.Predmet.StrankaFormatedWithAdressOIB_1"> RH MF POREZNA UPRAVA PODRČUČNI URED SLAVONIJE I BAANJE POREZNO MJESTO VUKOVAR, OIB 18683136487</derivirana_varijabla>
  </DomainObject.Predmet.StrankaFormatedWithAdressOIB>
  <DomainObject.Predmet.StrankaWithAdress>
    <izvorni_sadrzaj>RH MF POREZNA UPRAVA PODRČUČNI URED SLAVONIJE I BAANJE POREZNO MJESTO VUKOVAR </izvorni_sadrzaj>
    <derivirana_varijabla naziv="DomainObject.Predmet.StrankaWithAdress_1">RH MF POREZNA UPRAVA PODRČUČNI URED SLAVONIJE I BAANJE POREZNO MJESTO VUKOVAR </derivirana_varijabla>
  </DomainObject.Predmet.StrankaWithAdress>
  <DomainObject.Predmet.StrankaWithAdressOIB>
    <izvorni_sadrzaj>RH MF POREZNA UPRAVA PODRČUČNI URED SLAVONIJE I BAANJE POREZNO MJESTO VUKOVAR, OIB 18683136487</izvorni_sadrzaj>
    <derivirana_varijabla naziv="DomainObject.Predmet.StrankaWithAdressOIB_1">RH MF POREZNA UPRAVA PODRČUČNI URED SLAVONIJE I BAANJE POREZNO MJESTO VUKOVAR, OIB 18683136487</derivirana_varijabla>
  </DomainObject.Predmet.StrankaWithAdressOIB>
  <DomainObject.Predmet.StrankaNazivFormated>
    <izvorni_sadrzaj>RH MF POREZNA UPRAVA PODRČUČNI URED SLAVONIJE I BAANJE POREZNO MJESTO VUKOVAR</izvorni_sadrzaj>
    <derivirana_varijabla naziv="DomainObject.Predmet.StrankaNazivFormated_1">RH MF POREZNA UPRAVA PODRČUČNI URED SLAVONIJE I BAANJE POREZNO MJESTO VUKOVAR</derivirana_varijabla>
  </DomainObject.Predmet.StrankaNazivFormated>
  <DomainObject.Predmet.StrankaNazivFormatedOIB>
    <izvorni_sadrzaj>RH MF POREZNA UPRAVA PODRČUČNI URED SLAVONIJE I BAANJE POREZNO MJESTO VUKOVAR, OIB 18683136487</izvorni_sadrzaj>
    <derivirana_varijabla naziv="DomainObject.Predmet.StrankaNazivFormatedOIB_1">RH MF POREZNA UPRAVA PODRČUČNI URED SLAVONIJE I BAANJE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PODRČUČNI URED SLAVONIJE I BAANJE POREZNO MJESTO VUKOVAR</item>
    </izvorni_sadrzaj>
    <derivirana_varijabla naziv="DomainObject.Predmet.StrankaListFormated_1">
      <item>RH MF POREZNA UPRAVA PODRČUČNI URED SLAVONIJE I BAANJE POREZNO MJESTO VUKOVAR</item>
    </derivirana_varijabla>
  </DomainObject.Predmet.StrankaListFormated>
  <DomainObject.Predmet.StrankaListFormatedOIB>
    <izvorni_sadrzaj>
      <item>RH MF POREZNA UPRAVA PODRČUČNI URED SLAVONIJE I BAANJE POREZNO MJESTO VUKOVAR, OIB 18683136487</item>
    </izvorni_sadrzaj>
    <derivirana_varijabla naziv="DomainObject.Predmet.StrankaListFormatedOIB_1">
      <item>RH MF POREZNA UPRAVA PODRČUČNI URED SLAVONIJE I BAANJE POREZNO MJESTO VUKOVAR, OIB 18683136487</item>
    </derivirana_varijabla>
  </DomainObject.Predmet.StrankaListFormatedOIB>
  <DomainObject.Predmet.StrankaListFormatedWithAdress>
    <izvorni_sadrzaj>
      <item>RH MF POREZNA UPRAVA PODRČUČNI URED SLAVONIJE I BAANJE POREZNO MJESTO VUKOVAR</item>
    </izvorni_sadrzaj>
    <derivirana_varijabla naziv="DomainObject.Predmet.StrankaListFormatedWithAdress_1">
      <item>RH MF POREZNA UPRAVA PODRČUČNI URED SLAVONIJE I BAANJE POREZNO MJESTO VUKOVAR</item>
    </derivirana_varijabla>
  </DomainObject.Predmet.StrankaListFormatedWithAdress>
  <DomainObject.Predmet.StrankaListFormatedWithAdressOIB>
    <izvorni_sadrzaj>
      <item>RH MF POREZNA UPRAVA PODRČUČNI URED SLAVONIJE I BAANJE POREZNO MJESTO VUKOVAR, OIB 18683136487</item>
    </izvorni_sadrzaj>
    <derivirana_varijabla naziv="DomainObject.Predmet.StrankaListFormatedWithAdressOIB_1">
      <item>RH MF POREZNA UPRAVA PODRČUČNI URED SLAVONIJE I BAANJE POREZNO MJESTO VUKOVAR, OIB 18683136487</item>
    </derivirana_varijabla>
  </DomainObject.Predmet.StrankaListFormatedWithAdressOIB>
  <DomainObject.Predmet.StrankaListNazivFormated>
    <izvorni_sadrzaj>
      <item>RH MF POREZNA UPRAVA PODRČUČNI URED SLAVONIJE I BAANJE POREZNO MJESTO VUKOVAR</item>
    </izvorni_sadrzaj>
    <derivirana_varijabla naziv="DomainObject.Predmet.StrankaListNazivFormated_1">
      <item>RH MF POREZNA UPRAVA PODRČUČNI URED SLAVONIJE I BAANJE POREZNO MJESTO VUKOVAR</item>
    </derivirana_varijabla>
  </DomainObject.Predmet.StrankaListNazivFormated>
  <DomainObject.Predmet.StrankaListNazivFormatedOIB>
    <izvorni_sadrzaj>
      <item>RH MF POREZNA UPRAVA PODRČUČNI URED SLAVONIJE I BAANJE POREZNO MJESTO VUKOVAR, OIB 18683136487</item>
    </izvorni_sadrzaj>
    <derivirana_varijabla naziv="DomainObject.Predmet.StrankaListNazivFormatedOIB_1">
      <item>RH MF POREZNA UPRAVA PODRČUČNI URED SLAVONIJE I BAANJE POREZNO MJESTO VUKOVAR, OIB 18683136487</item>
    </derivirana_varijabla>
  </DomainObject.Predmet.StrankaListNazivFormatedOIB>
  <DomainObject.Predmet.ProtuStrankaListFormated>
    <izvorni_sadrzaj>
      <item>JIUJU PROMET d.o.o. za trgovinu i usluge</item>
    </izvorni_sadrzaj>
    <derivirana_varijabla naziv="DomainObject.Predmet.ProtuStrankaListFormated_1">
      <item>JIUJU PROMET d.o.o. za trgovinu i usluge</item>
    </derivirana_varijabla>
  </DomainObject.Predmet.ProtuStrankaListFormated>
  <DomainObject.Predmet.ProtuStrankaListFormatedOIB>
    <izvorni_sadrzaj>
      <item>JIUJU PROMET d.o.o. za trgovinu i usluge, OIB 33556489047</item>
    </izvorni_sadrzaj>
    <derivirana_varijabla naziv="DomainObject.Predmet.ProtuStrankaListFormatedOIB_1">
      <item>JIUJU PROMET d.o.o. za trgovinu i usluge, OIB 33556489047</item>
    </derivirana_varijabla>
  </DomainObject.Predmet.ProtuStrankaListFormatedOIB>
  <DomainObject.Predmet.ProtuStrankaListFormatedWithAdress>
    <izvorni_sadrzaj>
      <item>JIUJU PROMET d.o.o. za trgovinu i usluge, Trg Martina Robotića 2, 32270 Županja</item>
    </izvorni_sadrzaj>
    <derivirana_varijabla naziv="DomainObject.Predmet.ProtuStrankaListFormatedWithAdress_1">
      <item>JIUJU PROMET d.o.o. za trgovinu i usluge, Trg Martina Robotića 2, 32270 Županja</item>
    </derivirana_varijabla>
  </DomainObject.Predmet.ProtuStrankaListFormatedWithAdress>
  <DomainObject.Predmet.ProtuStrankaListFormatedWithAdressOIB>
    <izvorni_sadrzaj>
      <item>JIUJU PROMET d.o.o. za trgovinu i usluge, OIB 33556489047, Trg Martina Robotića 2, 32270 Županja</item>
    </izvorni_sadrzaj>
    <derivirana_varijabla naziv="DomainObject.Predmet.ProtuStrankaListFormatedWithAdressOIB_1">
      <item>JIUJU PROMET d.o.o. za trgovinu i usluge, OIB 33556489047, Trg Martina Robotića 2, 32270 Županja</item>
    </derivirana_varijabla>
  </DomainObject.Predmet.ProtuStrankaListFormatedWithAdressOIB>
  <DomainObject.Predmet.ProtuStrankaListNazivFormated>
    <izvorni_sadrzaj>
      <item>JIUJU PROMET d.o.o. za trgovinu i usluge</item>
    </izvorni_sadrzaj>
    <derivirana_varijabla naziv="DomainObject.Predmet.ProtuStrankaListNazivFormated_1">
      <item>JIUJU PROMET d.o.o. za trgovinu i usluge</item>
    </derivirana_varijabla>
  </DomainObject.Predmet.ProtuStrankaListNazivFormated>
  <DomainObject.Predmet.ProtuStrankaListNazivFormatedOIB>
    <izvorni_sadrzaj>
      <item>JIUJU PROMET d.o.o. za trgovinu i usluge, OIB 33556489047</item>
    </izvorni_sadrzaj>
    <derivirana_varijabla naziv="DomainObject.Predmet.ProtuStrankaListNazivFormatedOIB_1">
      <item>JIUJU PROMET d.o.o. za trgovinu i usluge, OIB 33556489047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PODRČUČNI URED SLAVONIJE I BAANJE POREZNO MJESTO VUKOVAR</izvorni_sadrzaj>
    <derivirana_varijabla naziv="DomainObject.Predmet.StrankaIDrugi_1">RH MF POREZNA UPRAVA PODRČUČNI URED SLAVONIJE I BAANJE POREZNO MJESTO VUKOVAR</derivirana_varijabla>
  </DomainObject.Predmet.StrankaIDrugi>
  <DomainObject.Predmet.ProtustrankaIDrugi>
    <izvorni_sadrzaj>JIUJU PROMET d.o.o. za trgovinu i usluge</izvorni_sadrzaj>
    <derivirana_varijabla naziv="DomainObject.Predmet.ProtustrankaIDrugi_1">JIUJU PROMET d.o.o. za trgovinu i usluge</derivirana_varijabla>
  </DomainObject.Predmet.ProtustrankaIDrugi>
  <DomainObject.Predmet.StrankaIDrugiAdressOIB>
    <izvorni_sadrzaj>RH MF POREZNA UPRAVA PODRČUČNI URED SLAVONIJE I BAANJE POREZNO MJESTO VUKOVAR, OIB 18683136487</izvorni_sadrzaj>
    <derivirana_varijabla naziv="DomainObject.Predmet.StrankaIDrugiAdressOIB_1">RH MF POREZNA UPRAVA PODRČUČNI URED SLAVONIJE I BAANJE POREZNO MJESTO VUKOVAR, OIB 18683136487</derivirana_varijabla>
  </DomainObject.Predmet.StrankaIDrugiAdressOIB>
  <DomainObject.Predmet.ProtustrankaIDrugiAdressOIB>
    <izvorni_sadrzaj>JIUJU PROMET d.o.o. za trgovinu i usluge, OIB 33556489047, Trg Martina Robotića 2, 32270 Županja</izvorni_sadrzaj>
    <derivirana_varijabla naziv="DomainObject.Predmet.ProtustrankaIDrugiAdressOIB_1">JIUJU PROMET d.o.o. za trgovinu i usluge, OIB 33556489047, Trg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JIUJU PROMET d.o.o. za trgovinu i usluge</item>
      <item>RH MF POREZNA UPRAVA PODRČUČNI URED SLAVONIJE I BAANJE POREZNO MJESTO VUKOVAR</item>
    </izvorni_sadrzaj>
    <derivirana_varijabla naziv="DomainObject.Predmet.SudioniciListNaziv_1">
      <item>JIUJU PROMET d.o.o. za trgovinu i usluge</item>
      <item>RH MF POREZNA UPRAVA PODRČUČNI URED SLAVONIJE I BAANJE POREZNO MJESTO VUKOVAR</item>
    </derivirana_varijabla>
  </DomainObject.Predmet.SudioniciListNaziv>
  <DomainObject.Predmet.SudioniciListAdressOIB>
    <izvorni_sadrzaj>
      <item>JIUJU PROMET d.o.o. za trgovinu i usluge, OIB 33556489047, Trg Martina Robotića 2,32270 Županja</item>
      <item>RH MF POREZNA UPRAVA PODRČUČNI URED SLAVONIJE I BAANJE POREZNO MJESTO VUKOVAR, OIB 18683136487</item>
    </izvorni_sadrzaj>
    <derivirana_varijabla naziv="DomainObject.Predmet.SudioniciListAdressOIB_1">
      <item>JIUJU PROMET d.o.o. za trgovinu i usluge, OIB 33556489047, Trg Martina Robotića 2,32270 Županja</item>
      <item>RH MF POREZNA UPRAVA PODRČUČNI URED SLAVONIJE I BAANJE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33556489047</item>
      <item>, OIB 18683136487</item>
    </izvorni_sadrzaj>
    <derivirana_varijabla naziv="DomainObject.Predmet.SudioniciListNazivOIB_1">
      <item>, OIB 33556489047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8CA30-B9C7-4817-B563-C7D854B54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3329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2017-11-10T11:00:00Z</dcterms:created>
  <dc:creator>Korisnik</dc:creator>
  <cp:lastModifiedBy>Snježana Markotić Jurić</cp:lastModifiedBy>
  <cp:lastPrinted>2017-11-10T10:58:00Z</cp:lastPrinted>
  <dcterms:modified xmlns:xsi="http://www.w3.org/2001/XMLSchema-instance" xsi:type="dcterms:W3CDTF">2017-11-10T11:00:00Z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