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83d1" w14:paraId="58a83d1" w:rsidRDefault="00DF5F51" w:rsidP="00DF5F51" w:rsidR="00DF5F51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0595" cx="721995"/>
            <wp:effectExtent b="1905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59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5F51" w:rsidP="00DF5F51" w:rsidR="00DF5F51">
      <w:pPr>
        <w:spacing w:after="0"/>
      </w:pPr>
      <w:r>
        <w:t xml:space="preserve">         REPUBLIKA HRVATSKA</w:t>
      </w:r>
    </w:p>
    <w:p w:rsidRDefault="00DF5F51" w:rsidP="00DF5F51" w:rsidR="00DF5F51">
      <w:pPr>
        <w:spacing w:after="0"/>
      </w:pPr>
      <w:r>
        <w:t xml:space="preserve"> TRGOVAČKI SUD U VARAŽDINU</w:t>
      </w:r>
    </w:p>
    <w:p w:rsidRDefault="00DF5F51" w:rsidP="00DF5F51" w:rsidR="00DF5F51">
      <w:pPr>
        <w:spacing w:after="0"/>
      </w:pPr>
      <w:r>
        <w:t xml:space="preserve">           Braće Radića 2, Varaždin                                                  Poslovni broj: 1 St-229/16-5</w:t>
      </w:r>
    </w:p>
    <w:p w:rsidRDefault="00DF5F51" w:rsidP="00DF5F51" w:rsidR="00DF5F51">
      <w:pPr>
        <w:spacing w:after="0"/>
      </w:pPr>
    </w:p>
    <w:p w:rsidRDefault="00DF5F51" w:rsidP="00DF5F51" w:rsidR="00DF5F51">
      <w:pPr>
        <w:spacing w:after="0"/>
      </w:pPr>
    </w:p>
    <w:p w:rsidRDefault="00DF5F51" w:rsidP="00DF5F51" w:rsidR="00DF5F51">
      <w:pPr>
        <w:spacing w:after="0"/>
        <w:jc w:val="center"/>
      </w:pPr>
      <w:r>
        <w:t>U  I M E  R E P U B L I K E  H R V A T S K E</w:t>
      </w:r>
    </w:p>
    <w:p w:rsidRDefault="00DF5F51" w:rsidP="00DF5F51" w:rsidR="00DF5F51">
      <w:pPr>
        <w:spacing w:after="0"/>
      </w:pPr>
    </w:p>
    <w:p w:rsidRDefault="00DF5F51" w:rsidP="00DF5F51" w:rsidR="00DF5F51">
      <w:pPr>
        <w:spacing w:after="0"/>
        <w:jc w:val="center"/>
      </w:pPr>
      <w:r>
        <w:t>R J E Š E NJ E</w:t>
      </w:r>
    </w:p>
    <w:p w:rsidRDefault="00DF5F51" w:rsidP="00DF5F51" w:rsidR="00DF5F51">
      <w:pPr>
        <w:spacing w:after="0"/>
      </w:pPr>
    </w:p>
    <w:p w:rsidRDefault="00DF5F51" w:rsidP="00DF5F51" w:rsidR="00DF5F51">
      <w:pPr>
        <w:spacing w:after="0"/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Financijske agencije Regionalni centar Zagreb, Podružnica Varaždin, Augusta Cesarca 2, Varaždin, za pokretanje skraćenog stečajnog postupka protiv dužnika CENA d.o.o., OIB: 69041753439 sa sjedištem u Glavna 41, 40323 Prelog, dana 14. travnja 2016. </w:t>
      </w:r>
    </w:p>
    <w:p w:rsidRDefault="00DF5F51" w:rsidP="00DF5F51" w:rsidR="00DF5F51">
      <w:pPr>
        <w:spacing w:after="0"/>
        <w:jc w:val="both"/>
      </w:pPr>
    </w:p>
    <w:p w:rsidRDefault="00DF5F51" w:rsidP="00DF5F51" w:rsidR="00DF5F51">
      <w:pPr>
        <w:spacing w:after="0"/>
        <w:jc w:val="center"/>
      </w:pPr>
      <w:r>
        <w:t>r i j e š i o  j e</w:t>
      </w:r>
    </w:p>
    <w:p w:rsidRDefault="00DF5F51" w:rsidP="00DF5F51" w:rsidR="00DF5F51">
      <w:pPr>
        <w:spacing w:after="0"/>
      </w:pPr>
    </w:p>
    <w:p w:rsidRDefault="00DF5F51" w:rsidP="00DF5F51" w:rsidR="00DF5F51">
      <w:pPr>
        <w:spacing w:after="0"/>
        <w:ind w:firstLine="708"/>
        <w:jc w:val="both"/>
      </w:pPr>
      <w:r>
        <w:t>I/ Otvara se stečajni postupak nad stečajnim dužnikom CENA d.o.o., OIB: 69041753439 sa sjedištem u Glavna 41, 40323 Prelog, s danom 14. travnja 2016. u 15,00 sati.</w:t>
      </w:r>
    </w:p>
    <w:p w:rsidRDefault="00DF5F51" w:rsidP="00DF5F51" w:rsidR="00DF5F51">
      <w:pPr>
        <w:spacing w:after="0"/>
        <w:jc w:val="both"/>
      </w:pPr>
    </w:p>
    <w:p w:rsidRDefault="00DF5F51" w:rsidP="00DF5F51" w:rsidR="00DF5F51">
      <w:pPr>
        <w:spacing w:after="0"/>
        <w:ind w:firstLine="708"/>
        <w:jc w:val="both"/>
        <w:rPr>
          <w:szCs w:val="20"/>
        </w:rPr>
      </w:pPr>
      <w:r>
        <w:t>II/ Zaključuje se stečajni postupak nad stečajnim dužnikom CENA d.o.o., OIB: 69041753439 sa sjedištem u Glavna 41, 40323 Prelog.</w:t>
      </w:r>
    </w:p>
    <w:p w:rsidRDefault="00DF5F51" w:rsidP="00DF5F51" w:rsidR="00DF5F51">
      <w:pPr>
        <w:spacing w:after="0"/>
        <w:jc w:val="both"/>
      </w:pPr>
    </w:p>
    <w:p w:rsidRDefault="00DF5F51" w:rsidP="00DF5F51" w:rsidR="00DF5F51">
      <w:pPr>
        <w:spacing w:after="0"/>
        <w:ind w:firstLine="708"/>
        <w:jc w:val="both"/>
      </w:pPr>
      <w:r>
        <w:t>III/ Za stečajnog upravitelja imenuje se Nikola Remenar, Dubrovačka 14, Velika Gorica, OIB: 48313195864.</w:t>
      </w:r>
    </w:p>
    <w:p w:rsidRDefault="00DF5F51" w:rsidP="00DF5F51" w:rsidR="00DF5F51">
      <w:pPr>
        <w:spacing w:after="0"/>
        <w:jc w:val="both"/>
        <w:rPr>
          <w:color w:val="FF0000"/>
        </w:rPr>
      </w:pPr>
    </w:p>
    <w:p w:rsidRDefault="00DF5F51" w:rsidP="00DF5F51" w:rsidR="00DF5F51">
      <w:pPr>
        <w:spacing w:after="0"/>
        <w:ind w:firstLine="708"/>
        <w:jc w:val="both"/>
      </w:pPr>
      <w:r>
        <w:t>IV/ Ovo rješenje objavit će se na e-oglasnoj ploči suda.</w:t>
      </w:r>
    </w:p>
    <w:p w:rsidRDefault="00DF5F51" w:rsidP="00DF5F51" w:rsidR="00DF5F51">
      <w:pPr>
        <w:spacing w:after="0"/>
        <w:jc w:val="both"/>
      </w:pPr>
    </w:p>
    <w:p w:rsidRDefault="00DF5F51" w:rsidP="00DF5F51" w:rsidR="00DF5F51">
      <w:pPr>
        <w:spacing w:after="0"/>
        <w:ind w:firstLine="708"/>
        <w:jc w:val="both"/>
      </w:pPr>
      <w:r>
        <w:t>V/ Po pravomoćnosti ovoga rješenja stečajni dužnik CENA d.o.o., OIB: 69041753439 sa sjedištem u Glavna 41, 40323 Prelog, biti će brisan iz sudskog registra.</w:t>
      </w:r>
    </w:p>
    <w:p w:rsidRDefault="00DF5F51" w:rsidP="00DF5F51" w:rsidR="00DF5F51">
      <w:pPr>
        <w:spacing w:after="0"/>
      </w:pPr>
    </w:p>
    <w:p w:rsidRDefault="00DF5F51" w:rsidP="00DF5F51" w:rsidR="00DF5F51">
      <w:pPr>
        <w:spacing w:after="0"/>
      </w:pPr>
    </w:p>
    <w:p w:rsidRDefault="00DF5F51" w:rsidP="00DF5F51" w:rsidR="00DF5F51">
      <w:pPr>
        <w:spacing w:after="0"/>
        <w:jc w:val="center"/>
      </w:pPr>
      <w:r>
        <w:t>Obrazloženje</w:t>
      </w:r>
    </w:p>
    <w:p w:rsidRDefault="00DF5F51" w:rsidP="00DF5F51" w:rsidR="00DF5F51">
      <w:pPr>
        <w:spacing w:after="0"/>
      </w:pPr>
    </w:p>
    <w:p w:rsidRDefault="00DF5F51" w:rsidP="00DF5F51" w:rsidR="00DF5F51">
      <w:pPr>
        <w:spacing w:after="0"/>
        <w:jc w:val="both"/>
      </w:pPr>
      <w:r>
        <w:tab/>
        <w:t xml:space="preserve">Predlagatelj je dana 15. veljače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DF5F51" w:rsidP="00DF5F51" w:rsidR="00DF5F51">
      <w:pPr>
        <w:spacing w:after="0"/>
      </w:pPr>
    </w:p>
    <w:p w:rsidRDefault="00DF5F51" w:rsidP="00DF5F51" w:rsidR="00DF5F51">
      <w:pPr>
        <w:spacing w:after="0"/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DF5F51" w:rsidP="00DF5F51" w:rsidR="00DF5F51">
      <w:pPr>
        <w:spacing w:after="0"/>
      </w:pPr>
    </w:p>
    <w:p w:rsidRDefault="00DF5F51" w:rsidP="00DF5F51" w:rsidR="00DF5F51">
      <w:pPr>
        <w:spacing w:after="0"/>
      </w:pPr>
    </w:p>
    <w:p w:rsidRDefault="00DF5F51" w:rsidP="00DF5F51" w:rsidR="00DF5F51">
      <w:pPr>
        <w:spacing w:after="0"/>
        <w:jc w:val="center"/>
      </w:pPr>
      <w:r>
        <w:t>U Varaždinu, 14. travnja 2016. godine.</w:t>
      </w:r>
    </w:p>
    <w:p w:rsidRDefault="00DF5F51" w:rsidP="00DF5F51" w:rsidR="00DF5F51">
      <w:pPr>
        <w:spacing w:after="0"/>
        <w:jc w:val="center"/>
      </w:pPr>
    </w:p>
    <w:p w:rsidRDefault="00DF5F51" w:rsidP="00DF5F51" w:rsidR="00DF5F51">
      <w:pPr>
        <w:spacing w:after="0"/>
        <w:jc w:val="center"/>
      </w:pPr>
    </w:p>
    <w:p w:rsidRDefault="00DF5F51" w:rsidP="00DF5F51" w:rsidR="00DF5F51">
      <w:pPr>
        <w:spacing w:after="0"/>
        <w:ind w:left="4956"/>
        <w:jc w:val="center"/>
      </w:pPr>
      <w:r>
        <w:t>Sudska savjetnica</w:t>
      </w:r>
    </w:p>
    <w:p w:rsidRDefault="00DF5F51" w:rsidP="00DF5F51" w:rsidR="00DF5F51">
      <w:pPr>
        <w:spacing w:after="0"/>
        <w:ind w:left="4956"/>
        <w:jc w:val="center"/>
      </w:pPr>
    </w:p>
    <w:p w:rsidRDefault="00DF5F51" w:rsidP="00DF5F51" w:rsidR="00DF5F51">
      <w:pPr>
        <w:spacing w:after="0"/>
        <w:ind w:left="4956"/>
        <w:jc w:val="center"/>
      </w:pPr>
      <w:r>
        <w:t>Janja Topol</w:t>
      </w:r>
    </w:p>
    <w:p w:rsidRDefault="00DF5F51" w:rsidP="00DF5F51" w:rsidR="00DF5F51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DF5F51" w:rsidP="00DF5F51" w:rsidR="00DF5F51">
      <w:pPr>
        <w:spacing w:after="0"/>
      </w:pPr>
      <w:r>
        <w:t xml:space="preserve">                                               </w:t>
      </w:r>
    </w:p>
    <w:p w:rsidRDefault="00DF5F51" w:rsidP="00DF5F51" w:rsidR="00DF5F51">
      <w:pPr>
        <w:spacing w:after="0"/>
      </w:pPr>
      <w:r>
        <w:tab/>
        <w:t xml:space="preserve">UPUTA O PRAVNOM LIJEKU: </w:t>
      </w:r>
    </w:p>
    <w:p w:rsidRDefault="00DF5F51" w:rsidP="00DF5F51" w:rsidR="00DF5F51">
      <w:pPr>
        <w:spacing w:after="0"/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DF5F51" w:rsidP="00DF5F51" w:rsidR="00DF5F51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F5F51" w:rsidP="00DF5F51" w:rsidR="00DF5F51">
      <w:pPr>
        <w:spacing w:after="0"/>
      </w:pPr>
    </w:p>
    <w:p w:rsidRDefault="00DF5F51" w:rsidP="00DF5F51" w:rsidR="00DF5F51">
      <w:pPr>
        <w:spacing w:after="0"/>
      </w:pPr>
    </w:p>
    <w:p w:rsidRDefault="00DF5F51" w:rsidP="00DF5F51" w:rsidR="00DF5F51">
      <w:pPr>
        <w:spacing w:after="0"/>
      </w:pPr>
      <w:r>
        <w:t>DNA:</w:t>
      </w:r>
    </w:p>
    <w:p w:rsidRDefault="00DF5F51" w:rsidP="00DF5F51" w:rsidR="00DF5F51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DF5F51" w:rsidP="00DF5F51" w:rsidR="00DF5F51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DF5F51" w:rsidP="00DF5F51" w:rsidR="00DF5F51">
      <w:pPr>
        <w:numPr>
          <w:ilvl w:val="0"/>
          <w:numId w:val="47"/>
        </w:numPr>
        <w:spacing w:after="0"/>
        <w:jc w:val="both"/>
      </w:pPr>
      <w:r>
        <w:t>Dužnik CENA d.o.o., OIB: 69041753439 sa sjedištem u Glavna 41, 40323 Prelog</w:t>
      </w:r>
    </w:p>
    <w:p w:rsidRDefault="00DF5F51" w:rsidP="00DF5F51" w:rsidR="00DF5F51">
      <w:pPr>
        <w:numPr>
          <w:ilvl w:val="0"/>
          <w:numId w:val="47"/>
        </w:numPr>
        <w:spacing w:after="0"/>
      </w:pPr>
      <w:r>
        <w:t>Sudski registar ovog suda</w:t>
      </w:r>
    </w:p>
    <w:p w:rsidRDefault="00DF5F51" w:rsidP="00DF5F51" w:rsidR="00DF5F5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Ministarstvo financija, Porezna uprava, Ispostava Čakovec, 40000 Čakovec</w:t>
      </w:r>
    </w:p>
    <w:p w:rsidRDefault="00DF5F51" w:rsidP="00DF5F51" w:rsidR="00DF5F51">
      <w:pPr>
        <w:spacing w:after="0"/>
        <w:ind w:firstLine="708"/>
        <w:jc w:val="both"/>
      </w:pPr>
      <w:r>
        <w:t>Stečajni upravitelj, Nikola Remenar, Dubrovačka 14, Velika Gorica</w:t>
      </w:r>
    </w:p>
    <w:p w:rsidRDefault="00DF5F51" w:rsidP="00DF5F51" w:rsidR="00DF5F51">
      <w:pPr>
        <w:numPr>
          <w:ilvl w:val="0"/>
          <w:numId w:val="47"/>
        </w:numPr>
        <w:spacing w:after="0"/>
      </w:pPr>
      <w:r>
        <w:t>E-oglasna ploča suda</w:t>
      </w:r>
    </w:p>
    <w:p w:rsidRDefault="00DF5F51" w:rsidP="00DF5F51" w:rsidR="00DF5F5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Pisarnica – kal. 20 dana</w:t>
      </w:r>
    </w:p>
    <w:p w:rsidRDefault="00DF5F51" w:rsidP="00DF5F51" w:rsidR="00DF5F51">
      <w:pPr>
        <w:spacing w:after="0"/>
      </w:pPr>
    </w:p>
    <w:p w:rsidRDefault="00DF5F51" w:rsidP="00DF5F51" w:rsidR="00DF5F51">
      <w:pPr>
        <w:spacing w:after="0"/>
      </w:pPr>
    </w:p>
    <w:p w:rsidRDefault="00DF5F51" w:rsidP="00DF5F51" w:rsidR="00DF5F51">
      <w:pPr>
        <w:spacing w:after="0"/>
      </w:pPr>
    </w:p>
    <w:p w:rsidRDefault="00DF5F51" w:rsidP="00DF5F51" w:rsidR="00DF5F51">
      <w:pPr>
        <w:spacing w:after="0"/>
      </w:pPr>
    </w:p>
    <w:p w:rsidRDefault="00AE649C" w:rsidP="00DF5F51" w:rsidR="00AE649C" w:rsidRPr="00B76F3C">
      <w:pPr>
        <w:pStyle w:val="Naslov3"/>
        <w:spacing w:after="0"/>
      </w:pPr>
    </w:p>
    <w:p w:rsidRDefault="00DF5F51" w:rsidP="00DF5F51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DF5F51" w:rsidR="00AE649C" w:rsidRPr="00B76F3C">
      <w:pPr>
        <w:pStyle w:val="SudSjedite"/>
      </w:pPr>
      <w:r>
        <w:tab/>
      </w:r>
    </w:p>
    <w:p w:rsidRDefault="00CB0EA4" w:rsidP="00DF5F51" w:rsidR="00CB0EA4">
      <w:pPr>
        <w:pStyle w:val="Naslovdokumenta"/>
        <w:spacing w:after="0"/>
      </w:pPr>
    </w:p>
    <w:p w:rsidRDefault="00DA0242" w:rsidP="00DF5F51" w:rsidR="00DA0242">
      <w:pPr>
        <w:pStyle w:val="ZapisniarPotpis"/>
        <w:spacing w:after="0"/>
        <w:ind w:left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5F51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416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St-229/2016-5</izvorni_sadrzaj>
    <derivirana_varijabla naziv="DomainObject.Oznaka_1">St-229/2016-5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St-229/2016</izvorni_sadrzaj>
    <derivirana_varijabla naziv="DomainObject.Predmet.OznakaBroj_1">St-229/2016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Već postoji stečajni postupak pod
poslovnim brojem 9 St-118/15</izvorni_sadrzaj>
    <derivirana_varijabla naziv="DomainObject.Predmet.PrimjedbaSuca_1">Već postoji stečajni postupak pod
poslovnim brojem 9 St-118/15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CENA društvo s ograničenom odgovornošću za ugostiteljstvo</izvorni_sadrzaj>
    <derivirana_varijabla naziv="DomainObject.Predmet.ProtustrankaFormated_1">  CENA društvo s ograničenom odgovornošću za ugostiteljstvo</derivirana_varijabla>
  </DomainObject.Predmet.ProtustrankaFormated>
  <DomainObject.Predmet.ProtustrankaFormatedOIB>
    <izvorni_sadrzaj>  CENA društvo s ograničenom odgovornošću za ugostiteljstvo, OIB 69041753439</izvorni_sadrzaj>
    <derivirana_varijabla naziv="DomainObject.Predmet.ProtustrankaFormatedOIB_1">  CENA društvo s ograničenom odgovornošću za ugostiteljstvo, OIB 69041753439</derivirana_varijabla>
  </DomainObject.Predmet.ProtustrankaFormatedOIB>
  <DomainObject.Predmet.ProtustrankaFormatedWithAdress>
    <izvorni_sadrzaj> CENA društvo s ograničenom odgovornošću za ugostiteljstvo, Glavna 41, 40323 Prelog</izvorni_sadrzaj>
    <derivirana_varijabla naziv="DomainObject.Predmet.ProtustrankaFormatedWithAdress_1"> CENA društvo s ograničenom odgovornošću za ugostiteljstvo, Glavna 41, 40323 Prelog</derivirana_varijabla>
  </DomainObject.Predmet.ProtustrankaFormatedWithAdress>
  <DomainObject.Predmet.ProtustrankaFormatedWithAdressOIB>
    <izvorni_sadrzaj> CENA društvo s ograničenom odgovornošću za ugostiteljstvo, OIB 69041753439, Glavna 41, 40323 Prelog</izvorni_sadrzaj>
    <derivirana_varijabla naziv="DomainObject.Predmet.ProtustrankaFormatedWithAdressOIB_1"> CENA društvo s ograničenom odgovornošću za ugostiteljstvo, OIB 69041753439, Glavna 41, 40323 Prelog</derivirana_varijabla>
  </DomainObject.Predmet.ProtustrankaFormatedWithAdressOIB>
  <DomainObject.Predmet.ProtustrankaWithAdress>
    <izvorni_sadrzaj>CENA društvo s ograničenom odgovornošću za ugostiteljstvo Glavna 41, 40323 Prelog</izvorni_sadrzaj>
    <derivirana_varijabla naziv="DomainObject.Predmet.ProtustrankaWithAdress_1">CENA društvo s ograničenom odgovornošću za ugostiteljstvo Glavna 41, 40323 Prelog</derivirana_varijabla>
  </DomainObject.Predmet.ProtustrankaWithAdress>
  <DomainObject.Predmet.ProtustrankaWithAdressOIB>
    <izvorni_sadrzaj>CENA društvo s ograničenom odgovornošću za ugostiteljstvo, OIB 69041753439, Glavna 41, 40323 Prelog</izvorni_sadrzaj>
    <derivirana_varijabla naziv="DomainObject.Predmet.ProtustrankaWithAdressOIB_1">CENA društvo s ograničenom odgovornošću za ugostiteljstvo, OIB 69041753439, Glavna 41, 40323 Prelog</derivirana_varijabla>
  </DomainObject.Predmet.ProtustrankaWithAdressOIB>
  <DomainObject.Predmet.ProtustrankaNazivFormated>
    <izvorni_sadrzaj>CENA društvo s ograničenom odgovornošću za ugostiteljstvo</izvorni_sadrzaj>
    <derivirana_varijabla naziv="DomainObject.Predmet.ProtustrankaNazivFormated_1">CENA društvo s ograničenom odgovornošću za ugostiteljstvo</derivirana_varijabla>
  </DomainObject.Predmet.ProtustrankaNazivFormated>
  <DomainObject.Predmet.ProtustrankaNazivFormatedOIB>
    <izvorni_sadrzaj>CENA društvo s ograničenom odgovornošću za ugostiteljstvo, OIB 69041753439</izvorni_sadrzaj>
    <derivirana_varijabla naziv="DomainObject.Predmet.ProtustrankaNazivFormatedOIB_1">CENA društvo s ograničenom odgovornošću za ugostiteljstvo, OIB 69041753439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116492.21</izvorni_sadrzaj>
    <derivirana_varijabla naziv="DomainObject.Predmet.TrenutnaVrijednost_1">116492.21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CENA društvo s ograničenom odgovornošću za ugostiteljstvo</item>
    </izvorni_sadrzaj>
    <derivirana_varijabla naziv="DomainObject.Predmet.ProtuStrankaListFormated_1">
      <item>CENA društvo s ograničenom odgovornošću za ugostiteljstvo</item>
    </derivirana_varijabla>
  </DomainObject.Predmet.ProtuStrankaListFormated>
  <DomainObject.Predmet.ProtuStrankaListFormatedOIB>
    <izvorni_sadrzaj>
      <item>CENA društvo s ograničenom odgovornošću za ugostiteljstvo, OIB 69041753439</item>
    </izvorni_sadrzaj>
    <derivirana_varijabla naziv="DomainObject.Predmet.ProtuStrankaListFormatedOIB_1">
      <item>CENA društvo s ograničenom odgovornošću za ugostiteljstvo, OIB 69041753439</item>
    </derivirana_varijabla>
  </DomainObject.Predmet.ProtuStrankaListFormatedOIB>
  <DomainObject.Predmet.ProtuStrankaListFormatedWithAdress>
    <izvorni_sadrzaj>
      <item>CENA društvo s ograničenom odgovornošću za ugostiteljstvo, Glavna 41, 40323 Prelog</item>
    </izvorni_sadrzaj>
    <derivirana_varijabla naziv="DomainObject.Predmet.ProtuStrankaListFormatedWithAdress_1">
      <item>CENA društvo s ograničenom odgovornošću za ugostiteljstvo, Glavna 41, 40323 Prelog</item>
    </derivirana_varijabla>
  </DomainObject.Predmet.ProtuStrankaListFormatedWithAdress>
  <DomainObject.Predmet.ProtuStrankaListFormatedWithAdressOIB>
    <izvorni_sadrzaj>
      <item>CENA društvo s ograničenom odgovornošću za ugostiteljstvo, OIB 69041753439, Glavna 41, 40323 Prelog</item>
    </izvorni_sadrzaj>
    <derivirana_varijabla naziv="DomainObject.Predmet.ProtuStrankaListFormatedWithAdressOIB_1">
      <item>CENA društvo s ograničenom odgovornošću za ugostiteljstvo, OIB 69041753439, Glavna 41, 40323 Prelog</item>
    </derivirana_varijabla>
  </DomainObject.Predmet.ProtuStrankaListFormatedWithAdressOIB>
  <DomainObject.Predmet.ProtuStrankaListNazivFormated>
    <izvorni_sadrzaj>
      <item>CENA društvo s ograničenom odgovornošću za ugostiteljstvo</item>
    </izvorni_sadrzaj>
    <derivirana_varijabla naziv="DomainObject.Predmet.ProtuStrankaListNazivFormated_1">
      <item>CENA društvo s ograničenom odgovornošću za ugostiteljstvo</item>
    </derivirana_varijabla>
  </DomainObject.Predmet.ProtuStrankaListNazivFormated>
  <DomainObject.Predmet.ProtuStrankaListNazivFormatedOIB>
    <izvorni_sadrzaj>
      <item>CENA društvo s ograničenom odgovornošću za ugostiteljstvo, OIB 69041753439</item>
    </izvorni_sadrzaj>
    <derivirana_varijabla naziv="DomainObject.Predmet.ProtuStrankaListNazivFormatedOIB_1">
      <item>CENA društvo s ograničenom odgovornošću za ugostiteljstvo, OIB 69041753439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>St-229/2016-5</izvorni_sadrzaj>
    <derivirana_varijabla naziv="DomainObject.PoslovniBrojDokumenta_1">St-229/2016-5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CENA društvo s ograničenom odgovornošću za ugostiteljstvo</izvorni_sadrzaj>
    <derivirana_varijabla naziv="DomainObject.Predmet.ProtustrankaIDrugi_1">CENA društvo s ograničenom odgovornošću za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CENA društvo s ograničenom odgovornošću za ugostiteljstvo, OIB 69041753439, Glavna 41, 40323 Prelog</izvorni_sadrzaj>
    <derivirana_varijabla naziv="DomainObject.Predmet.ProtustrankaIDrugiAdressOIB_1">CENA društvo s ograničenom odgovornošću za ugostiteljstvo, OIB 69041753439, Glavna 41,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CENA društvo s ograničenom odgovornošću za ugostiteljstvo</item>
      <item>Sudski registar</item>
    </izvorni_sadrzaj>
    <derivirana_varijabla naziv="DomainObject.Predmet.SudioniciListNaziv_1">
      <item>Financijska agencija</item>
      <item>CENA društvo s ograničenom odgovornošću za ugostiteljstvo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CENA društvo s ograničenom odgovornošću za ugostiteljstvo, OIB 69041753439, Glavna 41,40323 Prelog</item>
      <item>Sudski registar</item>
    </izvorni_sadrzaj>
    <derivirana_varijabla naziv="DomainObject.Predmet.SudioniciListAdressOIB_1">
      <item>Financijska agencija, OIB 85821130368, A. Cesarca 2,42000 Varaždin</item>
      <item>CENA društvo s ograničenom odgovornošću za ugostiteljstvo, OIB 69041753439, Glavna 41,40323 Prelog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3C5AFD-08C0-49B3-93F4-AEA479D593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2791</properties:Characters>
  <properties:Lines>88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2016-04-14T08:35:00Z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St-229/2016-5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