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581d" w14:paraId="93e581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314F0">
        <w:t>401/17-3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314F0">
        <w:t xml:space="preserve"> PODOLSKI UGOSTITELJSTVO j.d.o.o., Lemeš Križevački 54, Lemeš Križevački, OIB: 84304128898</w:t>
      </w:r>
      <w:r w:rsidR="00665A9B">
        <w:t xml:space="preserve">, </w:t>
      </w:r>
      <w:r w:rsidR="00637444">
        <w:t xml:space="preserve">dana </w:t>
      </w:r>
      <w:r w:rsidR="0048721E">
        <w:t xml:space="preserve">22. kolovoza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314F0">
        <w:t xml:space="preserve"> PODOLSKI UGOSTITELJSTVO j.d.o.o., Lemeš Križevački 54, Lemeš Križevački, OIB: 84304128898</w:t>
      </w:r>
      <w:r w:rsidR="00740000">
        <w:t xml:space="preserve">, </w:t>
      </w:r>
      <w:r w:rsidR="00CB6C18">
        <w:t xml:space="preserve">iznosi </w:t>
      </w:r>
      <w:r w:rsidR="009314F0">
        <w:t>23.934,73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 Vlado Vidiček, Nova Kapela, Nova Kapela 86, OIB: 21204006468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48721E">
        <w:t>predsjednik udruge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48721E">
        <w:t>22. kolovoza</w:t>
      </w:r>
      <w:r w:rsidR="0095167E">
        <w:t xml:space="preserve">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721E">
        <w:t xml:space="preserve">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  <w:r w:rsidR="0048721E">
        <w:t>, v.r.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CE3" w:rsidR="002B7CE3">
      <w:r>
        <w:separator/>
      </w:r>
    </w:p>
  </w:endnote>
  <w:endnote w:id="0" w:type="continuationSeparator">
    <w:p w:rsidRDefault="002B7CE3" w:rsidR="002B7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CE3" w:rsidR="002B7CE3">
      <w:r>
        <w:separator/>
      </w:r>
    </w:p>
  </w:footnote>
  <w:footnote w:id="0" w:type="continuationSeparator">
    <w:p w:rsidRDefault="002B7CE3" w:rsidR="002B7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49A1"/>
    <w:rsid w:val="002B541F"/>
    <w:rsid w:val="002B7CE3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855FD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PODOLSKI UGOSTITELJSTVO jednostavno društvo s ograničenom odgovornošću za usluge</izvorni_sadrzaj>
    <derivirana_varijabla naziv="DomainObject.Predmet.ProtustrankaFormated_1">  PODOLSKI UGOSTITELJSTVO jednostavno društvo s ograničenom odgovornošću za usluge</derivirana_varijabla>
  </DomainObject.Predmet.ProtustrankaFormated>
  <DomainObject.Predmet.ProtustrankaFormatedOIB>
    <izvorni_sadrzaj>  PODOLSKI UGOSTITELJSTVO jednostavno društvo s ograničenom odgovornošću za usluge, OIB 84304128898</izvorni_sadrzaj>
    <derivirana_varijabla naziv="DomainObject.Predmet.ProtustrankaFormatedOIB_1">  PODOLSKI UGOSTITELJSTVO jednostavno društvo s ograničenom odgovornošću za usluge, OIB 84304128898</derivirana_varijabla>
  </DomainObject.Predmet.ProtustrankaFormatedOIB>
  <DomainObject.Predmet.ProtustrankaFormatedWithAdress>
    <izvorni_sadrzaj> PODOLSKI UGOSTITELJSTVO jednostavno društvo s ograničenom odgovornošću za usluge, Lemeš Križevački 54, 48260 Lemeš Križevački</izvorni_sadrzaj>
    <derivirana_varijabla naziv="DomainObject.Predmet.ProtustrankaFormatedWithAdress_1"> PODOLSKI UGOSTITELJSTVO jednostavno društvo s ograničenom odgovornošću za usluge, Lemeš Križevački 54, 48260 Lemeš Križevački</derivirana_varijabla>
  </DomainObject.Predmet.ProtustrankaFormatedWithAdress>
  <DomainObject.Predmet.ProtustrankaFormatedWithAdressOIB>
    <izvorni_sadrzaj> PODOLSKI UGOSTITELJSTVO jednostavno društvo s ograničenom odgovornošću za usluge, OIB 84304128898, Lemeš Križevački 54, 48260 Lemeš Križevački</izvorni_sadrzaj>
    <derivirana_varijabla naziv="DomainObject.Predmet.ProtustrankaFormatedWithAdressOIB_1"> PODOLSKI UGOSTITELJSTVO jednostavno društvo s ograničenom odgovornošću za usluge, OIB 84304128898, Lemeš Križevački 54, 48260 Lemeš Križevački</derivirana_varijabla>
  </DomainObject.Predmet.ProtustrankaFormatedWithAdressOIB>
  <DomainObject.Predmet.ProtustrankaWithAdress>
    <izvorni_sadrzaj>PODOLSKI UGOSTITELJSTVO jednostavno društvo s ograničenom odgovornošću za usluge Lemeš Križevački 54, 48260 Lemeš Križevački</izvorni_sadrzaj>
    <derivirana_varijabla naziv="DomainObject.Predmet.ProtustrankaWithAdress_1">PODOLSKI UGOSTITELJSTVO jednostavno društvo s ograničenom odgovornošću za usluge Lemeš Križevački 54, 48260 Lemeš Križevački</derivirana_varijabla>
  </DomainObject.Predmet.ProtustrankaWithAdress>
  <DomainObject.Predmet.ProtustrankaWithAdressOIB>
    <izvorni_sadrzaj>PODOLSKI UGOSTITELJSTVO jednostavno društvo s ograničenom odgovornošću za usluge, OIB 84304128898, Lemeš Križevački 54, 48260 Lemeš Križevački</izvorni_sadrzaj>
    <derivirana_varijabla naziv="DomainObject.Predmet.ProtustrankaWithAdressOIB_1">PODOLSKI UGOSTITELJSTVO jednostavno društvo s ograničenom odgovornošću za usluge, OIB 84304128898, Lemeš Križevački 54, 48260 Lemeš Križevački</derivirana_varijabla>
  </DomainObject.Predmet.ProtustrankaWithAdressOIB>
  <DomainObject.Predmet.ProtustrankaNazivFormated>
    <izvorni_sadrzaj>PODOLSKI UGOSTITELJSTVO jednostavno društvo s ograničenom odgovornošću za usluge</izvorni_sadrzaj>
    <derivirana_varijabla naziv="DomainObject.Predmet.ProtustrankaNazivFormated_1">PODOLSKI UGOSTITELJSTVO jednostavno društvo s ograničenom odgovornošću za usluge</derivirana_varijabla>
  </DomainObject.Predmet.ProtustrankaNazivFormated>
  <DomainObject.Predmet.ProtustrankaNazivFormatedOIB>
    <izvorni_sadrzaj>PODOLSKI UGOSTITELJSTVO jednostavno društvo s ograničenom odgovornošću za usluge, OIB 84304128898</izvorni_sadrzaj>
    <derivirana_varijabla naziv="DomainObject.Predmet.ProtustrankaNazivFormatedOIB_1">PODOLSKI UGOSTITELJSTVO jednostavno društvo s ograničenom odgovornošću za usluge, OIB 84304128898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PODOLSKI UGOSTITELJSTVO jednostavno društvo s ograničenom odgovornošću za usluge</item>
    </izvorni_sadrzaj>
    <derivirana_varijabla naziv="DomainObject.Predmet.ProtuStrankaListFormated_1">
      <item>PODOLSKI UGOSTITELJSTVO jednostavno društvo s ograničenom odgovornošću za usluge</item>
    </derivirana_varijabla>
  </DomainObject.Predmet.ProtuStrankaListFormated>
  <DomainObject.Predmet.ProtuStrankaListFormatedOIB>
    <izvorni_sadrzaj>
      <item>PODOLSKI UGOSTITELJSTVO jednostavno društvo s ograničenom odgovornošću za usluge, OIB 84304128898</item>
    </izvorni_sadrzaj>
    <derivirana_varijabla naziv="DomainObject.Predmet.ProtuStrankaListFormatedOIB_1">
      <item>PODOLSKI UGOSTITELJSTVO jednostavno društvo s ograničenom odgovornošću za usluge, OIB 84304128898</item>
    </derivirana_varijabla>
  </DomainObject.Predmet.ProtuStrankaListFormatedOIB>
  <DomainObject.Predmet.ProtuStrankaListFormatedWithAdress>
    <izvorni_sadrzaj>
      <item>PODOLSKI UGOSTITELJSTVO jednostavno društvo s ograničenom odgovornošću za usluge, Lemeš Križevački 54, 48260 Lemeš Križevački</item>
    </izvorni_sadrzaj>
    <derivirana_varijabla naziv="DomainObject.Predmet.ProtuStrankaListFormatedWithAdress_1">
      <item>PODOLSKI UGOSTITELJSTVO jednostavno društvo s ograničenom odgovornošću za usluge, Lemeš Križevački 54, 48260 Lemeš Križevački</item>
    </derivirana_varijabla>
  </DomainObject.Predmet.ProtuStrankaListFormatedWithAdress>
  <DomainObject.Predmet.ProtuStrankaListFormatedWithAdressOIB>
    <izvorni_sadrzaj>
      <item>PODOLSKI UGOSTITELJSTVO jednostavno društvo s ograničenom odgovornošću za usluge, OIB 84304128898, Lemeš Križevački 54, 48260 Lemeš Križevački</item>
    </izvorni_sadrzaj>
    <derivirana_varijabla naziv="DomainObject.Predmet.ProtuStrankaListFormatedWithAdressOIB_1">
      <item>PODOLSKI UGOSTITELJSTVO jednostavno društvo s ograničenom odgovornošću za usluge, OIB 84304128898, Lemeš Križevački 54, 48260 Lemeš Križevački</item>
    </derivirana_varijabla>
  </DomainObject.Predmet.ProtuStrankaListFormatedWithAdressOIB>
  <DomainObject.Predmet.ProtuStrankaListNazivFormated>
    <izvorni_sadrzaj>
      <item>PODOLSKI UGOSTITELJSTVO jednostavno društvo s ograničenom odgovornošću za usluge</item>
    </izvorni_sadrzaj>
    <derivirana_varijabla naziv="DomainObject.Predmet.ProtuStrankaListNazivFormated_1">
      <item>PODOLSKI UGOSTITELJSTVO jednostavno društvo s ograničenom odgovornošću za usluge</item>
    </derivirana_varijabla>
  </DomainObject.Predmet.ProtuStrankaListNazivFormated>
  <DomainObject.Predmet.ProtuStrankaListNazivFormatedOIB>
    <izvorni_sadrzaj>
      <item>PODOLSKI UGOSTITELJSTVO jednostavno društvo s ograničenom odgovornošću za usluge, OIB 84304128898</item>
    </izvorni_sadrzaj>
    <derivirana_varijabla naziv="DomainObject.Predmet.ProtuStrankaListNazivFormatedOIB_1">
      <item>PODOLSKI UGOSTITELJSTVO jednostavno društvo s ograničenom odgovornošću za usluge, OIB 84304128898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PODOLSKI UGOSTITELJSTVO jednostavno društvo s ograničenom odgovornošću za usluge</izvorni_sadrzaj>
    <derivirana_varijabla naziv="DomainObject.Predmet.ProtustrankaIDrugi_1">PODOLSKI UGOSTITELJSTVO jednostavno društvo s ograničenom odgovornošću za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PODOLSKI UGOSTITELJSTVO jednostavno društvo s ograničenom odgovornošću za usluge, OIB 84304128898, Lemeš Križevački 54, 48260 Lemeš Križevački</izvorni_sadrzaj>
    <derivirana_varijabla naziv="DomainObject.Predmet.ProtustrankaIDrugiAdressOIB_1">PODOLSKI UGOSTITELJSTVO jednostavno društvo s ograničenom odgovornošću za usluge, OIB 84304128898, Lemeš Križevački 54, 48260 Lemeš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PODOLSKI UGOSTITELJSTVO jednostavno društvo s ograničenom odgovornošću za usluge</item>
      <item>Sudski registar</item>
    </izvorni_sadrzaj>
    <derivirana_varijabla naziv="DomainObject.Predmet.SudioniciListNaziv_1">
      <item>Financijska agencija - Podružnica Varaždin</item>
      <item>PODOLSKI UGOSTITELJSTVO jednostavno društvo s ograničenom odgovornošću za usluge</item>
      <item>Sudski registar</item>
    </derivirana_varijabla>
  </DomainObject.Predmet.SudioniciListNaziv>
  <DomainObject.Predmet.SudioniciListAdressOIB>
    <izvorni_sadrzaj>
      <item>Financijska agencija - Podružnica Varaždin, OIB 85821130368, A. Cesarca 2,42000 Varaždin</item>
      <item>PODOLSKI UGOSTITELJSTVO jednostavno društvo s ograničenom odgovornošću za usluge, OIB 84304128898, Lemeš Križevački 54,48260 Lemeš Križevački</item>
      <item>Sudski registar</item>
    </izvorni_sadrzaj>
    <derivirana_varijabla naziv="DomainObject.Predmet.SudioniciListAdressOIB_1">
      <item>Financijska agencija - Podružnica Varaždin, OIB 85821130368, A. Cesarca 2,42000 Varaždin</item>
      <item>PODOLSKI UGOSTITELJSTVO jednostavno društvo s ograničenom odgovornošću za usluge, OIB 84304128898, Lemeš Križevački 54,48260 Lemeš Križevački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84304128898</item>
      <item>, OIB null</item>
    </izvorni_sadrzaj>
    <derivirana_varijabla naziv="DomainObject.Predmet.SudioniciListNazivOIB_1">
      <item>, OIB 85821130368</item>
      <item>, OIB 84304128898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A1A12-3812-4445-98A1-2CE2E97CF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1900</properties:Characters>
  <properties:Lines>47</properties:Lines>
  <properties:Paragraphs>14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2017-08-22T12:15:00Z</cp:lastPrinted>
  <dcterms:modified xmlns:xsi="http://www.w3.org/2001/XMLSchema-instance" xsi:type="dcterms:W3CDTF">2017-08-22T12:15:00Z</dcterms:modified>
  <cp:revision>110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