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376d" w14:paraId="74c376d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F0717">
        <w:t>704</w:t>
      </w:r>
      <w:r w:rsidR="00D259A4">
        <w:t>/16-</w:t>
      </w:r>
      <w:r w:rsidR="00325AD3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9F0717" w:rsidRPr="009F0717">
        <w:t>EXPORT IMPORT OSIJEK d.o.o., Osijek, Kardinala A. Stepinca 8, OIB: 42018604284, MBS: 030030238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9F0717">
        <w:t>3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F0717" w:rsidRPr="009F0717">
        <w:t>EXPORT IMPORT OSIJEK d.o.o., Osijek, Kardinala A. Stepinca 8, OIB: 42018604284, MBS: 030030238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F0717" w:rsidRPr="00B03FBD">
        <w:t>Margareta Bondža</w:t>
      </w:r>
      <w:r w:rsidR="009F0717">
        <w:t>,</w:t>
      </w:r>
      <w:r w:rsidR="009F0717" w:rsidRPr="00F245F9">
        <w:t xml:space="preserve"> </w:t>
      </w:r>
      <w:r w:rsidR="009F0717" w:rsidRPr="00B03FBD">
        <w:t>Vinkovci, Lapovačka 30</w:t>
      </w:r>
      <w:r w:rsidR="009F0717">
        <w:t xml:space="preserve">, OIB: </w:t>
      </w:r>
      <w:r w:rsidR="009F0717" w:rsidRPr="00B03FBD">
        <w:t>43842887527</w:t>
      </w:r>
      <w:r w:rsidR="0009206B">
        <w:t>.</w:t>
      </w:r>
    </w:p>
    <w:p w:rsidRDefault="00A26E0B" w:rsidP="003742E1" w:rsidR="004B741D">
      <w:pPr>
        <w:pStyle w:val="Tijeloteksta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9F0717">
        <w:t>21</w:t>
      </w:r>
      <w:r w:rsidR="00FF2438">
        <w:t xml:space="preserve">. </w:t>
      </w:r>
      <w:r w:rsidR="008D62D6">
        <w:t>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F0717" w:rsidRPr="009F0717">
        <w:t>EXPORT IMPORT OSIJEK d.o.o., Osijek, Kardinala A. Stepinca 8, OIB: 42018604284, MBS: 030030238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841C42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F0717">
        <w:t>1</w:t>
      </w:r>
      <w:r w:rsidR="009F5A8F">
        <w:t xml:space="preserve">. </w:t>
      </w:r>
      <w:r w:rsidR="009F0717">
        <w:t>rujn</w:t>
      </w:r>
      <w:r w:rsidR="008D62D6">
        <w:t>a</w:t>
      </w:r>
      <w:r w:rsidR="00841C42">
        <w:t xml:space="preserve"> </w:t>
      </w:r>
      <w:r w:rsidR="009F5A8F">
        <w:t>201</w:t>
      </w:r>
      <w:r w:rsidR="009F0717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Tijeloteksta"/>
        <w:ind w:firstLine="708"/>
      </w:pPr>
    </w:p>
    <w:p w:rsidRDefault="001E1BC5" w:rsidP="00553326" w:rsidR="008D62D6">
      <w:r>
        <w:lastRenderedPageBreak/>
        <w:tab/>
      </w:r>
    </w:p>
    <w:p w:rsidRDefault="00325AD3" w:rsidP="001E1BC5" w:rsidR="001E1BC5">
      <w:pPr>
        <w:jc w:val="right"/>
      </w:pPr>
      <w:r>
        <w:t>6 St-704</w:t>
      </w:r>
      <w:r w:rsidR="008D62D6">
        <w:t>/16-</w:t>
      </w:r>
      <w:r>
        <w:t>8</w:t>
      </w:r>
    </w:p>
    <w:p w:rsidRDefault="001E1BC5" w:rsidP="001E1BC5" w:rsidR="001E1BC5">
      <w:pPr>
        <w:pStyle w:val="Tijeloteksta"/>
        <w:tabs>
          <w:tab w:pos="1695" w:val="left"/>
        </w:tabs>
        <w:ind w:firstLine="708"/>
      </w:pPr>
    </w:p>
    <w:p w:rsidRDefault="001E1BC5" w:rsidP="00004F11" w:rsidR="001E1BC5">
      <w:pPr>
        <w:pStyle w:val="Tijeloteksta"/>
        <w:ind w:firstLine="708"/>
      </w:pPr>
    </w:p>
    <w:p w:rsidRDefault="00316834" w:rsidP="00841C42" w:rsidR="00316834">
      <w:pPr>
        <w:pStyle w:val="Tijeloteksta"/>
      </w:pPr>
      <w:r>
        <w:t xml:space="preserve">od </w:t>
      </w:r>
      <w:r w:rsidR="00C03DCE">
        <w:t>1</w:t>
      </w:r>
      <w:r w:rsidR="009F0717">
        <w:t>74</w:t>
      </w:r>
      <w:r w:rsidR="00841C42">
        <w:t xml:space="preserve"> </w:t>
      </w:r>
      <w:r>
        <w:t xml:space="preserve">dana u ukupnom iznosu od </w:t>
      </w:r>
      <w:r w:rsidR="009F0717">
        <w:t>78</w:t>
      </w:r>
      <w:r w:rsidR="008D62D6">
        <w:t>.</w:t>
      </w:r>
      <w:r w:rsidR="009F0717">
        <w:t>791</w:t>
      </w:r>
      <w:r w:rsidR="00841C42">
        <w:t>,</w:t>
      </w:r>
      <w:r w:rsidR="009F0717">
        <w:t>80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8D62D6">
        <w:t>1</w:t>
      </w:r>
      <w:r>
        <w:t xml:space="preserve"> </w:t>
      </w:r>
      <w:r w:rsidR="00C03DCE">
        <w:t>zaposlen</w:t>
      </w:r>
      <w:r w:rsidR="008D62D6">
        <w:t>og</w:t>
      </w:r>
      <w:r>
        <w:t>.</w:t>
      </w:r>
    </w:p>
    <w:p w:rsidRDefault="009F5A8F" w:rsidP="00DD6DE4" w:rsidR="009F5A8F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F0717">
        <w:t>Margareta Bondža iz Vinkovaca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9F0717">
        <w:t>3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Tijeloteksta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9F0717">
        <w:t>21</w:t>
      </w:r>
      <w:r w:rsidR="00841C42">
        <w:t>.</w:t>
      </w:r>
      <w:r w:rsidR="008D62D6">
        <w:t>3</w:t>
      </w:r>
      <w:r w:rsidR="00841C42">
        <w:t>.2016.g.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9F0717">
        <w:t>3</w:t>
      </w:r>
      <w:r w:rsidR="00D5673C">
        <w:t>/</w:t>
      </w:r>
      <w:r w:rsidR="009F0717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D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5AD3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3326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0717"/>
    <w:rsid w:val="009F5A8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25DFF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EXPORT IMPORT OSIJEK d.o.o., društvo za trgovinu i usluge</izvorni_sadrzaj>
    <derivirana_varijabla naziv="DomainObject.Predmet.ProtustrankaFormated_1">  EXPORT IMPORT OSIJEK d.o.o., društvo za trgovinu i usluge</derivirana_varijabla>
  </DomainObject.Predmet.ProtustrankaFormated>
  <DomainObject.Predmet.ProtustrankaFormatedOIB>
    <izvorni_sadrzaj>  EXPORT IMPORT OSIJEK d.o.o., društvo za trgovinu i usluge, OIB 42018604284</izvorni_sadrzaj>
    <derivirana_varijabla naziv="DomainObject.Predmet.ProtustrankaFormatedOIB_1">  EXPORT IMPORT OSIJEK d.o.o., društvo za trgovinu i usluge, OIB 42018604284</derivirana_varijabla>
  </DomainObject.Predmet.ProtustrankaFormatedOIB>
  <DomainObject.Predmet.ProtustrankaFormatedWithAdress>
    <izvorni_sadrzaj> EXPORT IMPORT OSIJEK d.o.o., društvo za trgovinu i usluge, Kardinala A.Stepinca 8, 31000 Osijek</izvorni_sadrzaj>
    <derivirana_varijabla naziv="DomainObject.Predmet.ProtustrankaFormatedWithAdress_1"> EXPORT IMPORT OSIJEK d.o.o., društvo za trgovinu i usluge, Kardinala A.Stepinca 8, 31000 Osijek</derivirana_varijabla>
  </DomainObject.Predmet.ProtustrankaFormatedWithAdress>
  <DomainObject.Predmet.ProtustrankaFormatedWithAdressOIB>
    <izvorni_sadrzaj> EXPORT IMPORT OSIJEK d.o.o., društvo za trgovinu i usluge, OIB 42018604284, Kardinala A.Stepinca 8, 31000 Osijek</izvorni_sadrzaj>
    <derivirana_varijabla naziv="DomainObject.Predmet.ProtustrankaFormatedWithAdressOIB_1"> EXPORT IMPORT OSIJEK d.o.o., društvo za trgovinu i usluge, OIB 42018604284, Kardinala A.Stepinca 8, 31000 Osijek</derivirana_varijabla>
  </DomainObject.Predmet.ProtustrankaFormatedWithAdressOIB>
  <DomainObject.Predmet.ProtustrankaWithAdress>
    <izvorni_sadrzaj>EXPORT IMPORT OSIJEK d.o.o., društvo za trgovinu i usluge Kardinala A.Stepinca 8, 31000 Osijek</izvorni_sadrzaj>
    <derivirana_varijabla naziv="DomainObject.Predmet.ProtustrankaWithAdress_1">EXPORT IMPORT OSIJEK d.o.o., društvo za trgovinu i usluge Kardinala A.Stepinca 8, 31000 Osijek</derivirana_varijabla>
  </DomainObject.Predmet.ProtustrankaWithAdress>
  <DomainObject.Predmet.ProtustrankaWithAdressOIB>
    <izvorni_sadrzaj>EXPORT IMPORT OSIJEK d.o.o., društvo za trgovinu i usluge, OIB 42018604284, Kardinala A.Stepinca 8, 31000 Osijek</izvorni_sadrzaj>
    <derivirana_varijabla naziv="DomainObject.Predmet.ProtustrankaWithAdressOIB_1">EXPORT IMPORT OSIJEK d.o.o., društvo za trgovinu i usluge, OIB 42018604284, Kardinala A.Stepinca 8, 31000 Osijek</derivirana_varijabla>
  </DomainObject.Predmet.ProtustrankaWithAdressOIB>
  <DomainObject.Predmet.ProtustrankaNazivFormated>
    <izvorni_sadrzaj>EXPORT IMPORT OSIJEK d.o.o., društvo za trgovinu i usluge</izvorni_sadrzaj>
    <derivirana_varijabla naziv="DomainObject.Predmet.ProtustrankaNazivFormated_1">EXPORT IMPORT OSIJEK d.o.o., društvo za trgovinu i usluge</derivirana_varijabla>
  </DomainObject.Predmet.ProtustrankaNazivFormated>
  <DomainObject.Predmet.ProtustrankaNazivFormatedOIB>
    <izvorni_sadrzaj>EXPORT IMPORT OSIJEK d.o.o., društvo za trgovinu i usluge, OIB 42018604284</izvorni_sadrzaj>
    <derivirana_varijabla naziv="DomainObject.Predmet.ProtustrankaNazivFormatedOIB_1">EXPORT IMPORT OSIJEK d.o.o., društvo za trgovinu i usluge, OIB 42018604284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EXPORT IMPORT OSIJEK d.o.o., društvo za trgovinu i usluge</item>
    </izvorni_sadrzaj>
    <derivirana_varijabla naziv="DomainObject.Predmet.ProtuStrankaListFormated_1">
      <item>EXPORT IMPORT OSIJEK d.o.o., društvo za trgovinu i usluge</item>
    </derivirana_varijabla>
  </DomainObject.Predmet.ProtuStrankaListFormated>
  <DomainObject.Predmet.ProtuStrankaListFormatedOIB>
    <izvorni_sadrzaj>
      <item>EXPORT IMPORT OSIJEK d.o.o., društvo za trgovinu i usluge, OIB 42018604284</item>
    </izvorni_sadrzaj>
    <derivirana_varijabla naziv="DomainObject.Predmet.ProtuStrankaListFormatedOIB_1">
      <item>EXPORT IMPORT OSIJEK d.o.o., društvo za trgovinu i usluge, OIB 42018604284</item>
    </derivirana_varijabla>
  </DomainObject.Predmet.ProtuStrankaListFormatedOIB>
  <DomainObject.Predmet.ProtuStrankaListFormatedWithAdress>
    <izvorni_sadrzaj>
      <item>EXPORT IMPORT OSIJEK d.o.o., društvo za trgovinu i usluge, Kardinala A.Stepinca 8, 31000 Osijek</item>
    </izvorni_sadrzaj>
    <derivirana_varijabla naziv="DomainObject.Predmet.ProtuStrankaListFormatedWithAdress_1">
      <item>EXPORT IMPORT OSIJEK d.o.o., društvo za trgovinu i usluge, Kardinala A.Stepinca 8, 31000 Osijek</item>
    </derivirana_varijabla>
  </DomainObject.Predmet.ProtuStrankaListFormatedWithAdress>
  <DomainObject.Predmet.ProtuStrankaListFormatedWithAdressOIB>
    <izvorni_sadrzaj>
      <item>EXPORT IMPORT OSIJEK d.o.o., društvo za trgovinu i usluge, OIB 42018604284, Kardinala A.Stepinca 8, 31000 Osijek</item>
    </izvorni_sadrzaj>
    <derivirana_varijabla naziv="DomainObject.Predmet.ProtuStrankaListFormatedWithAdressOIB_1">
      <item>EXPORT IMPORT OSIJEK d.o.o., društvo za trgovinu i usluge, OIB 42018604284, Kardinala A.Stepinca 8, 31000 Osijek</item>
    </derivirana_varijabla>
  </DomainObject.Predmet.ProtuStrankaListFormatedWithAdressOIB>
  <DomainObject.Predmet.ProtuStrankaListNazivFormated>
    <izvorni_sadrzaj>
      <item>EXPORT IMPORT OSIJEK d.o.o., društvo za trgovinu i usluge</item>
    </izvorni_sadrzaj>
    <derivirana_varijabla naziv="DomainObject.Predmet.ProtuStrankaListNazivFormated_1">
      <item>EXPORT IMPORT OSIJEK d.o.o., društvo za trgovinu i usluge</item>
    </derivirana_varijabla>
  </DomainObject.Predmet.ProtuStrankaListNazivFormated>
  <DomainObject.Predmet.ProtuStrankaListNazivFormatedOIB>
    <izvorni_sadrzaj>
      <item>EXPORT IMPORT OSIJEK d.o.o., društvo za trgovinu i usluge, OIB 42018604284</item>
    </izvorni_sadrzaj>
    <derivirana_varijabla naziv="DomainObject.Predmet.ProtuStrankaListNazivFormatedOIB_1">
      <item>EXPORT IMPORT OSIJEK d.o.o., društvo za trgovinu i usluge, OIB 42018604284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EXPORT IMPORT OSIJEK d.o.o., društvo za trgovinu i usluge</izvorni_sadrzaj>
    <derivirana_varijabla naziv="DomainObject.Predmet.ProtustrankaIDrugi_1">EXPORT IMPORT OSIJEK d.o.o., društvo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EXPORT IMPORT OSIJEK d.o.o., društvo za trgovinu i usluge, OIB 42018604284, Kardinala A.Stepinca 8, 31000 Osijek</izvorni_sadrzaj>
    <derivirana_varijabla naziv="DomainObject.Predmet.ProtustrankaIDrugiAdressOIB_1">EXPORT IMPORT OSIJEK d.o.o., društvo za trgovinu i usluge, OIB 42018604284, Kardinala A.Stepinca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EXPORT IMPORT OSIJEK d.o.o., društvo za trgovinu i usluge</item>
    </izvorni_sadrzaj>
    <derivirana_varijabla naziv="DomainObject.Predmet.SudioniciListNaziv_1">
      <item>FINA RC OSIJEK</item>
      <item>EXPORT IMPORT OSIJEK d.o.o., društvo za trgovinu i usluge</item>
    </derivirana_varijabla>
  </DomainObject.Predmet.SudioniciListNaziv>
  <DomainObject.Predmet.SudioniciListAdressOIB>
    <izvorni_sadrzaj>
      <item>FINA RC OSIJEK, OIB 85821130368</item>
      <item>EXPORT IMPORT OSIJEK d.o.o., društvo za trgovinu i usluge, OIB 42018604284, Kardinala A.Stepinca 8,31000 Osijek</item>
    </izvorni_sadrzaj>
    <derivirana_varijabla naziv="DomainObject.Predmet.SudioniciListAdressOIB_1">
      <item>FINA RC OSIJEK, OIB 85821130368</item>
      <item>EXPORT IMPORT OSIJEK d.o.o., društvo za trgovinu i usluge, OIB 42018604284, Kardinala A.Stepinca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42018604284</item>
    </izvorni_sadrzaj>
    <derivirana_varijabla naziv="DomainObject.Predmet.SudioniciListNazivOIB_1">
      <item>, OIB 85821130368</item>
      <item>, OIB 42018604284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8AC0B-5D17-46F0-BE98-2E38128DB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436</properties:Words>
  <properties:Characters>2454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2017-03-03T07:03:00Z</dcterms:created>
  <dc:creator>hermanj</dc:creator>
  <cp:lastModifiedBy>Maja Videnović</cp:lastModifiedBy>
  <cp:lastPrinted>2016-05-05T06:46:00Z</cp:lastPrinted>
  <dcterms:modified xmlns:xsi="http://www.w3.org/2001/XMLSchema-instance" xsi:type="dcterms:W3CDTF">2017-03-03T07:13:00Z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