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829a2" w14:paraId="5b829a2" w:rsidRDefault="00362A44" w:rsidP="00362A44" w:rsidR="00362A44">
      <w:pPr>
        <w:jc w:val="both"/>
        <w15:collapsed w:val="false"/>
      </w:pPr>
      <w:bookmarkStart w:name="_GoBack" w:id="0"/>
      <w:bookmarkEnd w:id="0"/>
    </w:p>
    <w:p w:rsidRDefault="00362A44" w:rsidP="00362A44" w:rsidR="00362A44">
      <w:pPr>
        <w:ind w:firstLine="708" w:left="4956"/>
        <w:jc w:val="right"/>
      </w:pPr>
      <w:r>
        <w:t xml:space="preserve">                               </w:t>
      </w:r>
      <w:proofErr w:type="gramStart"/>
      <w:r>
        <w:t>9  St</w:t>
      </w:r>
      <w:proofErr w:type="gramEnd"/>
      <w:r>
        <w:t>-9/15</w:t>
      </w:r>
    </w:p>
    <w:p w:rsidRDefault="00362A44" w:rsidP="00362A44" w:rsidR="00362A44">
      <w:pPr>
        <w:jc w:val="both"/>
      </w:pPr>
    </w:p>
    <w:p w:rsidRDefault="00362A44" w:rsidP="00362A44" w:rsidR="00362A44">
      <w:pPr>
        <w:jc w:val="both"/>
      </w:pPr>
    </w:p>
    <w:p w:rsidRDefault="00362A44" w:rsidP="00362A44" w:rsidR="00362A44">
      <w:pPr>
        <w:jc w:val="both"/>
      </w:pPr>
      <w:r>
        <w:t>REPUBLIKA HRVATSKA</w:t>
      </w:r>
    </w:p>
    <w:p w:rsidRDefault="00362A44" w:rsidP="00362A44" w:rsidR="00362A44">
      <w:pPr>
        <w:jc w:val="both"/>
      </w:pPr>
      <w:r>
        <w:t>TRGOVAČKI SUD U ZADRU</w:t>
      </w:r>
    </w:p>
    <w:p w:rsidRDefault="00362A44" w:rsidP="00362A44" w:rsidR="00362A44">
      <w:pPr>
        <w:jc w:val="both"/>
      </w:pPr>
      <w:r>
        <w:t>STALNA SLUŽBA U ŠIBENIKU</w:t>
      </w:r>
    </w:p>
    <w:p w:rsidRDefault="00362A44" w:rsidP="00362A44" w:rsidR="00362A44">
      <w:pPr>
        <w:jc w:val="both"/>
      </w:pPr>
    </w:p>
    <w:p w:rsidRDefault="00362A44" w:rsidP="00362A44" w:rsidR="00362A44">
      <w:pPr>
        <w:jc w:val="both"/>
      </w:pPr>
    </w:p>
    <w:p w:rsidRDefault="00362A44" w:rsidP="00362A44" w:rsidR="00362A44">
      <w:pPr>
        <w:jc w:val="center"/>
      </w:pPr>
      <w:r>
        <w:t xml:space="preserve">R E P U B L I K A H R V A T S K A </w:t>
      </w:r>
    </w:p>
    <w:p w:rsidRDefault="00362A44" w:rsidP="00362A44" w:rsidR="00362A44">
      <w:pPr>
        <w:jc w:val="both"/>
      </w:pPr>
    </w:p>
    <w:p w:rsidRDefault="00362A44" w:rsidP="00362A44" w:rsidR="00362A44">
      <w:pPr>
        <w:jc w:val="center"/>
        <w:rPr>
          <w:lang w:val="hr-HR"/>
        </w:rPr>
      </w:pPr>
      <w:r>
        <w:rPr>
          <w:lang w:val="hr-HR"/>
        </w:rPr>
        <w:t>R  J  E  Š  E  N  J  E</w:t>
      </w:r>
    </w:p>
    <w:p w:rsidRDefault="00362A44" w:rsidP="00362A44" w:rsidR="00362A44">
      <w:pPr>
        <w:jc w:val="both"/>
        <w:rPr>
          <w:lang w:val="hr-HR"/>
        </w:rPr>
      </w:pPr>
    </w:p>
    <w:p w:rsidRDefault="00362A44" w:rsidP="00362A44" w:rsidR="00362A44">
      <w:pPr>
        <w:ind w:firstLine="708"/>
        <w:jc w:val="both"/>
        <w:rPr>
          <w:lang w:val="hr-HR"/>
        </w:rPr>
      </w:pPr>
      <w:r>
        <w:rPr>
          <w:lang w:val="hr-HR"/>
        </w:rPr>
        <w:t xml:space="preserve">Trgovački sud u Zadru, Stalna služba u Šibeniku, OIB 39670464653, po stečajnom sucu Terezija Goreta, u stečajnom postupku nad stečajnim dužnikom </w:t>
      </w:r>
      <w:r>
        <w:t xml:space="preserve">ADRIA </w:t>
      </w:r>
      <w:proofErr w:type="spellStart"/>
      <w:r>
        <w:t>dioničko</w:t>
      </w:r>
      <w:proofErr w:type="spellEnd"/>
      <w:r>
        <w:t xml:space="preserve"> </w:t>
      </w:r>
      <w:proofErr w:type="spellStart"/>
      <w:r>
        <w:t>društvo</w:t>
      </w:r>
      <w:proofErr w:type="spellEnd"/>
      <w:r>
        <w:t xml:space="preserve"> </w:t>
      </w:r>
      <w:proofErr w:type="spellStart"/>
      <w:r>
        <w:t>za</w:t>
      </w:r>
      <w:proofErr w:type="spellEnd"/>
      <w:r>
        <w:t xml:space="preserve"> </w:t>
      </w:r>
      <w:proofErr w:type="spellStart"/>
      <w:r>
        <w:t>ulov</w:t>
      </w:r>
      <w:proofErr w:type="spellEnd"/>
      <w:r>
        <w:t xml:space="preserve">, </w:t>
      </w:r>
      <w:proofErr w:type="spellStart"/>
      <w:r>
        <w:t>preradu</w:t>
      </w:r>
      <w:proofErr w:type="spellEnd"/>
      <w:r>
        <w:t xml:space="preserve"> </w:t>
      </w:r>
      <w:proofErr w:type="spellStart"/>
      <w:r>
        <w:t>i</w:t>
      </w:r>
      <w:proofErr w:type="spellEnd"/>
      <w:r>
        <w:t xml:space="preserve"> </w:t>
      </w:r>
      <w:proofErr w:type="spellStart"/>
      <w:r>
        <w:t>promet</w:t>
      </w:r>
      <w:proofErr w:type="spellEnd"/>
      <w:r>
        <w:t xml:space="preserve"> </w:t>
      </w:r>
      <w:proofErr w:type="spellStart"/>
      <w:r>
        <w:t>ribom</w:t>
      </w:r>
      <w:proofErr w:type="spellEnd"/>
      <w:r>
        <w:t xml:space="preserve">, </w:t>
      </w:r>
      <w:proofErr w:type="spellStart"/>
      <w:r>
        <w:t>te</w:t>
      </w:r>
      <w:proofErr w:type="spellEnd"/>
      <w:r>
        <w:t xml:space="preserve"> </w:t>
      </w:r>
      <w:proofErr w:type="spellStart"/>
      <w:r>
        <w:t>usluge</w:t>
      </w:r>
      <w:proofErr w:type="spellEnd"/>
      <w:r>
        <w:t xml:space="preserve"> </w:t>
      </w:r>
      <w:proofErr w:type="spellStart"/>
      <w:r>
        <w:t>putničke</w:t>
      </w:r>
      <w:proofErr w:type="spellEnd"/>
      <w:r>
        <w:t xml:space="preserve"> </w:t>
      </w:r>
      <w:proofErr w:type="spellStart"/>
      <w:r>
        <w:t>agencije</w:t>
      </w:r>
      <w:proofErr w:type="spellEnd"/>
      <w:r>
        <w:t xml:space="preserve"> 'u </w:t>
      </w:r>
      <w:proofErr w:type="spellStart"/>
      <w:r>
        <w:t>stečaju</w:t>
      </w:r>
      <w:proofErr w:type="spellEnd"/>
      <w:r>
        <w:t xml:space="preserve">' </w:t>
      </w:r>
      <w:proofErr w:type="spellStart"/>
      <w:r>
        <w:t>iz</w:t>
      </w:r>
      <w:proofErr w:type="spellEnd"/>
      <w:r>
        <w:t xml:space="preserve"> </w:t>
      </w:r>
      <w:proofErr w:type="spellStart"/>
      <w:r>
        <w:t>Zadra</w:t>
      </w:r>
      <w:proofErr w:type="spellEnd"/>
      <w:r>
        <w:t xml:space="preserve">, </w:t>
      </w:r>
      <w:proofErr w:type="spellStart"/>
      <w:r>
        <w:t>Gaženička</w:t>
      </w:r>
      <w:proofErr w:type="spellEnd"/>
      <w:r>
        <w:t xml:space="preserve"> </w:t>
      </w:r>
      <w:proofErr w:type="spellStart"/>
      <w:r>
        <w:t>cesta</w:t>
      </w:r>
      <w:proofErr w:type="spellEnd"/>
      <w:r>
        <w:t xml:space="preserve"> 32, OIB: 87665769689</w:t>
      </w:r>
      <w:r>
        <w:rPr>
          <w:lang w:val="hr-HR"/>
        </w:rPr>
        <w:t xml:space="preserve">, zastupan po stečajnom upravitelju Dragan Bijelić, dipl. </w:t>
      </w:r>
      <w:proofErr w:type="spellStart"/>
      <w:r>
        <w:rPr>
          <w:lang w:val="hr-HR"/>
        </w:rPr>
        <w:t>oecc</w:t>
      </w:r>
      <w:proofErr w:type="spellEnd"/>
      <w:r>
        <w:rPr>
          <w:lang w:val="hr-HR"/>
        </w:rPr>
        <w:t>. iz Šibenika, dana 24. svibnja 2016. godine</w:t>
      </w:r>
    </w:p>
    <w:p w:rsidRDefault="00362A44" w:rsidP="00362A44" w:rsidR="00362A44">
      <w:pPr>
        <w:jc w:val="both"/>
        <w:rPr>
          <w:lang w:eastAsia="hr-HR" w:val="hr-HR"/>
        </w:rPr>
      </w:pPr>
    </w:p>
    <w:p w:rsidRDefault="00362A44" w:rsidP="00362A44" w:rsidR="00362A44">
      <w:pPr>
        <w:jc w:val="both"/>
        <w:rPr>
          <w:lang w:eastAsia="hr-HR" w:val="hr-HR"/>
        </w:rPr>
      </w:pPr>
    </w:p>
    <w:p w:rsidRDefault="00362A44" w:rsidP="00362A44" w:rsidR="00362A44">
      <w:pPr>
        <w:jc w:val="center"/>
        <w:rPr>
          <w:lang w:eastAsia="hr-HR" w:val="hr-HR"/>
        </w:rPr>
      </w:pPr>
      <w:r>
        <w:rPr>
          <w:lang w:eastAsia="hr-HR" w:val="hr-HR"/>
        </w:rPr>
        <w:t>r i j e š i o   j e</w:t>
      </w:r>
    </w:p>
    <w:p w:rsidRDefault="00362A44" w:rsidP="00362A44" w:rsidR="00362A44">
      <w:pPr>
        <w:jc w:val="both"/>
        <w:rPr>
          <w:lang w:eastAsia="hr-HR" w:val="hr-HR"/>
        </w:rPr>
      </w:pPr>
    </w:p>
    <w:p w:rsidRDefault="00362A44" w:rsidP="00362A44" w:rsidR="00362A44">
      <w:pPr>
        <w:jc w:val="both"/>
        <w:rPr>
          <w:lang w:eastAsia="hr-HR" w:val="hr-HR"/>
        </w:rPr>
      </w:pPr>
    </w:p>
    <w:p w:rsidRDefault="00362A44" w:rsidP="00362A44" w:rsidR="00362A44">
      <w:pPr>
        <w:ind w:firstLine="708"/>
        <w:jc w:val="both"/>
        <w:rPr>
          <w:lang w:eastAsia="hr-HR" w:val="hr-HR"/>
        </w:rPr>
      </w:pPr>
      <w:r>
        <w:rPr>
          <w:lang w:eastAsia="hr-HR" w:val="hr-HR"/>
        </w:rPr>
        <w:t xml:space="preserve">I. Određuje se prodaja u stečajnom postupku stečajnog dužnika </w:t>
      </w:r>
      <w:r>
        <w:t xml:space="preserve">ADRIA </w:t>
      </w:r>
      <w:proofErr w:type="spellStart"/>
      <w:r>
        <w:t>dioničko</w:t>
      </w:r>
      <w:proofErr w:type="spellEnd"/>
      <w:r>
        <w:t xml:space="preserve"> </w:t>
      </w:r>
      <w:proofErr w:type="spellStart"/>
      <w:r>
        <w:t>društvo</w:t>
      </w:r>
      <w:proofErr w:type="spellEnd"/>
      <w:r>
        <w:t xml:space="preserve"> </w:t>
      </w:r>
      <w:proofErr w:type="spellStart"/>
      <w:r>
        <w:t>za</w:t>
      </w:r>
      <w:proofErr w:type="spellEnd"/>
      <w:r>
        <w:t xml:space="preserve"> </w:t>
      </w:r>
      <w:proofErr w:type="spellStart"/>
      <w:r>
        <w:t>ulov</w:t>
      </w:r>
      <w:proofErr w:type="spellEnd"/>
      <w:r>
        <w:t xml:space="preserve">, </w:t>
      </w:r>
      <w:proofErr w:type="spellStart"/>
      <w:r>
        <w:t>preradu</w:t>
      </w:r>
      <w:proofErr w:type="spellEnd"/>
      <w:r>
        <w:t xml:space="preserve"> </w:t>
      </w:r>
      <w:proofErr w:type="spellStart"/>
      <w:r>
        <w:t>i</w:t>
      </w:r>
      <w:proofErr w:type="spellEnd"/>
      <w:r>
        <w:t xml:space="preserve"> </w:t>
      </w:r>
      <w:proofErr w:type="spellStart"/>
      <w:r>
        <w:t>promet</w:t>
      </w:r>
      <w:proofErr w:type="spellEnd"/>
      <w:r>
        <w:t xml:space="preserve"> </w:t>
      </w:r>
      <w:proofErr w:type="spellStart"/>
      <w:r>
        <w:t>ribom</w:t>
      </w:r>
      <w:proofErr w:type="spellEnd"/>
      <w:r>
        <w:t xml:space="preserve">, </w:t>
      </w:r>
      <w:proofErr w:type="spellStart"/>
      <w:r>
        <w:t>te</w:t>
      </w:r>
      <w:proofErr w:type="spellEnd"/>
      <w:r>
        <w:t xml:space="preserve"> </w:t>
      </w:r>
      <w:proofErr w:type="spellStart"/>
      <w:r>
        <w:t>usluge</w:t>
      </w:r>
      <w:proofErr w:type="spellEnd"/>
      <w:r>
        <w:t xml:space="preserve"> </w:t>
      </w:r>
      <w:proofErr w:type="spellStart"/>
      <w:r>
        <w:t>putničke</w:t>
      </w:r>
      <w:proofErr w:type="spellEnd"/>
      <w:r>
        <w:t xml:space="preserve"> </w:t>
      </w:r>
      <w:proofErr w:type="spellStart"/>
      <w:r>
        <w:t>agencije</w:t>
      </w:r>
      <w:proofErr w:type="spellEnd"/>
      <w:r>
        <w:t xml:space="preserve"> 'u </w:t>
      </w:r>
      <w:proofErr w:type="spellStart"/>
      <w:r>
        <w:t>stečaju</w:t>
      </w:r>
      <w:proofErr w:type="spellEnd"/>
      <w:r>
        <w:t xml:space="preserve">' </w:t>
      </w:r>
      <w:proofErr w:type="spellStart"/>
      <w:r>
        <w:t>iz</w:t>
      </w:r>
      <w:proofErr w:type="spellEnd"/>
      <w:r>
        <w:t xml:space="preserve"> </w:t>
      </w:r>
      <w:proofErr w:type="spellStart"/>
      <w:r>
        <w:t>Zadra</w:t>
      </w:r>
      <w:proofErr w:type="spellEnd"/>
      <w:r>
        <w:t xml:space="preserve">, </w:t>
      </w:r>
      <w:proofErr w:type="spellStart"/>
      <w:r>
        <w:t>Gaženička</w:t>
      </w:r>
      <w:proofErr w:type="spellEnd"/>
      <w:r>
        <w:t xml:space="preserve"> </w:t>
      </w:r>
      <w:proofErr w:type="spellStart"/>
      <w:r>
        <w:t>cesta</w:t>
      </w:r>
      <w:proofErr w:type="spellEnd"/>
      <w:r>
        <w:t xml:space="preserve"> 32, OIB: 87665769689</w:t>
      </w:r>
      <w:r>
        <w:rPr>
          <w:lang w:val="hr-HR"/>
        </w:rPr>
        <w:t>,</w:t>
      </w:r>
      <w:r>
        <w:rPr>
          <w:lang w:eastAsia="hr-HR" w:val="hr-HR"/>
        </w:rPr>
        <w:t xml:space="preserve"> i to: </w:t>
      </w:r>
    </w:p>
    <w:p w:rsidRDefault="00362A44" w:rsidP="00362A44" w:rsidR="00362A44">
      <w:pPr>
        <w:pStyle w:val="Bezproreda"/>
        <w:jc w:val="both"/>
        <w:rPr>
          <w:lang w:val="hr-HR"/>
        </w:rPr>
      </w:pPr>
    </w:p>
    <w:tbl>
      <w:tblPr>
        <w:tblpPr w:tblpY="129" w:tblpXSpec="center" w:horzAnchor="margin" w:vertAnchor="text" w:rightFromText="180" w:leftFromText="180"/>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1E0" w:noVBand="0" w:noHBand="0" w:lastColumn="1" w:firstColumn="1" w:lastRow="1" w:firstRow="1"/>
      </w:tblPr>
      <w:tblGrid>
        <w:gridCol w:w="392"/>
        <w:gridCol w:w="7371"/>
        <w:gridCol w:w="1417"/>
      </w:tblGrid>
      <w:tr w:rsidTr="006313F4" w:rsidR="00CD3406" w:rsidRPr="00DB1BDC">
        <w:tc>
          <w:tcPr>
            <w:tcW w:type="dxa" w:w="392"/>
            <w:shd w:fill="auto" w:color="auto" w:val="clear"/>
          </w:tcPr>
          <w:p w:rsidRDefault="00CD3406" w:rsidP="006313F4" w:rsidR="00CD3406" w:rsidRPr="00DB1BDC">
            <w:pPr>
              <w:ind w:right="-108" w:left="-142"/>
              <w:rPr>
                <w:b/>
                <w:sz w:val="20"/>
                <w:szCs w:val="20"/>
              </w:rPr>
            </w:pPr>
            <w:r>
              <w:rPr>
                <w:b/>
                <w:sz w:val="20"/>
                <w:szCs w:val="20"/>
              </w:rPr>
              <w:t xml:space="preserve">  </w:t>
            </w:r>
            <w:proofErr w:type="spellStart"/>
            <w:r>
              <w:rPr>
                <w:b/>
                <w:sz w:val="20"/>
                <w:szCs w:val="20"/>
              </w:rPr>
              <w:t>R.</w:t>
            </w:r>
            <w:r w:rsidRPr="00DB1BDC">
              <w:rPr>
                <w:b/>
                <w:sz w:val="20"/>
                <w:szCs w:val="20"/>
              </w:rPr>
              <w:t>b</w:t>
            </w:r>
            <w:proofErr w:type="spellEnd"/>
            <w:r w:rsidRPr="00DB1BDC">
              <w:rPr>
                <w:b/>
                <w:sz w:val="20"/>
                <w:szCs w:val="20"/>
              </w:rPr>
              <w:t>.</w:t>
            </w:r>
          </w:p>
        </w:tc>
        <w:tc>
          <w:tcPr>
            <w:tcW w:type="dxa" w:w="7371"/>
            <w:shd w:fill="auto" w:color="auto" w:val="clear"/>
          </w:tcPr>
          <w:p w:rsidRDefault="00CD3406" w:rsidP="006313F4" w:rsidR="00CD3406" w:rsidRPr="00DB1BDC">
            <w:pPr>
              <w:rPr>
                <w:b/>
                <w:sz w:val="20"/>
                <w:szCs w:val="20"/>
              </w:rPr>
            </w:pPr>
            <w:r w:rsidRPr="00DB1BDC">
              <w:rPr>
                <w:b/>
                <w:sz w:val="20"/>
                <w:szCs w:val="20"/>
              </w:rPr>
              <w:t xml:space="preserve">NAZIV CJELINE </w:t>
            </w:r>
            <w:r>
              <w:rPr>
                <w:b/>
                <w:sz w:val="20"/>
                <w:szCs w:val="20"/>
              </w:rPr>
              <w:t>NEKRETNINE</w:t>
            </w:r>
          </w:p>
        </w:tc>
        <w:tc>
          <w:tcPr>
            <w:tcW w:type="dxa" w:w="1417"/>
          </w:tcPr>
          <w:p w:rsidRDefault="00CD3406" w:rsidP="006313F4" w:rsidR="00CD3406" w:rsidRPr="00DB1BDC">
            <w:pPr>
              <w:jc w:val="center"/>
              <w:rPr>
                <w:b/>
                <w:sz w:val="20"/>
                <w:szCs w:val="20"/>
              </w:rPr>
            </w:pPr>
            <w:r w:rsidRPr="00DB1BDC">
              <w:rPr>
                <w:b/>
                <w:sz w:val="20"/>
                <w:szCs w:val="20"/>
              </w:rPr>
              <w:t>(€ )</w:t>
            </w:r>
          </w:p>
        </w:tc>
      </w:tr>
      <w:tr w:rsidTr="006313F4" w:rsidR="00CD3406" w:rsidRPr="00DB1BDC">
        <w:tc>
          <w:tcPr>
            <w:tcW w:type="dxa" w:w="392"/>
            <w:shd w:fill="auto" w:color="auto" w:val="clear"/>
          </w:tcPr>
          <w:p w:rsidRDefault="00CD3406" w:rsidP="006313F4" w:rsidR="00CD3406" w:rsidRPr="001A5B87">
            <w:pPr>
              <w:rPr>
                <w:sz w:val="20"/>
                <w:szCs w:val="20"/>
              </w:rPr>
            </w:pPr>
            <w:r>
              <w:rPr>
                <w:sz w:val="20"/>
                <w:szCs w:val="20"/>
              </w:rPr>
              <w:t>1</w:t>
            </w:r>
          </w:p>
        </w:tc>
        <w:tc>
          <w:tcPr>
            <w:tcW w:type="dxa" w:w="7371"/>
            <w:shd w:fill="auto" w:color="auto" w:val="clear"/>
          </w:tcPr>
          <w:p w:rsidRDefault="00CD3406" w:rsidP="006313F4" w:rsidR="00CD3406" w:rsidRPr="00412DB5">
            <w:pPr>
              <w:rPr>
                <w:b/>
                <w:sz w:val="20"/>
                <w:szCs w:val="20"/>
              </w:rPr>
            </w:pPr>
            <w:proofErr w:type="spellStart"/>
            <w:r w:rsidRPr="00412DB5">
              <w:rPr>
                <w:b/>
                <w:sz w:val="20"/>
                <w:szCs w:val="20"/>
              </w:rPr>
              <w:t>Tvornički</w:t>
            </w:r>
            <w:proofErr w:type="spellEnd"/>
            <w:r w:rsidRPr="00412DB5">
              <w:rPr>
                <w:b/>
                <w:sz w:val="20"/>
                <w:szCs w:val="20"/>
              </w:rPr>
              <w:t xml:space="preserve"> </w:t>
            </w:r>
            <w:proofErr w:type="spellStart"/>
            <w:r w:rsidRPr="00412DB5">
              <w:rPr>
                <w:b/>
                <w:sz w:val="20"/>
                <w:szCs w:val="20"/>
              </w:rPr>
              <w:t>krug</w:t>
            </w:r>
            <w:proofErr w:type="spellEnd"/>
            <w:r w:rsidRPr="00412DB5">
              <w:rPr>
                <w:b/>
                <w:sz w:val="20"/>
                <w:szCs w:val="20"/>
              </w:rPr>
              <w:t xml:space="preserve"> </w:t>
            </w:r>
            <w:proofErr w:type="spellStart"/>
            <w:r w:rsidRPr="00412DB5">
              <w:rPr>
                <w:b/>
                <w:sz w:val="20"/>
                <w:szCs w:val="20"/>
              </w:rPr>
              <w:t>Adria</w:t>
            </w:r>
            <w:proofErr w:type="spellEnd"/>
            <w:r w:rsidRPr="00412DB5">
              <w:rPr>
                <w:b/>
                <w:sz w:val="20"/>
                <w:szCs w:val="20"/>
              </w:rPr>
              <w:t xml:space="preserve"> </w:t>
            </w:r>
            <w:proofErr w:type="spellStart"/>
            <w:r w:rsidRPr="00412DB5">
              <w:rPr>
                <w:b/>
                <w:sz w:val="20"/>
                <w:szCs w:val="20"/>
              </w:rPr>
              <w:t>d.d</w:t>
            </w:r>
            <w:proofErr w:type="spellEnd"/>
            <w:r w:rsidRPr="00412DB5">
              <w:rPr>
                <w:b/>
                <w:sz w:val="20"/>
                <w:szCs w:val="20"/>
              </w:rPr>
              <w:t xml:space="preserve">. </w:t>
            </w:r>
            <w:proofErr w:type="spellStart"/>
            <w:r w:rsidRPr="00412DB5">
              <w:rPr>
                <w:b/>
                <w:sz w:val="20"/>
                <w:szCs w:val="20"/>
              </w:rPr>
              <w:t>smješten</w:t>
            </w:r>
            <w:proofErr w:type="spellEnd"/>
            <w:r w:rsidRPr="00412DB5">
              <w:rPr>
                <w:b/>
                <w:sz w:val="20"/>
                <w:szCs w:val="20"/>
              </w:rPr>
              <w:t xml:space="preserve"> </w:t>
            </w:r>
            <w:proofErr w:type="spellStart"/>
            <w:r w:rsidRPr="00412DB5">
              <w:rPr>
                <w:b/>
                <w:sz w:val="20"/>
                <w:szCs w:val="20"/>
              </w:rPr>
              <w:t>na</w:t>
            </w:r>
            <w:proofErr w:type="spellEnd"/>
            <w:r w:rsidRPr="00412DB5">
              <w:rPr>
                <w:b/>
                <w:sz w:val="20"/>
                <w:szCs w:val="20"/>
              </w:rPr>
              <w:t xml:space="preserve">:  </w:t>
            </w:r>
            <w:proofErr w:type="spellStart"/>
            <w:r w:rsidRPr="00412DB5">
              <w:rPr>
                <w:b/>
                <w:sz w:val="20"/>
                <w:szCs w:val="20"/>
              </w:rPr>
              <w:t>čest</w:t>
            </w:r>
            <w:proofErr w:type="spellEnd"/>
            <w:r w:rsidRPr="00412DB5">
              <w:rPr>
                <w:b/>
                <w:sz w:val="20"/>
                <w:szCs w:val="20"/>
              </w:rPr>
              <w:t xml:space="preserve">. </w:t>
            </w:r>
            <w:r w:rsidRPr="00412DB5">
              <w:rPr>
                <w:sz w:val="20"/>
                <w:szCs w:val="20"/>
              </w:rPr>
              <w:t xml:space="preserve">8429/1, 8429/9 </w:t>
            </w:r>
            <w:proofErr w:type="spellStart"/>
            <w:r w:rsidRPr="00412DB5">
              <w:rPr>
                <w:sz w:val="20"/>
                <w:szCs w:val="20"/>
              </w:rPr>
              <w:t>i</w:t>
            </w:r>
            <w:proofErr w:type="spellEnd"/>
            <w:r w:rsidRPr="00412DB5">
              <w:rPr>
                <w:sz w:val="20"/>
                <w:szCs w:val="20"/>
              </w:rPr>
              <w:t xml:space="preserve"> 8429/11, </w:t>
            </w:r>
            <w:proofErr w:type="spellStart"/>
            <w:r w:rsidRPr="00412DB5">
              <w:rPr>
                <w:sz w:val="20"/>
                <w:szCs w:val="20"/>
              </w:rPr>
              <w:t>sve</w:t>
            </w:r>
            <w:proofErr w:type="spellEnd"/>
            <w:r w:rsidRPr="00412DB5">
              <w:rPr>
                <w:sz w:val="20"/>
                <w:szCs w:val="20"/>
              </w:rPr>
              <w:t xml:space="preserve"> </w:t>
            </w:r>
            <w:proofErr w:type="spellStart"/>
            <w:r w:rsidRPr="00412DB5">
              <w:rPr>
                <w:sz w:val="20"/>
                <w:szCs w:val="20"/>
              </w:rPr>
              <w:t>zk.ul</w:t>
            </w:r>
            <w:proofErr w:type="spellEnd"/>
            <w:r w:rsidRPr="00412DB5">
              <w:rPr>
                <w:sz w:val="20"/>
                <w:szCs w:val="20"/>
              </w:rPr>
              <w:t xml:space="preserve">. 9504; </w:t>
            </w:r>
          </w:p>
          <w:p w:rsidRDefault="00CD3406" w:rsidP="006313F4" w:rsidR="00CD3406" w:rsidRPr="00BF2127">
            <w:pPr>
              <w:pStyle w:val="Odlomakpopisa"/>
              <w:spacing w:lineRule="auto" w:line="240" w:after="0"/>
              <w:ind w:left="0"/>
              <w:rPr>
                <w:sz w:val="20"/>
                <w:szCs w:val="20"/>
              </w:rPr>
            </w:pPr>
            <w:proofErr w:type="spellStart"/>
            <w:r w:rsidRPr="00412DB5">
              <w:rPr>
                <w:sz w:val="20"/>
                <w:szCs w:val="20"/>
              </w:rPr>
              <w:t>č.z</w:t>
            </w:r>
            <w:proofErr w:type="spellEnd"/>
            <w:r w:rsidRPr="00412DB5">
              <w:rPr>
                <w:sz w:val="20"/>
                <w:szCs w:val="20"/>
              </w:rPr>
              <w:t xml:space="preserve">. 8428/1, </w:t>
            </w:r>
            <w:proofErr w:type="spellStart"/>
            <w:r w:rsidRPr="00412DB5">
              <w:rPr>
                <w:sz w:val="20"/>
                <w:szCs w:val="20"/>
              </w:rPr>
              <w:t>zk.ul</w:t>
            </w:r>
            <w:proofErr w:type="spellEnd"/>
            <w:r w:rsidRPr="00412DB5">
              <w:rPr>
                <w:sz w:val="20"/>
                <w:szCs w:val="20"/>
              </w:rPr>
              <w:t xml:space="preserve">. 9239;  8429/7 i 8429/10, </w:t>
            </w:r>
            <w:proofErr w:type="spellStart"/>
            <w:r w:rsidRPr="00412DB5">
              <w:rPr>
                <w:sz w:val="20"/>
                <w:szCs w:val="20"/>
              </w:rPr>
              <w:t>zk.ul</w:t>
            </w:r>
            <w:proofErr w:type="spellEnd"/>
            <w:r w:rsidRPr="00412DB5">
              <w:rPr>
                <w:sz w:val="20"/>
                <w:szCs w:val="20"/>
              </w:rPr>
              <w:t xml:space="preserve">. 9539; čest. 8429/4, </w:t>
            </w:r>
            <w:proofErr w:type="spellStart"/>
            <w:r w:rsidRPr="00412DB5">
              <w:rPr>
                <w:sz w:val="20"/>
                <w:szCs w:val="20"/>
              </w:rPr>
              <w:t>zk.ul</w:t>
            </w:r>
            <w:proofErr w:type="spellEnd"/>
            <w:r w:rsidRPr="00412DB5">
              <w:rPr>
                <w:sz w:val="20"/>
                <w:szCs w:val="20"/>
              </w:rPr>
              <w:t xml:space="preserve">. 10432; čest. 8429/5 i 8429/6, </w:t>
            </w:r>
            <w:proofErr w:type="spellStart"/>
            <w:r w:rsidRPr="00412DB5">
              <w:rPr>
                <w:sz w:val="20"/>
                <w:szCs w:val="20"/>
              </w:rPr>
              <w:t>zk.ul</w:t>
            </w:r>
            <w:proofErr w:type="spellEnd"/>
            <w:r w:rsidRPr="00412DB5">
              <w:rPr>
                <w:sz w:val="20"/>
                <w:szCs w:val="20"/>
              </w:rPr>
              <w:t xml:space="preserve">. 9234; čest. 8428/2 i 8428/3 sve </w:t>
            </w:r>
            <w:proofErr w:type="spellStart"/>
            <w:r w:rsidRPr="00412DB5">
              <w:rPr>
                <w:sz w:val="20"/>
                <w:szCs w:val="20"/>
              </w:rPr>
              <w:t>zk.ul</w:t>
            </w:r>
            <w:proofErr w:type="spellEnd"/>
            <w:r w:rsidRPr="00412DB5">
              <w:rPr>
                <w:sz w:val="20"/>
                <w:szCs w:val="20"/>
              </w:rPr>
              <w:t xml:space="preserve">. 14933; čest. 8429/8, </w:t>
            </w:r>
            <w:proofErr w:type="spellStart"/>
            <w:r w:rsidRPr="00412DB5">
              <w:rPr>
                <w:sz w:val="20"/>
                <w:szCs w:val="20"/>
              </w:rPr>
              <w:t>zk.ul</w:t>
            </w:r>
            <w:proofErr w:type="spellEnd"/>
            <w:r w:rsidRPr="00412DB5">
              <w:rPr>
                <w:sz w:val="20"/>
                <w:szCs w:val="20"/>
              </w:rPr>
              <w:t>. 9688; sve k.o. Zadar, ukupne površine 48.352 m2, ograđeno željeznom ogradom</w:t>
            </w:r>
          </w:p>
        </w:tc>
        <w:tc>
          <w:tcPr>
            <w:tcW w:type="dxa" w:w="1417"/>
          </w:tcPr>
          <w:p w:rsidRDefault="00CD3406" w:rsidP="006313F4" w:rsidR="00CD3406" w:rsidRPr="00DB1BDC">
            <w:pPr>
              <w:jc w:val="center"/>
              <w:rPr>
                <w:b/>
                <w:sz w:val="20"/>
                <w:szCs w:val="20"/>
              </w:rPr>
            </w:pPr>
            <w:r>
              <w:rPr>
                <w:b/>
                <w:sz w:val="20"/>
                <w:szCs w:val="20"/>
              </w:rPr>
              <w:t>11.423.000,00</w:t>
            </w:r>
          </w:p>
        </w:tc>
      </w:tr>
      <w:tr w:rsidTr="006313F4" w:rsidR="00CD3406" w:rsidRPr="001A5B87">
        <w:tc>
          <w:tcPr>
            <w:tcW w:type="dxa" w:w="392"/>
            <w:shd w:fill="auto" w:color="auto" w:val="clear"/>
          </w:tcPr>
          <w:p w:rsidRDefault="00CD3406" w:rsidP="006313F4" w:rsidR="00CD3406" w:rsidRPr="001A5B87">
            <w:pPr>
              <w:rPr>
                <w:sz w:val="20"/>
                <w:szCs w:val="20"/>
              </w:rPr>
            </w:pPr>
            <w:r>
              <w:rPr>
                <w:sz w:val="20"/>
                <w:szCs w:val="20"/>
              </w:rPr>
              <w:t>2.</w:t>
            </w:r>
          </w:p>
        </w:tc>
        <w:tc>
          <w:tcPr>
            <w:tcW w:type="dxa" w:w="7371"/>
            <w:shd w:fill="auto" w:color="auto" w:val="clear"/>
          </w:tcPr>
          <w:p w:rsidRDefault="00CD3406" w:rsidP="006313F4" w:rsidR="00CD3406">
            <w:pPr>
              <w:rPr>
                <w:bCs/>
              </w:rPr>
            </w:pPr>
            <w:proofErr w:type="spellStart"/>
            <w:r>
              <w:rPr>
                <w:b/>
                <w:sz w:val="20"/>
                <w:szCs w:val="20"/>
              </w:rPr>
              <w:t>Pršutana</w:t>
            </w:r>
            <w:proofErr w:type="spellEnd"/>
            <w:r>
              <w:rPr>
                <w:b/>
                <w:sz w:val="20"/>
                <w:szCs w:val="20"/>
              </w:rPr>
              <w:t xml:space="preserve"> u </w:t>
            </w:r>
            <w:proofErr w:type="spellStart"/>
            <w:r>
              <w:rPr>
                <w:b/>
                <w:sz w:val="20"/>
                <w:szCs w:val="20"/>
              </w:rPr>
              <w:t>Drnišu</w:t>
            </w:r>
            <w:proofErr w:type="spellEnd"/>
            <w:r>
              <w:rPr>
                <w:b/>
                <w:sz w:val="20"/>
                <w:szCs w:val="20"/>
              </w:rPr>
              <w:t xml:space="preserve">, </w:t>
            </w:r>
            <w:proofErr w:type="spellStart"/>
            <w:r>
              <w:rPr>
                <w:b/>
                <w:sz w:val="20"/>
                <w:szCs w:val="20"/>
              </w:rPr>
              <w:t>čest</w:t>
            </w:r>
            <w:proofErr w:type="spellEnd"/>
            <w:r>
              <w:rPr>
                <w:b/>
                <w:sz w:val="20"/>
                <w:szCs w:val="20"/>
              </w:rPr>
              <w:t xml:space="preserve">. </w:t>
            </w:r>
            <w:r w:rsidRPr="008139C9">
              <w:rPr>
                <w:bCs/>
              </w:rPr>
              <w:t>1038/2</w:t>
            </w:r>
            <w:r>
              <w:rPr>
                <w:bCs/>
              </w:rPr>
              <w:t xml:space="preserve">, </w:t>
            </w:r>
            <w:r w:rsidRPr="008139C9">
              <w:rPr>
                <w:bCs/>
              </w:rPr>
              <w:t>1040/3</w:t>
            </w:r>
            <w:r>
              <w:rPr>
                <w:bCs/>
              </w:rPr>
              <w:t xml:space="preserve">, </w:t>
            </w:r>
            <w:r w:rsidRPr="008139C9">
              <w:rPr>
                <w:bCs/>
              </w:rPr>
              <w:t>1042/3</w:t>
            </w:r>
            <w:r>
              <w:rPr>
                <w:bCs/>
              </w:rPr>
              <w:t xml:space="preserve">, </w:t>
            </w:r>
            <w:r w:rsidRPr="008139C9">
              <w:rPr>
                <w:bCs/>
              </w:rPr>
              <w:t>1043/3</w:t>
            </w:r>
            <w:r>
              <w:rPr>
                <w:bCs/>
              </w:rPr>
              <w:t xml:space="preserve">, </w:t>
            </w:r>
            <w:proofErr w:type="spellStart"/>
            <w:r>
              <w:rPr>
                <w:bCs/>
              </w:rPr>
              <w:t>sve</w:t>
            </w:r>
            <w:proofErr w:type="spellEnd"/>
            <w:r>
              <w:rPr>
                <w:bCs/>
              </w:rPr>
              <w:t xml:space="preserve"> z.k.ul.3434</w:t>
            </w:r>
            <w:proofErr w:type="gramStart"/>
            <w:r>
              <w:rPr>
                <w:bCs/>
              </w:rPr>
              <w:t xml:space="preserve">,  </w:t>
            </w:r>
            <w:proofErr w:type="spellStart"/>
            <w:r>
              <w:rPr>
                <w:bCs/>
              </w:rPr>
              <w:t>čest</w:t>
            </w:r>
            <w:proofErr w:type="spellEnd"/>
            <w:proofErr w:type="gramEnd"/>
            <w:r>
              <w:rPr>
                <w:bCs/>
              </w:rPr>
              <w:t xml:space="preserve">. </w:t>
            </w:r>
            <w:r w:rsidRPr="00D67CEC">
              <w:rPr>
                <w:sz w:val="20"/>
                <w:szCs w:val="20"/>
              </w:rPr>
              <w:t xml:space="preserve">1036/4, </w:t>
            </w:r>
            <w:proofErr w:type="spellStart"/>
            <w:r>
              <w:rPr>
                <w:sz w:val="20"/>
                <w:szCs w:val="20"/>
              </w:rPr>
              <w:t>zk.ul</w:t>
            </w:r>
            <w:proofErr w:type="spellEnd"/>
            <w:r>
              <w:rPr>
                <w:sz w:val="20"/>
                <w:szCs w:val="20"/>
              </w:rPr>
              <w:t xml:space="preserve">. 2274; </w:t>
            </w:r>
            <w:proofErr w:type="spellStart"/>
            <w:r>
              <w:rPr>
                <w:sz w:val="20"/>
                <w:szCs w:val="20"/>
              </w:rPr>
              <w:t>čest</w:t>
            </w:r>
            <w:proofErr w:type="spellEnd"/>
            <w:r>
              <w:rPr>
                <w:sz w:val="20"/>
                <w:szCs w:val="20"/>
              </w:rPr>
              <w:t xml:space="preserve">. </w:t>
            </w:r>
            <w:r w:rsidRPr="00D67CEC">
              <w:rPr>
                <w:sz w:val="20"/>
                <w:szCs w:val="20"/>
              </w:rPr>
              <w:t>1037/3</w:t>
            </w:r>
            <w:proofErr w:type="gramStart"/>
            <w:r w:rsidRPr="00D67CEC">
              <w:rPr>
                <w:sz w:val="20"/>
                <w:szCs w:val="20"/>
              </w:rPr>
              <w:t xml:space="preserve">, </w:t>
            </w:r>
            <w:r>
              <w:rPr>
                <w:sz w:val="20"/>
                <w:szCs w:val="20"/>
              </w:rPr>
              <w:t xml:space="preserve"> </w:t>
            </w:r>
            <w:proofErr w:type="spellStart"/>
            <w:r>
              <w:rPr>
                <w:sz w:val="20"/>
                <w:szCs w:val="20"/>
              </w:rPr>
              <w:t>zk.ul</w:t>
            </w:r>
            <w:proofErr w:type="spellEnd"/>
            <w:proofErr w:type="gramEnd"/>
            <w:r>
              <w:rPr>
                <w:sz w:val="20"/>
                <w:szCs w:val="20"/>
              </w:rPr>
              <w:t>. 895</w:t>
            </w:r>
            <w:proofErr w:type="gramStart"/>
            <w:r>
              <w:rPr>
                <w:sz w:val="20"/>
                <w:szCs w:val="20"/>
              </w:rPr>
              <w:t xml:space="preserve">;  </w:t>
            </w:r>
            <w:proofErr w:type="spellStart"/>
            <w:r>
              <w:rPr>
                <w:sz w:val="20"/>
                <w:szCs w:val="20"/>
              </w:rPr>
              <w:t>čest</w:t>
            </w:r>
            <w:proofErr w:type="spellEnd"/>
            <w:proofErr w:type="gramEnd"/>
            <w:r>
              <w:rPr>
                <w:sz w:val="20"/>
                <w:szCs w:val="20"/>
              </w:rPr>
              <w:t xml:space="preserve">. </w:t>
            </w:r>
            <w:r w:rsidRPr="00D67CEC">
              <w:rPr>
                <w:sz w:val="20"/>
                <w:szCs w:val="20"/>
              </w:rPr>
              <w:t>1037/4</w:t>
            </w:r>
            <w:proofErr w:type="gramStart"/>
            <w:r>
              <w:rPr>
                <w:sz w:val="20"/>
                <w:szCs w:val="20"/>
              </w:rPr>
              <w:t xml:space="preserve">,  </w:t>
            </w:r>
            <w:proofErr w:type="spellStart"/>
            <w:r>
              <w:rPr>
                <w:sz w:val="20"/>
                <w:szCs w:val="20"/>
              </w:rPr>
              <w:t>zk.ul</w:t>
            </w:r>
            <w:proofErr w:type="spellEnd"/>
            <w:proofErr w:type="gramEnd"/>
            <w:r>
              <w:rPr>
                <w:sz w:val="20"/>
                <w:szCs w:val="20"/>
              </w:rPr>
              <w:t xml:space="preserve">. 1027  </w:t>
            </w:r>
            <w:r w:rsidRPr="00D67CEC">
              <w:rPr>
                <w:sz w:val="20"/>
                <w:szCs w:val="20"/>
              </w:rPr>
              <w:t xml:space="preserve"> </w:t>
            </w:r>
            <w:proofErr w:type="spellStart"/>
            <w:r w:rsidRPr="00D67CEC">
              <w:rPr>
                <w:sz w:val="20"/>
                <w:szCs w:val="20"/>
              </w:rPr>
              <w:t>i</w:t>
            </w:r>
            <w:proofErr w:type="spellEnd"/>
            <w:r w:rsidRPr="00D67CEC">
              <w:rPr>
                <w:sz w:val="20"/>
                <w:szCs w:val="20"/>
              </w:rPr>
              <w:t xml:space="preserve"> </w:t>
            </w:r>
            <w:proofErr w:type="spellStart"/>
            <w:r>
              <w:rPr>
                <w:sz w:val="20"/>
                <w:szCs w:val="20"/>
              </w:rPr>
              <w:t>čest</w:t>
            </w:r>
            <w:proofErr w:type="spellEnd"/>
            <w:r>
              <w:rPr>
                <w:sz w:val="20"/>
                <w:szCs w:val="20"/>
              </w:rPr>
              <w:t xml:space="preserve">. </w:t>
            </w:r>
            <w:r w:rsidRPr="00D67CEC">
              <w:rPr>
                <w:sz w:val="20"/>
                <w:szCs w:val="20"/>
              </w:rPr>
              <w:t>1041/9</w:t>
            </w:r>
            <w:proofErr w:type="gramStart"/>
            <w:r>
              <w:rPr>
                <w:sz w:val="20"/>
                <w:szCs w:val="20"/>
              </w:rPr>
              <w:t xml:space="preserve">,  </w:t>
            </w:r>
            <w:proofErr w:type="spellStart"/>
            <w:r>
              <w:rPr>
                <w:sz w:val="20"/>
                <w:szCs w:val="20"/>
              </w:rPr>
              <w:t>zk.ul</w:t>
            </w:r>
            <w:proofErr w:type="spellEnd"/>
            <w:proofErr w:type="gramEnd"/>
            <w:r>
              <w:rPr>
                <w:sz w:val="20"/>
                <w:szCs w:val="20"/>
              </w:rPr>
              <w:t xml:space="preserve">. 3065;  </w:t>
            </w:r>
            <w:proofErr w:type="spellStart"/>
            <w:r>
              <w:rPr>
                <w:sz w:val="20"/>
                <w:szCs w:val="20"/>
              </w:rPr>
              <w:t>sve</w:t>
            </w:r>
            <w:proofErr w:type="spellEnd"/>
            <w:r>
              <w:rPr>
                <w:sz w:val="20"/>
                <w:szCs w:val="20"/>
              </w:rPr>
              <w:t xml:space="preserve"> </w:t>
            </w:r>
            <w:r w:rsidRPr="00FF5710">
              <w:rPr>
                <w:i/>
              </w:rPr>
              <w:t xml:space="preserve"> </w:t>
            </w:r>
            <w:proofErr w:type="spellStart"/>
            <w:r>
              <w:rPr>
                <w:bCs/>
              </w:rPr>
              <w:t>k.o</w:t>
            </w:r>
            <w:proofErr w:type="spellEnd"/>
            <w:r>
              <w:rPr>
                <w:bCs/>
              </w:rPr>
              <w:t xml:space="preserve">. </w:t>
            </w:r>
            <w:proofErr w:type="spellStart"/>
            <w:r>
              <w:rPr>
                <w:bCs/>
              </w:rPr>
              <w:t>Drniš</w:t>
            </w:r>
            <w:proofErr w:type="spellEnd"/>
            <w:r>
              <w:rPr>
                <w:bCs/>
              </w:rPr>
              <w:t xml:space="preserve">; </w:t>
            </w:r>
          </w:p>
          <w:p w:rsidRDefault="00CD3406" w:rsidP="006313F4" w:rsidR="00CD3406" w:rsidRPr="00DB1BDC">
            <w:pPr>
              <w:rPr>
                <w:b/>
                <w:sz w:val="20"/>
                <w:szCs w:val="20"/>
              </w:rPr>
            </w:pPr>
            <w:proofErr w:type="spellStart"/>
            <w:r>
              <w:rPr>
                <w:bCs/>
              </w:rPr>
              <w:t>ukupne</w:t>
            </w:r>
            <w:proofErr w:type="spellEnd"/>
            <w:r>
              <w:rPr>
                <w:bCs/>
              </w:rPr>
              <w:t xml:space="preserve"> </w:t>
            </w:r>
            <w:proofErr w:type="spellStart"/>
            <w:r>
              <w:rPr>
                <w:bCs/>
              </w:rPr>
              <w:t>površine</w:t>
            </w:r>
            <w:proofErr w:type="spellEnd"/>
            <w:r>
              <w:rPr>
                <w:bCs/>
              </w:rPr>
              <w:t xml:space="preserve"> 14.025 m2,  u </w:t>
            </w:r>
            <w:proofErr w:type="spellStart"/>
            <w:r>
              <w:rPr>
                <w:bCs/>
              </w:rPr>
              <w:t>naravi</w:t>
            </w:r>
            <w:proofErr w:type="spellEnd"/>
            <w:r>
              <w:rPr>
                <w:bCs/>
              </w:rPr>
              <w:t xml:space="preserve"> ex </w:t>
            </w:r>
            <w:proofErr w:type="spellStart"/>
            <w:r>
              <w:rPr>
                <w:bCs/>
              </w:rPr>
              <w:t>pršutana</w:t>
            </w:r>
            <w:proofErr w:type="spellEnd"/>
            <w:r>
              <w:rPr>
                <w:bCs/>
              </w:rPr>
              <w:t xml:space="preserve"> - </w:t>
            </w:r>
            <w:proofErr w:type="spellStart"/>
            <w:r>
              <w:rPr>
                <w:bCs/>
              </w:rPr>
              <w:t>razrušena</w:t>
            </w:r>
            <w:proofErr w:type="spellEnd"/>
          </w:p>
        </w:tc>
        <w:tc>
          <w:tcPr>
            <w:tcW w:type="dxa" w:w="1417"/>
          </w:tcPr>
          <w:p w:rsidRDefault="00CD3406" w:rsidP="006313F4" w:rsidR="00CD3406" w:rsidRPr="00DB1BDC">
            <w:pPr>
              <w:jc w:val="center"/>
              <w:rPr>
                <w:b/>
                <w:sz w:val="20"/>
                <w:szCs w:val="20"/>
              </w:rPr>
            </w:pPr>
            <w:r>
              <w:rPr>
                <w:b/>
                <w:sz w:val="20"/>
                <w:szCs w:val="20"/>
              </w:rPr>
              <w:t>310.000,00</w:t>
            </w:r>
          </w:p>
        </w:tc>
      </w:tr>
      <w:tr w:rsidTr="006313F4" w:rsidR="00CD3406" w:rsidRPr="001A5B87">
        <w:tc>
          <w:tcPr>
            <w:tcW w:type="dxa" w:w="7763"/>
            <w:gridSpan w:val="2"/>
            <w:shd w:fill="auto" w:color="auto" w:val="clear"/>
          </w:tcPr>
          <w:p w:rsidRDefault="00CD3406" w:rsidP="006313F4" w:rsidR="00CD3406" w:rsidRPr="001A5B87">
            <w:pPr>
              <w:rPr>
                <w:sz w:val="20"/>
                <w:szCs w:val="20"/>
              </w:rPr>
            </w:pPr>
            <w:r w:rsidRPr="001A5B87">
              <w:rPr>
                <w:sz w:val="20"/>
                <w:szCs w:val="20"/>
              </w:rPr>
              <w:t>UKUPNO</w:t>
            </w:r>
          </w:p>
        </w:tc>
        <w:tc>
          <w:tcPr>
            <w:tcW w:type="dxa" w:w="1417"/>
          </w:tcPr>
          <w:p w:rsidRDefault="00CD3406" w:rsidP="006313F4" w:rsidR="00CD3406" w:rsidRPr="00DB1BDC">
            <w:pPr>
              <w:jc w:val="center"/>
              <w:rPr>
                <w:b/>
                <w:sz w:val="20"/>
                <w:szCs w:val="20"/>
              </w:rPr>
            </w:pPr>
            <w:r>
              <w:rPr>
                <w:b/>
                <w:sz w:val="20"/>
                <w:szCs w:val="20"/>
              </w:rPr>
              <w:fldChar w:fldCharType="begin"/>
            </w:r>
            <w:r>
              <w:rPr>
                <w:b/>
                <w:sz w:val="20"/>
                <w:szCs w:val="20"/>
              </w:rPr>
              <w:instrText xml:space="preserve"> =SUM(ABOVE) </w:instrText>
            </w:r>
            <w:r>
              <w:rPr>
                <w:b/>
                <w:sz w:val="20"/>
                <w:szCs w:val="20"/>
              </w:rPr>
              <w:fldChar w:fldCharType="separate"/>
            </w:r>
            <w:r>
              <w:rPr>
                <w:b/>
                <w:noProof/>
                <w:sz w:val="20"/>
                <w:szCs w:val="20"/>
              </w:rPr>
              <w:t>11.829.000</w:t>
            </w:r>
            <w:r>
              <w:rPr>
                <w:b/>
                <w:sz w:val="20"/>
                <w:szCs w:val="20"/>
              </w:rPr>
              <w:fldChar w:fldCharType="end"/>
            </w:r>
          </w:p>
        </w:tc>
      </w:tr>
    </w:tbl>
    <w:p w:rsidRDefault="00362A44" w:rsidP="00362A44" w:rsidR="00362A44">
      <w:pPr>
        <w:pStyle w:val="Bezproreda"/>
        <w:jc w:val="both"/>
      </w:pPr>
    </w:p>
    <w:p w:rsidRDefault="00362A44" w:rsidP="00362A44" w:rsidR="00362A44">
      <w:pPr>
        <w:pStyle w:val="Bezproreda"/>
        <w:jc w:val="both"/>
        <w:rPr>
          <w:lang w:eastAsia="hr-HR" w:val="hr-HR"/>
        </w:rPr>
      </w:pPr>
    </w:p>
    <w:p w:rsidRDefault="00362A44" w:rsidP="00362A44" w:rsidR="00362A44">
      <w:pPr>
        <w:pStyle w:val="Bezproreda"/>
        <w:ind w:firstLine="708"/>
        <w:jc w:val="both"/>
        <w:rPr>
          <w:lang w:eastAsia="hr-HR" w:val="hr-HR"/>
        </w:rPr>
      </w:pPr>
      <w:r>
        <w:rPr>
          <w:lang w:eastAsia="hr-HR" w:val="hr-HR"/>
        </w:rPr>
        <w:t>II. Zaključkom o prodaj</w:t>
      </w:r>
      <w:r w:rsidR="005A3A6F">
        <w:rPr>
          <w:lang w:eastAsia="hr-HR" w:val="hr-HR"/>
        </w:rPr>
        <w:t xml:space="preserve">i utvrdit će se vrijednost </w:t>
      </w:r>
      <w:proofErr w:type="spellStart"/>
      <w:r w:rsidR="005A3A6F">
        <w:rPr>
          <w:lang w:eastAsia="hr-HR" w:val="hr-HR"/>
        </w:rPr>
        <w:t>neketnina</w:t>
      </w:r>
      <w:proofErr w:type="spellEnd"/>
      <w:r>
        <w:rPr>
          <w:lang w:eastAsia="hr-HR" w:val="hr-HR"/>
        </w:rPr>
        <w:t xml:space="preserve">, način i uvjeti prodaje </w:t>
      </w:r>
      <w:r w:rsidR="00CD3406">
        <w:rPr>
          <w:lang w:eastAsia="hr-HR" w:val="hr-HR"/>
        </w:rPr>
        <w:t>nekretnina</w:t>
      </w:r>
      <w:r>
        <w:rPr>
          <w:lang w:eastAsia="hr-HR" w:val="hr-HR"/>
        </w:rPr>
        <w:t xml:space="preserve"> iz točke I. ovog rješenja.</w:t>
      </w:r>
    </w:p>
    <w:p w:rsidRDefault="00362A44" w:rsidP="00362A44" w:rsidR="00362A44">
      <w:pPr>
        <w:jc w:val="both"/>
        <w:rPr>
          <w:lang w:eastAsia="hr-HR" w:val="hr-HR"/>
        </w:rPr>
      </w:pPr>
    </w:p>
    <w:p w:rsidRDefault="00362A44" w:rsidP="00362A44" w:rsidR="00362A44">
      <w:pPr>
        <w:jc w:val="center"/>
        <w:rPr>
          <w:lang w:eastAsia="hr-HR" w:val="hr-HR"/>
        </w:rPr>
      </w:pPr>
      <w:r>
        <w:rPr>
          <w:lang w:eastAsia="hr-HR" w:val="hr-HR"/>
        </w:rPr>
        <w:t>Obrazloženje</w:t>
      </w:r>
    </w:p>
    <w:p w:rsidRDefault="00362A44" w:rsidP="00362A44" w:rsidR="00362A44">
      <w:pPr>
        <w:jc w:val="center"/>
        <w:rPr>
          <w:lang w:eastAsia="hr-HR" w:val="hr-HR"/>
        </w:rPr>
      </w:pPr>
    </w:p>
    <w:p w:rsidRDefault="00362A44" w:rsidP="00362A44" w:rsidR="00362A44">
      <w:pPr>
        <w:jc w:val="both"/>
        <w:rPr>
          <w:lang w:eastAsia="hr-HR" w:val="hr-HR"/>
        </w:rPr>
      </w:pPr>
      <w:r>
        <w:rPr>
          <w:lang w:eastAsia="hr-HR" w:val="hr-HR"/>
        </w:rPr>
        <w:tab/>
        <w:t xml:space="preserve">Rješenjem ovog suda od dana 24. veljače 2015. godine otvoren je stečajni postupak nad dužnikom </w:t>
      </w:r>
      <w:r>
        <w:rPr>
          <w:lang w:val="hr-HR"/>
        </w:rPr>
        <w:t xml:space="preserve">ADRIA d.d. iz Zadra 'u stečaju', </w:t>
      </w:r>
      <w:proofErr w:type="spellStart"/>
      <w:r>
        <w:rPr>
          <w:lang w:val="hr-HR"/>
        </w:rPr>
        <w:t>Gaženička</w:t>
      </w:r>
      <w:proofErr w:type="spellEnd"/>
      <w:r>
        <w:rPr>
          <w:lang w:val="hr-HR"/>
        </w:rPr>
        <w:t xml:space="preserve"> cesta 32,  a stečajnu masu među ostalim čine </w:t>
      </w:r>
      <w:r w:rsidR="00CD3406">
        <w:rPr>
          <w:lang w:val="hr-HR"/>
        </w:rPr>
        <w:t>nekretnine</w:t>
      </w:r>
      <w:r>
        <w:rPr>
          <w:lang w:val="hr-HR"/>
        </w:rPr>
        <w:t xml:space="preserve">  koje su predmet ove prodaje.</w:t>
      </w:r>
    </w:p>
    <w:p w:rsidRDefault="00362A44" w:rsidP="00362A44" w:rsidR="00362A44">
      <w:pPr>
        <w:jc w:val="both"/>
        <w:rPr>
          <w:lang w:eastAsia="hr-HR" w:val="hr-HR"/>
        </w:rPr>
      </w:pPr>
    </w:p>
    <w:p w:rsidRDefault="00362A44" w:rsidP="00362A44" w:rsidR="00362A44">
      <w:pPr>
        <w:ind w:firstLine="708"/>
        <w:jc w:val="both"/>
        <w:rPr>
          <w:lang w:eastAsia="hr-HR" w:val="hr-HR"/>
        </w:rPr>
      </w:pPr>
      <w:r>
        <w:rPr>
          <w:lang w:eastAsia="hr-HR" w:val="hr-HR"/>
        </w:rPr>
        <w:lastRenderedPageBreak/>
        <w:t>U stečajnom postupku nad stečajnim dužnikom,  po prijedlogu stečajnog upravitelja a na ispitnom ročištu odlučeno je da se imovina stečajnog dužnika, proda na usmenoj javnoj dražbi.</w:t>
      </w:r>
    </w:p>
    <w:p w:rsidRDefault="00362A44" w:rsidP="00362A44" w:rsidR="00362A44">
      <w:pPr>
        <w:ind w:firstLine="708"/>
        <w:jc w:val="both"/>
        <w:rPr>
          <w:lang w:eastAsia="hr-HR" w:val="hr-HR"/>
        </w:rPr>
      </w:pPr>
    </w:p>
    <w:p w:rsidRDefault="00362A44" w:rsidP="00362A44" w:rsidR="00362A44">
      <w:pPr>
        <w:ind w:firstLine="708"/>
        <w:jc w:val="both"/>
        <w:rPr>
          <w:lang w:eastAsia="hr-HR" w:val="hr-HR"/>
        </w:rPr>
      </w:pPr>
      <w:proofErr w:type="spellStart"/>
      <w:r>
        <w:rPr>
          <w:lang w:eastAsia="hr-HR" w:val="hr-HR"/>
        </w:rPr>
        <w:t>Razlučni</w:t>
      </w:r>
      <w:proofErr w:type="spellEnd"/>
      <w:r>
        <w:rPr>
          <w:lang w:eastAsia="hr-HR" w:val="hr-HR"/>
        </w:rPr>
        <w:t xml:space="preserve"> vjerovnik nije pokrenuo postupak ovrhe nad </w:t>
      </w:r>
      <w:r w:rsidR="00CD3406">
        <w:rPr>
          <w:lang w:eastAsia="hr-HR" w:val="hr-HR"/>
        </w:rPr>
        <w:t>nekretninama</w:t>
      </w:r>
      <w:r>
        <w:rPr>
          <w:lang w:eastAsia="hr-HR" w:val="hr-HR"/>
        </w:rPr>
        <w:t xml:space="preserve"> na kojim</w:t>
      </w:r>
      <w:r w:rsidR="00CD3406">
        <w:rPr>
          <w:lang w:eastAsia="hr-HR" w:val="hr-HR"/>
        </w:rPr>
        <w:t>a</w:t>
      </w:r>
      <w:r>
        <w:rPr>
          <w:lang w:eastAsia="hr-HR" w:val="hr-HR"/>
        </w:rPr>
        <w:t xml:space="preserve"> postoji </w:t>
      </w:r>
      <w:proofErr w:type="spellStart"/>
      <w:r>
        <w:rPr>
          <w:lang w:eastAsia="hr-HR" w:val="hr-HR"/>
        </w:rPr>
        <w:t>razlučno</w:t>
      </w:r>
      <w:proofErr w:type="spellEnd"/>
      <w:r>
        <w:rPr>
          <w:lang w:eastAsia="hr-HR" w:val="hr-HR"/>
        </w:rPr>
        <w:t xml:space="preserve"> pravo radi prisilnog namirenja svoje tražbine, te je slijedom toga, temeljem odredbe čl. 164. St. 1. i 32. SZ, odlučeno kao u izreci ovog rješenja.</w:t>
      </w:r>
    </w:p>
    <w:p w:rsidRDefault="00362A44" w:rsidP="00362A44" w:rsidR="00362A44">
      <w:pPr>
        <w:ind w:firstLine="708"/>
        <w:jc w:val="both"/>
        <w:rPr>
          <w:lang w:eastAsia="hr-HR" w:val="hr-HR"/>
        </w:rPr>
      </w:pPr>
    </w:p>
    <w:p w:rsidRDefault="00362A44" w:rsidP="00362A44" w:rsidR="00362A44">
      <w:pPr>
        <w:ind w:firstLine="708"/>
        <w:jc w:val="both"/>
        <w:rPr>
          <w:lang w:eastAsia="hr-HR" w:val="hr-HR"/>
        </w:rPr>
      </w:pPr>
      <w:r>
        <w:rPr>
          <w:lang w:eastAsia="hr-HR" w:val="hr-HR"/>
        </w:rPr>
        <w:t>Zaključkom o prodaji odredit će se vrijednost pokretnina, način i uvjeti prodaje sukladno čl. 164. st.4. i čl. 165. Stečajnog zakona.</w:t>
      </w:r>
    </w:p>
    <w:p w:rsidRDefault="00362A44" w:rsidP="00362A44" w:rsidR="00362A44">
      <w:pPr>
        <w:ind w:firstLine="708"/>
        <w:jc w:val="both"/>
        <w:rPr>
          <w:lang w:eastAsia="hr-HR" w:val="hr-HR"/>
        </w:rPr>
      </w:pPr>
      <w:r>
        <w:rPr>
          <w:lang w:eastAsia="hr-HR" w:val="hr-HR"/>
        </w:rPr>
        <w:t xml:space="preserve"> </w:t>
      </w:r>
    </w:p>
    <w:p w:rsidRDefault="00362A44" w:rsidP="00362A44" w:rsidR="00362A44">
      <w:pPr>
        <w:ind w:firstLine="708"/>
        <w:jc w:val="both"/>
        <w:rPr>
          <w:lang w:eastAsia="hr-HR" w:val="hr-HR"/>
        </w:rPr>
      </w:pPr>
    </w:p>
    <w:p w:rsidRDefault="00362A44" w:rsidP="00362A44" w:rsidR="00362A44">
      <w:pPr>
        <w:jc w:val="center"/>
        <w:rPr>
          <w:lang w:eastAsia="hr-HR" w:val="hr-HR"/>
        </w:rPr>
      </w:pPr>
      <w:r>
        <w:rPr>
          <w:lang w:eastAsia="hr-HR" w:val="hr-HR"/>
        </w:rPr>
        <w:t>U Šibeniku, dana 24. svibnja 2016. godine.</w:t>
      </w:r>
    </w:p>
    <w:p w:rsidRDefault="00362A44" w:rsidP="00362A44" w:rsidR="00362A44">
      <w:pPr>
        <w:jc w:val="both"/>
        <w:rPr>
          <w:lang w:eastAsia="hr-HR" w:val="hr-HR"/>
        </w:rPr>
      </w:pPr>
      <w:r>
        <w:rPr>
          <w:lang w:eastAsia="hr-HR" w:val="hr-HR"/>
        </w:rPr>
        <w:tab/>
      </w:r>
      <w:r>
        <w:rPr>
          <w:lang w:eastAsia="hr-HR" w:val="hr-HR"/>
        </w:rPr>
        <w:tab/>
      </w:r>
      <w:r>
        <w:rPr>
          <w:lang w:eastAsia="hr-HR" w:val="hr-HR"/>
        </w:rPr>
        <w:tab/>
      </w:r>
      <w:r>
        <w:rPr>
          <w:lang w:eastAsia="hr-HR" w:val="hr-HR"/>
        </w:rPr>
        <w:tab/>
      </w:r>
      <w:r>
        <w:rPr>
          <w:lang w:eastAsia="hr-HR" w:val="hr-HR"/>
        </w:rPr>
        <w:tab/>
      </w:r>
      <w:r>
        <w:rPr>
          <w:lang w:eastAsia="hr-HR" w:val="hr-HR"/>
        </w:rPr>
        <w:tab/>
      </w:r>
      <w:r>
        <w:rPr>
          <w:lang w:eastAsia="hr-HR" w:val="hr-HR"/>
        </w:rPr>
        <w:tab/>
      </w:r>
      <w:r>
        <w:rPr>
          <w:lang w:eastAsia="hr-HR" w:val="hr-HR"/>
        </w:rPr>
        <w:tab/>
      </w:r>
      <w:r>
        <w:rPr>
          <w:lang w:eastAsia="hr-HR" w:val="hr-HR"/>
        </w:rPr>
        <w:tab/>
      </w:r>
      <w:r>
        <w:rPr>
          <w:lang w:eastAsia="hr-HR" w:val="hr-HR"/>
        </w:rPr>
        <w:tab/>
        <w:t>STEČAJNI SUDAC</w:t>
      </w:r>
    </w:p>
    <w:p w:rsidRDefault="00362A44" w:rsidP="00362A44" w:rsidR="00362A44">
      <w:pPr>
        <w:jc w:val="both"/>
        <w:rPr>
          <w:lang w:eastAsia="hr-HR" w:val="hr-HR"/>
        </w:rPr>
      </w:pPr>
    </w:p>
    <w:p w:rsidRDefault="00362A44" w:rsidP="00362A44" w:rsidR="00362A44">
      <w:pPr>
        <w:jc w:val="both"/>
        <w:rPr>
          <w:lang w:eastAsia="hr-HR" w:val="hr-HR"/>
        </w:rPr>
      </w:pPr>
      <w:r>
        <w:rPr>
          <w:lang w:eastAsia="hr-HR" w:val="hr-HR"/>
        </w:rPr>
        <w:tab/>
      </w:r>
      <w:r>
        <w:rPr>
          <w:lang w:eastAsia="hr-HR" w:val="hr-HR"/>
        </w:rPr>
        <w:tab/>
      </w:r>
      <w:r>
        <w:rPr>
          <w:lang w:eastAsia="hr-HR" w:val="hr-HR"/>
        </w:rPr>
        <w:tab/>
      </w:r>
      <w:r>
        <w:rPr>
          <w:lang w:eastAsia="hr-HR" w:val="hr-HR"/>
        </w:rPr>
        <w:tab/>
      </w:r>
      <w:r>
        <w:rPr>
          <w:lang w:eastAsia="hr-HR" w:val="hr-HR"/>
        </w:rPr>
        <w:tab/>
      </w:r>
      <w:r>
        <w:rPr>
          <w:lang w:eastAsia="hr-HR" w:val="hr-HR"/>
        </w:rPr>
        <w:tab/>
      </w:r>
      <w:r>
        <w:rPr>
          <w:lang w:eastAsia="hr-HR" w:val="hr-HR"/>
        </w:rPr>
        <w:tab/>
      </w:r>
      <w:r>
        <w:rPr>
          <w:lang w:eastAsia="hr-HR" w:val="hr-HR"/>
        </w:rPr>
        <w:tab/>
      </w:r>
      <w:r>
        <w:rPr>
          <w:lang w:eastAsia="hr-HR" w:val="hr-HR"/>
        </w:rPr>
        <w:tab/>
      </w:r>
      <w:r>
        <w:rPr>
          <w:lang w:eastAsia="hr-HR" w:val="hr-HR"/>
        </w:rPr>
        <w:tab/>
        <w:t>Terezija Goreta</w:t>
      </w:r>
    </w:p>
    <w:p w:rsidRDefault="00362A44" w:rsidP="00362A44" w:rsidR="00362A44">
      <w:pPr>
        <w:pStyle w:val="Bezproreda"/>
        <w:rPr>
          <w:lang w:val="hr-HR"/>
        </w:rPr>
      </w:pPr>
    </w:p>
    <w:p w:rsidRDefault="00362A44" w:rsidP="00362A44" w:rsidR="00362A44">
      <w:pPr>
        <w:jc w:val="both"/>
        <w:rPr>
          <w:lang w:eastAsia="hr-HR" w:val="hr-HR"/>
        </w:rPr>
      </w:pPr>
    </w:p>
    <w:p w:rsidRDefault="00362A44" w:rsidP="00362A44" w:rsidR="00362A44">
      <w:pPr>
        <w:jc w:val="both"/>
        <w:rPr>
          <w:lang w:eastAsia="hr-HR" w:val="hr-HR"/>
        </w:rPr>
      </w:pPr>
    </w:p>
    <w:p w:rsidRDefault="00362A44" w:rsidP="00362A44" w:rsidR="00362A44">
      <w:pPr>
        <w:jc w:val="both"/>
        <w:rPr>
          <w:lang w:eastAsia="hr-HR" w:val="hr-HR"/>
        </w:rPr>
      </w:pPr>
      <w:r>
        <w:rPr>
          <w:lang w:eastAsia="hr-HR" w:val="hr-HR"/>
        </w:rPr>
        <w:t>POUKA O PRAVNOM LIJEKU</w:t>
      </w:r>
    </w:p>
    <w:p w:rsidRDefault="00362A44" w:rsidP="00362A44" w:rsidR="00362A44">
      <w:pPr>
        <w:jc w:val="both"/>
        <w:rPr>
          <w:lang w:eastAsia="hr-HR" w:val="hr-HR"/>
        </w:rPr>
      </w:pPr>
      <w:r>
        <w:rPr>
          <w:lang w:eastAsia="hr-HR" w:val="hr-HR"/>
        </w:rPr>
        <w:t xml:space="preserve">Protiv ovog rješenja pravo žalbe imaju stečajni upravitelj i </w:t>
      </w:r>
      <w:proofErr w:type="spellStart"/>
      <w:r>
        <w:rPr>
          <w:lang w:eastAsia="hr-HR" w:val="hr-HR"/>
        </w:rPr>
        <w:t>razlučni</w:t>
      </w:r>
      <w:proofErr w:type="spellEnd"/>
      <w:r>
        <w:rPr>
          <w:lang w:eastAsia="hr-HR" w:val="hr-HR"/>
        </w:rPr>
        <w:t xml:space="preserve"> vjerovnici.</w:t>
      </w:r>
    </w:p>
    <w:p w:rsidRDefault="00362A44" w:rsidP="00362A44" w:rsidR="00362A44">
      <w:pPr>
        <w:jc w:val="both"/>
        <w:rPr>
          <w:lang w:eastAsia="hr-HR" w:val="hr-HR"/>
        </w:rPr>
      </w:pPr>
      <w:r>
        <w:rPr>
          <w:lang w:eastAsia="hr-HR" w:val="hr-HR"/>
        </w:rPr>
        <w:t xml:space="preserve">Žalba se podnosi Visokom trgovačkom sudu RH u Zagrebu u roku od 8 dana od dana primitka pisanog </w:t>
      </w:r>
      <w:proofErr w:type="spellStart"/>
      <w:r>
        <w:rPr>
          <w:lang w:eastAsia="hr-HR" w:val="hr-HR"/>
        </w:rPr>
        <w:t>otpravka</w:t>
      </w:r>
      <w:proofErr w:type="spellEnd"/>
      <w:r>
        <w:rPr>
          <w:lang w:eastAsia="hr-HR" w:val="hr-HR"/>
        </w:rPr>
        <w:t xml:space="preserve"> istog, putem ovog suda u tri primjerka.</w:t>
      </w:r>
    </w:p>
    <w:p w:rsidRDefault="00362A44" w:rsidP="00362A44" w:rsidR="00362A44">
      <w:pPr>
        <w:jc w:val="both"/>
        <w:rPr>
          <w:lang w:eastAsia="hr-HR" w:val="hr-HR"/>
        </w:rPr>
      </w:pPr>
    </w:p>
    <w:p w:rsidRDefault="00362A44" w:rsidP="00362A44" w:rsidR="00362A44">
      <w:pPr>
        <w:jc w:val="both"/>
        <w:rPr>
          <w:lang w:eastAsia="hr-HR" w:val="hr-HR"/>
        </w:rPr>
      </w:pPr>
      <w:r>
        <w:rPr>
          <w:lang w:eastAsia="hr-HR" w:val="hr-HR"/>
        </w:rPr>
        <w:t>DN-a:</w:t>
      </w:r>
    </w:p>
    <w:p w:rsidRDefault="00362A44" w:rsidP="00362A44" w:rsidR="00362A44">
      <w:pPr>
        <w:jc w:val="both"/>
        <w:rPr>
          <w:lang w:eastAsia="hr-HR" w:val="hr-HR"/>
        </w:rPr>
      </w:pPr>
      <w:r>
        <w:rPr>
          <w:lang w:eastAsia="hr-HR" w:val="hr-HR"/>
        </w:rPr>
        <w:t>- Stečajnom upravitelju Dragan Bijelić</w:t>
      </w:r>
    </w:p>
    <w:p w:rsidRDefault="00362A44" w:rsidP="00362A44" w:rsidR="00362A44">
      <w:pPr>
        <w:jc w:val="both"/>
        <w:rPr>
          <w:lang w:eastAsia="hr-HR" w:val="hr-HR"/>
        </w:rPr>
      </w:pPr>
      <w:r>
        <w:rPr>
          <w:lang w:eastAsia="hr-HR" w:val="hr-HR"/>
        </w:rPr>
        <w:t xml:space="preserve">- Na e-oglasnu ploču suda </w:t>
      </w:r>
    </w:p>
    <w:p w:rsidRDefault="00362A44" w:rsidP="00362A44" w:rsidR="00362A44">
      <w:pPr>
        <w:jc w:val="both"/>
        <w:rPr>
          <w:b/>
          <w:sz w:val="18"/>
          <w:szCs w:val="18"/>
          <w:lang w:val="hr-HR"/>
        </w:rPr>
      </w:pPr>
      <w:r>
        <w:rPr>
          <w:lang w:eastAsia="hr-HR" w:val="hr-HR"/>
        </w:rPr>
        <w:t>- Porezna uprava Zadar</w:t>
      </w:r>
    </w:p>
    <w:p w:rsidRDefault="003D4103" w:rsidP="00362A44" w:rsidR="00362A44">
      <w:r>
        <w:t xml:space="preserve">- </w:t>
      </w:r>
      <w:proofErr w:type="spellStart"/>
      <w:r>
        <w:t>Općinski</w:t>
      </w:r>
      <w:proofErr w:type="spellEnd"/>
      <w:r>
        <w:t xml:space="preserve"> </w:t>
      </w:r>
      <w:proofErr w:type="spellStart"/>
      <w:r>
        <w:t>sud</w:t>
      </w:r>
      <w:proofErr w:type="spellEnd"/>
      <w:r>
        <w:t xml:space="preserve"> u </w:t>
      </w:r>
      <w:proofErr w:type="spellStart"/>
      <w:r>
        <w:t>Zadru</w:t>
      </w:r>
      <w:proofErr w:type="spellEnd"/>
      <w:r>
        <w:t xml:space="preserve">, ZK </w:t>
      </w:r>
      <w:proofErr w:type="spellStart"/>
      <w:r>
        <w:t>Odjel</w:t>
      </w:r>
      <w:proofErr w:type="spellEnd"/>
    </w:p>
    <w:p w:rsidRDefault="003D4103" w:rsidP="00362A44" w:rsidR="003D4103">
      <w:r>
        <w:t>-</w:t>
      </w:r>
      <w:proofErr w:type="spellStart"/>
      <w:r>
        <w:t>Općinski</w:t>
      </w:r>
      <w:proofErr w:type="spellEnd"/>
      <w:r>
        <w:t xml:space="preserve"> </w:t>
      </w:r>
      <w:proofErr w:type="spellStart"/>
      <w:r>
        <w:t>sud</w:t>
      </w:r>
      <w:proofErr w:type="spellEnd"/>
      <w:r>
        <w:t xml:space="preserve"> u </w:t>
      </w:r>
      <w:proofErr w:type="spellStart"/>
      <w:r>
        <w:t>Šibeniku</w:t>
      </w:r>
      <w:proofErr w:type="spellEnd"/>
      <w:r>
        <w:t xml:space="preserve">, ZK </w:t>
      </w:r>
      <w:proofErr w:type="spellStart"/>
      <w:r>
        <w:t>Odjel</w:t>
      </w:r>
      <w:proofErr w:type="spellEnd"/>
      <w:r>
        <w:t xml:space="preserve"> </w:t>
      </w:r>
    </w:p>
    <w:p w:rsidRDefault="003F082B" w:rsidR="003F082B"/>
    <w:sectPr w:rsidR="003F082B">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D1C5C"/>
    <w:rsid w:val="00362A44"/>
    <w:rsid w:val="003D4103"/>
    <w:rsid w:val="003F082B"/>
    <w:rsid w:val="005A3A6F"/>
    <w:rsid w:val="006D4510"/>
    <w:rsid w:val="008D1C5C"/>
    <w:rsid w:val="00CD340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2A44"/>
    <w:pPr>
      <w:spacing w:lineRule="auto" w:line="240" w:after="0"/>
    </w:pPr>
    <w:rPr>
      <w:rFonts w:cs="Times New Roman" w:eastAsia="Times New Roman" w:hAnsi="Times New Roman" w:ascii="Times New Roman"/>
      <w:sz w:val="24"/>
      <w:szCs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362A44"/>
    <w:pPr>
      <w:spacing w:lineRule="auto" w:line="240" w:after="0"/>
    </w:pPr>
    <w:rPr>
      <w:rFonts w:cs="Times New Roman" w:eastAsia="Times New Roman" w:hAnsi="Times New Roman" w:ascii="Times New Roman"/>
      <w:sz w:val="24"/>
      <w:szCs w:val="24"/>
      <w:lang w:val="en-GB"/>
    </w:rPr>
  </w:style>
  <w:style w:styleId="Odlomakpopisa" w:type="paragraph">
    <w:name w:val="List Paragraph"/>
    <w:basedOn w:val="Normal"/>
    <w:uiPriority w:val="34"/>
    <w:qFormat/>
    <w:rsid w:val="00CD3406"/>
    <w:pPr>
      <w:spacing w:lineRule="auto" w:line="276" w:after="200"/>
      <w:ind w:left="720"/>
      <w:contextualSpacing/>
    </w:pPr>
    <w:rPr>
      <w:rFonts w:cstheme="minorBidi" w:eastAsiaTheme="minorHAnsi" w:hAnsiTheme="minorHAnsi" w:asciiTheme="minorHAnsi"/>
      <w:sz w:val="22"/>
      <w:szCs w:val="22"/>
      <w:lang w:val="hr-HR"/>
    </w:rPr>
  </w:style>
  <w:style w:styleId="Tekstrezerviranogmjesta" w:type="character">
    <w:name w:val="Placeholder Text"/>
    <w:basedOn w:val="Zadanifontodlomka"/>
    <w:uiPriority w:val="99"/>
    <w:semiHidden/>
    <w:rsid w:val="006D4510"/>
    <w:rPr>
      <w:color w:val="808080"/>
      <w:bdr w:space="0" w:sz="0" w:color="auto" w:val="none"/>
      <w:shd w:fill="auto" w:color="auto" w:val="clear"/>
    </w:rPr>
  </w:style>
  <w:style w:customStyle="true" w:styleId="eSPISCCParagraphDefaultFont" w:type="character">
    <w:name w:val="eSPIS_CC_Paragraph Default Font"/>
    <w:basedOn w:val="Zadanifontodlomka"/>
    <w:rsid w:val="006D451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D4510"/>
    <w:rPr>
      <w:bdr w:space="0" w:sz="0" w:color="auto" w:val="none"/>
      <w:shd w:fill="FFFFCC" w:color="auto" w:val="clear"/>
      <w:lang w:val="hr-HR"/>
    </w:rPr>
  </w:style>
  <w:style w:customStyle="true" w:styleId="PozadinaSvijetloCrvena" w:type="character">
    <w:name w:val="Pozadina_SvijetloCrvena"/>
    <w:basedOn w:val="eSPISCCParagraphDefaultFont"/>
    <w:rsid w:val="006D451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D451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2A44"/>
    <w:pPr>
      <w:spacing w:after="0" w:line="240" w:lineRule="auto"/>
    </w:pPr>
    <w:rPr>
      <w:rFonts w:ascii="Times New Roman" w:cs="Times New Roman" w:eastAsia="Times New Roman" w:hAnsi="Times New Roman"/>
      <w:sz w:val="24"/>
      <w:szCs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362A44"/>
    <w:pPr>
      <w:spacing w:after="0" w:line="240" w:lineRule="auto"/>
    </w:pPr>
    <w:rPr>
      <w:rFonts w:ascii="Times New Roman" w:cs="Times New Roman" w:eastAsia="Times New Roman" w:hAnsi="Times New Roman"/>
      <w:sz w:val="24"/>
      <w:szCs w:val="24"/>
      <w:lang w:val="en-GB"/>
    </w:rPr>
  </w:style>
  <w:style w:styleId="Odlomakpopisa" w:type="paragraph">
    <w:name w:val="List Paragraph"/>
    <w:basedOn w:val="Normal"/>
    <w:uiPriority w:val="34"/>
    <w:qFormat/>
    <w:rsid w:val="00CD3406"/>
    <w:pPr>
      <w:spacing w:after="200" w:line="276" w:lineRule="auto"/>
      <w:ind w:left="720"/>
      <w:contextualSpacing/>
    </w:pPr>
    <w:rPr>
      <w:rFonts w:asciiTheme="minorHAnsi" w:cstheme="minorBidi" w:eastAsiaTheme="minorHAnsi" w:hAnsiTheme="minorHAnsi"/>
      <w:sz w:val="22"/>
      <w:szCs w:val="22"/>
      <w:lang w:val="hr-HR"/>
    </w:rPr>
  </w:style>
  <w:style w:styleId="Tekstrezerviranogmjesta" w:type="character">
    <w:name w:val="Placeholder Text"/>
    <w:basedOn w:val="Zadanifontodlomka"/>
    <w:uiPriority w:val="99"/>
    <w:semiHidden/>
    <w:rsid w:val="006D4510"/>
    <w:rPr>
      <w:color w:val="808080"/>
      <w:bdr w:color="auto" w:space="0" w:sz="0" w:val="none"/>
      <w:shd w:color="auto" w:fill="auto" w:val="clear"/>
    </w:rPr>
  </w:style>
  <w:style w:customStyle="1" w:styleId="eSPISCCParagraphDefaultFont" w:type="character">
    <w:name w:val="eSPIS_CC_Paragraph Default Font"/>
    <w:basedOn w:val="Zadanifontodlomka"/>
    <w:rsid w:val="006D451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D4510"/>
    <w:rPr>
      <w:bdr w:color="auto" w:space="0" w:sz="0" w:val="none"/>
      <w:shd w:color="auto" w:fill="FFFFCC" w:val="clear"/>
      <w:lang w:val="hr-HR"/>
    </w:rPr>
  </w:style>
  <w:style w:customStyle="1" w:styleId="PozadinaSvijetloCrvena" w:type="character">
    <w:name w:val="Pozadina_SvijetloCrvena"/>
    <w:basedOn w:val="eSPISCCParagraphDefaultFont"/>
    <w:rsid w:val="006D451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D451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70019149">
      <w:bodyDiv w:val="true"/>
      <w:marLeft w:val="0"/>
      <w:marRight w:val="0"/>
      <w:marTop w:val="0"/>
      <w:marBottom w:val="0"/>
      <w:divBdr>
        <w:top w:space="0" w:sz="0" w:color="auto" w:val="none"/>
        <w:left w:space="0" w:sz="0" w:color="auto" w:val="none"/>
        <w:bottom w:space="0" w:sz="0" w:color="auto" w:val="none"/>
        <w:right w:space="0" w:sz="0" w:color="auto" w:val="none"/>
      </w:divBdr>
    </w:div>
    <w:div w:id="11224593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svibnja 2016.</izvorni_sadrzaj>
    <derivirana_varijabla naziv="DomainObject.DatumDonosenjaOdluke_1">24.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2015.</izvorni_sadrzaj>
    <derivirana_varijabla naziv="DomainObject.Predmet.DatumOsnivanja_1">10.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St-9/2015</izvorni_sadrzaj>
    <derivirana_varijabla naziv="DomainObject.Predmet.OznakaBroj_1">St-9/2015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uvid 09.05.16.</izvorni_sadrzaj>
    <derivirana_varijabla naziv="DomainObject.Predmet.PrimjedbaSuca_1">- uvid 09.05.16.</derivirana_varijabla>
  </DomainObject.Predmet.PrimjedbaSuca>
  <DomainObject.Predmet.PrimjedbaUpisnicara>
    <izvorni_sadrzaj/>
    <derivirana_varijabla naziv="DomainObject.Predmet.PrimjedbaUpisnicara_1"/>
  </DomainObject.Predmet.PrimjedbaUpisnicara>
  <DomainObject.Predmet.ProtustrankaFormated>
    <izvorni_sadrzaj>  ADRIA dioničko društvo za ulov, preradu i promet ribom, te usluge putničke agencije zastupanog po punomoćniku Frane Grbić</izvorni_sadrzaj>
    <derivirana_varijabla naziv="DomainObject.Predmet.ProtustrankaFormated_1">  ADRIA dioničko društvo za ulov, preradu i promet ribom, te usluge putničke agencije zastupanog po punomoćniku Frane Grbić</derivirana_varijabla>
  </DomainObject.Predmet.ProtustrankaFormated>
  <DomainObject.Predmet.ProtustrankaFormatedOIB>
    <izvorni_sadrzaj>  ADRIA dioničko društvo za ulov, preradu i promet ribom, te usluge putničke agencije, OIB 87665769689 zastupanog po punomoćniku Frane Grbić</izvorni_sadrzaj>
    <derivirana_varijabla naziv="DomainObject.Predmet.ProtustrankaFormatedOIB_1">  ADRIA dioničko društvo za ulov, preradu i promet ribom, te usluge putničke agencije, OIB 87665769689 zastupanog po punomoćniku Frane Grbić</derivirana_varijabla>
  </DomainObject.Predmet.ProtustrankaFormatedOIB>
  <DomainObject.Predmet.ProtustrankaFormatedWithAdress>
    <izvorni_sadrzaj> ADRIA dioničko društvo za ulov, preradu i promet ribom, te usluge putničke agencije, Gaženička Cesta 32, 23000 Zadar zastupanog po punomoćniku Frane Grbić</izvorni_sadrzaj>
    <derivirana_varijabla naziv="DomainObject.Predmet.ProtustrankaFormatedWithAdress_1"> ADRIA dioničko društvo za ulov, preradu i promet ribom, te usluge putničke agencije, Gaženička Cesta 32, 23000 Zadar zastupanog po punomoćniku Frane Grbić</derivirana_varijabla>
  </DomainObject.Predmet.ProtustrankaFormatedWithAdress>
  <DomainObject.Predmet.ProtustrankaFormatedWithAdressOIB>
    <izvorni_sadrzaj> ADRIA dioničko društvo za ulov, preradu i promet ribom, te usluge putničke agencije, OIB 87665769689, Gaženička Cesta 32, 23000 Zadar zastupanog po punomoćniku Frane Grbić</izvorni_sadrzaj>
    <derivirana_varijabla naziv="DomainObject.Predmet.ProtustrankaFormatedWithAdressOIB_1"> ADRIA dioničko društvo za ulov, preradu i promet ribom, te usluge putničke agencije, OIB 87665769689, Gaženička Cesta 32, 23000 Zadar zastupanog po punomoćniku Frane Grbić</derivirana_varijabla>
  </DomainObject.Predmet.ProtustrankaFormatedWithAdressOIB>
  <DomainObject.Predmet.ProtustrankaWithAdress>
    <izvorni_sadrzaj>ADRIA dioničko društvo za ulov, preradu i promet ribom, te usluge putničke agencije Gaženička Cesta 32, 23000 Zadar</izvorni_sadrzaj>
    <derivirana_varijabla naziv="DomainObject.Predmet.ProtustrankaWithAdress_1">ADRIA dioničko društvo za ulov, preradu i promet ribom, te usluge putničke agencije Gaženička Cesta 32, 23000 Zadar</derivirana_varijabla>
  </DomainObject.Predmet.ProtustrankaWithAdress>
  <DomainObject.Predmet.ProtustrankaWithAdressOIB>
    <izvorni_sadrzaj>ADRIA dioničko društvo za ulov, preradu i promet ribom, te usluge putničke agencije, OIB 87665769689, Gaženička Cesta 32, 23000 Zadar</izvorni_sadrzaj>
    <derivirana_varijabla naziv="DomainObject.Predmet.ProtustrankaWithAdressOIB_1">ADRIA dioničko društvo za ulov, preradu i promet ribom, te usluge putničke agencije, OIB 87665769689, Gaženička Cesta 32, 23000 Zadar</derivirana_varijabla>
  </DomainObject.Predmet.ProtustrankaWithAdressOIB>
  <DomainObject.Predmet.ProtustrankaNazivFormated>
    <izvorni_sadrzaj>ADRIA dioničko društvo za ulov, preradu i promet ribom, te usluge putničke agencije</izvorni_sadrzaj>
    <derivirana_varijabla naziv="DomainObject.Predmet.ProtustrankaNazivFormated_1">ADRIA dioničko društvo za ulov, preradu i promet ribom, te usluge putničke agencije</derivirana_varijabla>
  </DomainObject.Predmet.ProtustrankaNazivFormated>
  <DomainObject.Predmet.ProtustrankaNazivFormatedOIB>
    <izvorni_sadrzaj>ADRIA dioničko društvo za ulov, preradu i promet ribom, te usluge putničke agencije, OIB 87665769689</izvorni_sadrzaj>
    <derivirana_varijabla naziv="DomainObject.Predmet.ProtustrankaNazivFormatedOIB_1">ADRIA dioničko društvo za ulov, preradu i promet ribom, te usluge putničke agencije, OIB 87665769689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Safija Hrnjica zastupanog po punomoćniku IVICA BLAŽEVIĆ; NEVENKA BARIĆ zastupanog po punomoćniku IVICA BLAŽEVIĆ; Ante Alvir; Ljubica Perica; Biserka Buljat; Martina Nimčević; Ivka Marković; Stoja Matijević; Radojka Kevrić; Slavica Tadić; Marija Vujaklija; Marica Abramović; Zdenka Mikulić; Zvjezdana Karlić; Neda Zrilić; Ljiljana Žorić; Zvjezdana Utković; Vilma Šatalić; Senka Vrsaljko; Svetislav Arbanas; Jasna Zubčić; Anamaria Mičić; Nada Colić; Anka Jerak; Anka Jerak; Dragica Prtenjača; Branka Pupovac; Nataša Šestan; Jasenka Karaban; Sandra Perinović; Mirjana Ražov; Ljubica Franić; Vedranka Pavić; Jovanka Viduka; Kosa Grubić; Marica Ražov; Neda Ninčević; Sanja Gulan; Patricija Jelenković; Božica Katalinić; Dragica Fatović; Gordana Terzić; Vanja Štrbac; Neda Ninčević; Slavka Čačić; Nada Barjašić; Snježana Burčul; Jadranka Vranić; Franka Jelenković; Grozdana Ivković; Nevenka Butić; Pepica Ukalović; Danijela Munitić; Blaženka Škara; Senka Prtenjača; Dragica Zurak; Branka Bubnjar; Gordana Divljak; Anka Dundović; Rajka Mitrović; Jadranka Peroš; Anka Dražić; Grozdana Vičinović; Zoran Ražov; Nataša Ražov; Luka Vicković; Andrijana Parenta; Milenka Burčul; Suzana Vuković; Boris Bračun; Vojka Peša; Nada Glogoški; Danka Vidov; Veljko Smolić; Mirela Pavlović; Marijo Žepina; Tanja Vanjak; Marica Barjašić; Božena Rogić; Svetlana Knežević; Vera Grubić; Snježana Lonić; Krstina Škara; Mirjana Stipčević; Marija Grgurović; Branka Pilipović; Anđa Jurić; Zdenka Dražina; Vesna Lubor</izvorni_sadrzaj>
    <derivirana_varijabla naziv="DomainObject.Predmet.StrankaFormated_1">  Safija Hrnjica zastupanog po punomoćniku IVICA BLAŽEVIĆ; NEVENKA BARIĆ zastupanog po punomoćniku IVICA BLAŽEVIĆ; Ante Alvir; Ljubica Perica; Biserka Buljat; Martina Nimčević; Ivka Marković; Stoja Matijević; Radojka Kevrić; Slavica Tadić; Marija Vujaklija; Marica Abramović; Zdenka Mikulić; Zvjezdana Karlić; Neda Zrilić; Ljiljana Žorić; Zvjezdana Utković; Vilma Šatalić; Senka Vrsaljko; Svetislav Arbanas; Jasna Zubčić; Anamaria Mičić; Nada Colić; Anka Jerak; Anka Jerak; Dragica Prtenjača; Branka Pupovac; Nataša Šestan; Jasenka Karaban; Sandra Perinović; Mirjana Ražov; Ljubica Franić; Vedranka Pavić; Jovanka Viduka; Kosa Grubić; Marica Ražov; Neda Ninčević; Sanja Gulan; Patricija Jelenković; Božica Katalinić; Dragica Fatović; Gordana Terzić; Vanja Štrbac; Neda Ninčević; Slavka Čačić; Nada Barjašić; Snježana Burčul; Jadranka Vranić; Franka Jelenković; Grozdana Ivković; Nevenka Butić; Pepica Ukalović; Danijela Munitić; Blaženka Škara; Senka Prtenjača; Dragica Zurak; Branka Bubnjar; Gordana Divljak; Anka Dundović; Rajka Mitrović; Jadranka Peroš; Anka Dražić; Grozdana Vičinović; Zoran Ražov; Nataša Ražov; Luka Vicković; Andrijana Parenta; Milenka Burčul; Suzana Vuković; Boris Bračun; Vojka Peša; Nada Glogoški; Danka Vidov; Veljko Smolić; Mirela Pavlović; Marijo Žepina; Tanja Vanjak; Marica Barjašić; Božena Rogić; Svetlana Knežević; Vera Grubić; Snježana Lonić; Krstina Škara; Mirjana Stipčević; Marija Grgurović; Branka Pilipović; Anđa Jurić; Zdenka Dražina; Vesna Lubor</derivirana_varijabla>
  </DomainObject.Predmet.StrankaFormated>
  <DomainObject.Predmet.StrankaFormatedOIB>
    <izvorni_sadrzaj>  Safija Hrnjica, OIB 16514369668 zastupanog po punomoćniku IVICA BLAŽEVIĆ; NEVENKA BARIĆ, OIB 38080610746 zastupanog po punomoćniku IVICA BLAŽEVIĆ; Ante Alvir, OIB 40381493874; Ljubica Perica, OIB 67047264679; Biserka Buljat, OIB 62772570749; Martina Nimčević, OIB 95093526918; Ivka Marković, OIB 43671128195; Stoja Matijević, OIB 01836719432; Radojka Kevrić, OIB 71351051090; Slavica Tadić, OIB 64777352289; Marija Vujaklija, OIB 91410623440; Marica Abramović, OIB 03252871360; Zdenka Mikulić, OIB 40191222694; Zvjezdana Karlić, OIB 70585078991; Neda Zrilić, OIB 90906324186; Ljiljana Žorić, OIB 78819743256; Zvjezdana Utković, OIB 48408142576; Vilma Šatalić, OIB 43102813821; Senka Vrsaljko, OIB 34578675436; Svetislav Arbanas, OIB 30450740678; Jasna Zubčić, OIB 31565756948; Anamaria Mičić, OIB ; Nada Colić, OIB 54689037314; Anka Jerak, OIB 92456927461; Anka Jerak, OIB 92456927461; Dragica Prtenjača, OIB 19410869143; Branka Pupovac, OIB 30912109104; Nataša Šestan, OIB 72880417048; Jasenka Karaban, OIB 37363253278; Sandra Perinović, OIB 14173754232; Mirjana Ražov, OIB 89185813884; Ljubica Franić, OIB 85007157238; Vedranka Pavić, OIB 03873152543; Jovanka Viduka, OIB 81890885561; Kosa Grubić, OIB 25142035187; Marica Ražov, OIB 83957558046; Neda Ninčević, OIB 81132966178; Sanja Gulan, OIB 47663472211; Patricija Jelenković, OIB 97015117788; Božica Katalinić, OIB 70885575660; Dragica Fatović, OIB 61821714784; Gordana Terzić, OIB 74356143497; Vanja Štrbac, OIB 87996940103; Neda Ninčević, OIB 79724386588; Slavka Čačić, OIB 78279844047; Nada Barjašić, OIB 00218144456; Snježana Burčul, OIB 63694393581; Jadranka Vranić, OIB 83680713571; Franka Jelenković, OIB 33840565295; Grozdana Ivković, OIB 93263590633; Nevenka Butić, OIB 05635356569; Pepica Ukalović, OIB 15250291855; Danijela Munitić, OIB 46630389896; Blaženka Škara, OIB 19318104062; Senka Prtenjača, OIB 01062612035; Dragica Zurak, OIB 16352574863; Branka Bubnjar, OIB 43500269927; Gordana Divljak, OIB 82284201833; Anka Dundović, OIB 58779218375; Rajka Mitrović, OIB 64493147209; Jadranka Peroš, OIB 02355694767; Anka Dražić, OIB 80251465564; Grozdana Vičinović, OIB 71295396803; Zoran Ražov, OIB 98218565391; Nataša Ražov, OIB 90124368124; Luka Vicković, OIB 02519369477; Andrijana Parenta, OIB 50212169661; Milenka Burčul, OIB 23802280408; Suzana Vuković, OIB 57733056002; Boris Bračun, OIB 57210258579; Vojka Peša, OIB 19744851877; Nada Glogoški, OIB 67000509114; Danka Vidov, OIB 53095072689; Veljko Smolić, OIB 11266276447; Mirela Pavlović, OIB 51163410481; Marijo Žepina, OIB 99230982099; Tanja Vanjak, OIB 83621234228; Marica Barjašić, OIB 59623113544; Božena Rogić, OIB 80573387035; Svetlana Knežević, OIB 59991192712; Vera Grubić, OIB 71051158040; Snježana Lonić, OIB 85250831951; Krstina Škara, OIB 68202107940; Mirjana Stipčević, OIB 71395740283; Marija Grgurović, OIB 34794129407; Branka Pilipović, OIB 85878639666; Anđa Jurić, OIB 61977653678; Zdenka Dražina, OIB 68598530075; Vesna Lubor, OIB </izvorni_sadrzaj>
    <derivirana_varijabla naziv="DomainObject.Predmet.StrankaFormatedOIB_1">  Safija Hrnjica, OIB 16514369668 zastupanog po punomoćniku IVICA BLAŽEVIĆ; NEVENKA BARIĆ, OIB 38080610746 zastupanog po punomoćniku IVICA BLAŽEVIĆ; Ante Alvir, OIB 40381493874; Ljubica Perica, OIB 67047264679; Biserka Buljat, OIB 62772570749; Martina Nimčević, OIB 95093526918; Ivka Marković, OIB 43671128195; Stoja Matijević, OIB 01836719432; Radojka Kevrić, OIB 71351051090; Slavica Tadić, OIB 64777352289; Marija Vujaklija, OIB 91410623440; Marica Abramović, OIB 03252871360; Zdenka Mikulić, OIB 40191222694; Zvjezdana Karlić, OIB 70585078991; Neda Zrilić, OIB 90906324186; Ljiljana Žorić, OIB 78819743256; Zvjezdana Utković, OIB 48408142576; Vilma Šatalić, OIB 43102813821; Senka Vrsaljko, OIB 34578675436; Svetislav Arbanas, OIB 30450740678; Jasna Zubčić, OIB 31565756948; Anamaria Mičić, OIB ; Nada Colić, OIB 54689037314; Anka Jerak, OIB 92456927461; Anka Jerak, OIB 92456927461; Dragica Prtenjača, OIB 19410869143; Branka Pupovac, OIB 30912109104; Nataša Šestan, OIB 72880417048; Jasenka Karaban, OIB 37363253278; Sandra Perinović, OIB 14173754232; Mirjana Ražov, OIB 89185813884; Ljubica Franić, OIB 85007157238; Vedranka Pavić, OIB 03873152543; Jovanka Viduka, OIB 81890885561; Kosa Grubić, OIB 25142035187; Marica Ražov, OIB 83957558046; Neda Ninčević, OIB 81132966178; Sanja Gulan, OIB 47663472211; Patricija Jelenković, OIB 97015117788; Božica Katalinić, OIB 70885575660; Dragica Fatović, OIB 61821714784; Gordana Terzić, OIB 74356143497; Vanja Štrbac, OIB 87996940103; Neda Ninčević, OIB 79724386588; Slavka Čačić, OIB 78279844047; Nada Barjašić, OIB 00218144456; Snježana Burčul, OIB 63694393581; Jadranka Vranić, OIB 83680713571; Franka Jelenković, OIB 33840565295; Grozdana Ivković, OIB 93263590633; Nevenka Butić, OIB 05635356569; Pepica Ukalović, OIB 15250291855; Danijela Munitić, OIB 46630389896; Blaženka Škara, OIB 19318104062; Senka Prtenjača, OIB 01062612035; Dragica Zurak, OIB 16352574863; Branka Bubnjar, OIB 43500269927; Gordana Divljak, OIB 82284201833; Anka Dundović, OIB 58779218375; Rajka Mitrović, OIB 64493147209; Jadranka Peroš, OIB 02355694767; Anka Dražić, OIB 80251465564; Grozdana Vičinović, OIB 71295396803; Zoran Ražov, OIB 98218565391; Nataša Ražov, OIB 90124368124; Luka Vicković, OIB 02519369477; Andrijana Parenta, OIB 50212169661; Milenka Burčul, OIB 23802280408; Suzana Vuković, OIB 57733056002; Boris Bračun, OIB 57210258579; Vojka Peša, OIB 19744851877; Nada Glogoški, OIB 67000509114; Danka Vidov, OIB 53095072689; Veljko Smolić, OIB 11266276447; Mirela Pavlović, OIB 51163410481; Marijo Žepina, OIB 99230982099; Tanja Vanjak, OIB 83621234228; Marica Barjašić, OIB 59623113544; Božena Rogić, OIB 80573387035; Svetlana Knežević, OIB 59991192712; Vera Grubić, OIB 71051158040; Snježana Lonić, OIB 85250831951; Krstina Škara, OIB 68202107940; Mirjana Stipčević, OIB 71395740283; Marija Grgurović, OIB 34794129407; Branka Pilipović, OIB 85878639666; Anđa Jurić, OIB 61977653678; Zdenka Dražina, OIB 68598530075; Vesna Lubor, OIB </derivirana_varijabla>
  </DomainObject.Predmet.StrankaFormatedOIB>
  <DomainObject.Predmet.StrankaFormatedWithAdress>
    <izvorni_sadrzaj> Safija Hrnjica, Poličnik 7, 23241 Poličnik zastupanog po punomoćniku IVICA BLAŽEVIĆ; NEVENKA BARIĆ zastupanog po punomoćniku IVICA BLAŽEVIĆ; Ante Alvir, Sv. Vinka Paulskog 12, 23000 Zadar; Ljubica Perica, Ćirilometodska 4, 23000 Zadar; Biserka Buljat; Martina Nimčević; Ivka Marković; Stoja Matijević, Ulica Hrvatskih Branitelja 60, 23000 Murvica; Radojka Kevrić, Ulica Ante Starčevića 12, 23241 Visočane; Slavica Tadić, Ante Starčevića 16, 23000 Zadar; Marija Vujaklija, Put Rogovina 6, 23235 Vrsi; Marica Abramović, Gornje Biljane 311, 23420 Gornje Biljane; Zdenka Mikulić, Ulica Milke Trnine 12, 23000 Zadar; Zvjezdana Karlić, Pazinska 11, 23000 Zadar; Neda Zrilić, Bruška 68, 23420 Bruška; Ljiljana Žorić, Slunjska 44, 23000 Zadar; Zvjezdana Utković, Put Poljica 17, 23235 Vrsi; Vilma Šatalić, Jamine 41, 23205 Bibinje; Senka Vrsaljko, Nadin 38, 23223 Nadin; Svetislav Arbanas, Ploče 16, 23000 Zadar; Jasna Zubčić, Islam 4, 23242 Islam Latinski; Anamaria Mičić; Nada Colić, Tičevo 4, 23210 Gornje Raštane; Anka Jerak, Debeljak 86a, 23206 Debeljak; Anka Jerak, Debeljak 86a, 23206 Debeljak; Dragica Prtenjača, Polača 267, 23210 Polača; Branka Pupovac, Eugena Kvaternika 15, 23000 Zadar; Nataša Šestan, Zemunik Donji 69a, 23222 Zemunik Donji; Jasenka Karaban, Ulica Bl. Alojzija Stepinca 6, 23205 Bibinje; Sandra Perinović, Dubrovačka 32, 23000 Zadar; Mirjana Ražov, Gojka Šuška 10, 23223 Škabrnje; Ljubica Franić, Franićev Prilaz 10, 23206 Sukošan; Vedranka Pavić, Dr. Franje Tuđmana 181, 23206 Sukošan; Jovanka Viduka, Gornji Zemunik Ulica V 90, 23222 Zemunik Gornji; Kosa Grubić, Marije Jurić Zagorke 10, 23000 Zadar; Marica Ražov, Hrvatskog Državnog Sabora 39, 23223 Škabrnje; Neda Ninčević, Obala Kneza Branimira 14, 23000 Zadar; Sanja Gulan, Zore Dalmatinske 2, 23000 Zadar; Patricija Jelenković, Jure Kaštelana 2, 23000 Zadar; Božica Katalinić, Koići 2, 23244 Starigrad; Dragica Fatović, Miroslava Krleže 9c, 23000 Zadar; Gordana Terzić, Ante Starčevića 23g, 23000 Zadar; Vanja Štrbac, Ulica Viii 4, 23000 Petrčane; Neda Ninčević, Gorica 157, 23222 Gorica; Slavka Čačić, Knezova Šubića Bribirskih 1, 23000 Zadar; Nada Barjašić, Ulica Dr. Franje Tuđmana 156, 23241 Poličnik; Snježana Burčul, Galovac 37, 23222 Galovac; Jadranka Vranić, Tuđmanova Ulica 11, 23241 Visočane; Franka Jelenković, Vlatka Mačeka 10, 23000 Zadar; Grozdana Ivković, Hrvatskog Državnog Sabora 202, 23223 Škabrnje; Nevenka Butić, Briševo 139, 23000 Briševo; Pepica Ukalović, Ulica Dr. Franje Tuđmana 19, 23241 Suhovare; Danijela Munitić, Antuna Branka Šimića 4, 21000 Split; Blaženka Škara, Hrvatskog Državnog Sabora 169, 23223 Škabrnje; Senka Prtenjača, Polača 321, 23210 Polača; Dragica Zurak, Ul. Kneza Domagoja 10, 23312 Pridraga; Branka Bubnjar, Ulica Prkoških Domoljuba 46, 23223 Prkos; Gordana Divljak, Nadin 122, 23223 Nadin; Anka Dundović, Put Murvice 5, 23000 Zadar; Rajka Mitrović, Gornje Raštane 19, 23210 Gornje Raštane; Jadranka Peroš, Put Draga Ii 9, 23232 Zaton; Anka Dražić, Debeljak 223, 23206 Debeljak; Grozdana Vičinović, Podvornica 40, 23206 Sukošan; Zoran Ražov, Put Ražova 64, 23223 Škabrnje; Nataša Ražov, Put Ražova 64, 23223 Škabrnje; Luka Vicković, Sv. Marije 7, 23223 Škabrnje; Andrijana Parenta, Islam 34, 23242 Islam Latinski; Milenka Burčul, Galovac 18, 23222 Galovac; Suzana Vuković, Put Karduma 1a, 23223 Škabrnje; Boris Bračun, Put Karduma 1a, 23223 Škabrnje; Vojka Peša, Pastirski Put 6, 23232 Zaton; Nada Glogoški, Krneza 49, 23248 Krneza; Danka Vidov, Skradinska 83, 23000 Zadar; Veljko Smolić, Hrvatskih Branitelja 30, 23206 Sukošan; Mirela Pavlović, Pastirski Put 5, 23232 Zaton; Marijo Žepina, Bana Josipa Jelačića 14, 23234 Vir; Tanja Vanjak, Ravna 4, 23206 Sukošan; Marica Barjašić, Ulica Zlatka Perića 21, 23241 Poličnik; Božena Rogić, Sv. Marije 8, 23223 Škabrnje; Svetlana Knežević, Vatroslava Lisinskog 14b, 23000 Zadar; Vera Grubić, Ante Starčevića 25a, 23000 Zadar; Snježana Lonić, Kukljica Ulica Vi 5, 23273 Kukljica; Krstina Škara, Gojka Šuška 73, 23223 Škabrnje; Mirjana Stipčević, Grgura Barskog Zadranina 43, 23000 Zadar; Marija Grgurović, Crno 133, 23000 Crno; Branka Pilipović, Medviđa 67, 23420 Medviđa; Anđa Jurić, Palih Rodoljuba 20, 23000 Zadar; Zdenka Dražina, Nikole Jurišića 59, 23000 Zadar; Vesna Lubor</izvorni_sadrzaj>
    <derivirana_varijabla naziv="DomainObject.Predmet.StrankaFormatedWithAdress_1"> Safija Hrnjica, Poličnik 7, 23241 Poličnik zastupanog po punomoćniku IVICA BLAŽEVIĆ; NEVENKA BARIĆ zastupanog po punomoćniku IVICA BLAŽEVIĆ; Ante Alvir, Sv. Vinka Paulskog 12, 23000 Zadar; Ljubica Perica, Ćirilometodska 4, 23000 Zadar; Biserka Buljat; Martina Nimčević; Ivka Marković; Stoja Matijević, Ulica Hrvatskih Branitelja 60, 23000 Murvica; Radojka Kevrić, Ulica Ante Starčevića 12, 23241 Visočane; Slavica Tadić, Ante Starčevića 16, 23000 Zadar; Marija Vujaklija, Put Rogovina 6, 23235 Vrsi; Marica Abramović, Gornje Biljane 311, 23420 Gornje Biljane; Zdenka Mikulić, Ulica Milke Trnine 12, 23000 Zadar; Zvjezdana Karlić, Pazinska 11, 23000 Zadar; Neda Zrilić, Bruška 68, 23420 Bruška; Ljiljana Žorić, Slunjska 44, 23000 Zadar; Zvjezdana Utković, Put Poljica 17, 23235 Vrsi; Vilma Šatalić, Jamine 41, 23205 Bibinje; Senka Vrsaljko, Nadin 38, 23223 Nadin; Svetislav Arbanas, Ploče 16, 23000 Zadar; Jasna Zubčić, Islam 4, 23242 Islam Latinski; Anamaria Mičić; Nada Colić, Tičevo 4, 23210 Gornje Raštane; Anka Jerak, Debeljak 86a, 23206 Debeljak; Anka Jerak, Debeljak 86a, 23206 Debeljak; Dragica Prtenjača, Polača 267, 23210 Polača; Branka Pupovac, Eugena Kvaternika 15, 23000 Zadar; Nataša Šestan, Zemunik Donji 69a, 23222 Zemunik Donji; Jasenka Karaban, Ulica Bl. Alojzija Stepinca 6, 23205 Bibinje; Sandra Perinović, Dubrovačka 32, 23000 Zadar; Mirjana Ražov, Gojka Šuška 10, 23223 Škabrnje; Ljubica Franić, Franićev Prilaz 10, 23206 Sukošan; Vedranka Pavić, Dr. Franje Tuđmana 181, 23206 Sukošan; Jovanka Viduka, Gornji Zemunik Ulica V 90, 23222 Zemunik Gornji; Kosa Grubić, Marije Jurić Zagorke 10, 23000 Zadar; Marica Ražov, Hrvatskog Državnog Sabora 39, 23223 Škabrnje; Neda Ninčević, Obala Kneza Branimira 14, 23000 Zadar; Sanja Gulan, Zore Dalmatinske 2, 23000 Zadar; Patricija Jelenković, Jure Kaštelana 2, 23000 Zadar; Božica Katalinić, Koići 2, 23244 Starigrad; Dragica Fatović, Miroslava Krleže 9c, 23000 Zadar; Gordana Terzić, Ante Starčevića 23g, 23000 Zadar; Vanja Štrbac, Ulica Viii 4, 23000 Petrčane; Neda Ninčević, Gorica 157, 23222 Gorica; Slavka Čačić, Knezova Šubića Bribirskih 1, 23000 Zadar; Nada Barjašić, Ulica Dr. Franje Tuđmana 156, 23241 Poličnik; Snježana Burčul, Galovac 37, 23222 Galovac; Jadranka Vranić, Tuđmanova Ulica 11, 23241 Visočane; Franka Jelenković, Vlatka Mačeka 10, 23000 Zadar; Grozdana Ivković, Hrvatskog Državnog Sabora 202, 23223 Škabrnje; Nevenka Butić, Briševo 139, 23000 Briševo; Pepica Ukalović, Ulica Dr. Franje Tuđmana 19, 23241 Suhovare; Danijela Munitić, Antuna Branka Šimića 4, 21000 Split; Blaženka Škara, Hrvatskog Državnog Sabora 169, 23223 Škabrnje; Senka Prtenjača, Polača 321, 23210 Polača; Dragica Zurak, Ul. Kneza Domagoja 10, 23312 Pridraga; Branka Bubnjar, Ulica Prkoških Domoljuba 46, 23223 Prkos; Gordana Divljak, Nadin 122, 23223 Nadin; Anka Dundović, Put Murvice 5, 23000 Zadar; Rajka Mitrović, Gornje Raštane 19, 23210 Gornje Raštane; Jadranka Peroš, Put Draga Ii 9, 23232 Zaton; Anka Dražić, Debeljak 223, 23206 Debeljak; Grozdana Vičinović, Podvornica 40, 23206 Sukošan; Zoran Ražov, Put Ražova 64, 23223 Škabrnje; Nataša Ražov, Put Ražova 64, 23223 Škabrnje; Luka Vicković, Sv. Marije 7, 23223 Škabrnje; Andrijana Parenta, Islam 34, 23242 Islam Latinski; Milenka Burčul, Galovac 18, 23222 Galovac; Suzana Vuković, Put Karduma 1a, 23223 Škabrnje; Boris Bračun, Put Karduma 1a, 23223 Škabrnje; Vojka Peša, Pastirski Put 6, 23232 Zaton; Nada Glogoški, Krneza 49, 23248 Krneza; Danka Vidov, Skradinska 83, 23000 Zadar; Veljko Smolić, Hrvatskih Branitelja 30, 23206 Sukošan; Mirela Pavlović, Pastirski Put 5, 23232 Zaton; Marijo Žepina, Bana Josipa Jelačića 14, 23234 Vir; Tanja Vanjak, Ravna 4, 23206 Sukošan; Marica Barjašić, Ulica Zlatka Perića 21, 23241 Poličnik; Božena Rogić, Sv. Marije 8, 23223 Škabrnje; Svetlana Knežević, Vatroslava Lisinskog 14b, 23000 Zadar; Vera Grubić, Ante Starčevića 25a, 23000 Zadar; Snježana Lonić, Kukljica Ulica Vi 5, 23273 Kukljica; Krstina Škara, Gojka Šuška 73, 23223 Škabrnje; Mirjana Stipčević, Grgura Barskog Zadranina 43, 23000 Zadar; Marija Grgurović, Crno 133, 23000 Crno; Branka Pilipović, Medviđa 67, 23420 Medviđa; Anđa Jurić, Palih Rodoljuba 20, 23000 Zadar; Zdenka Dražina, Nikole Jurišića 59, 23000 Zadar; Vesna Lubor</derivirana_varijabla>
  </DomainObject.Predmet.StrankaFormatedWithAdress>
  <DomainObject.Predmet.StrankaFormatedWithAdressOIB>
    <izvorni_sadrzaj> Safija Hrnjica, OIB 16514369668, Poličnik 7, 23241 Poličnik zastupanog po punomoćniku IVICA BLAŽEVIĆ; NEVENKA BARIĆ, OIB 38080610746 zastupanog po punomoćniku IVICA BLAŽEVIĆ; Ante Alvir, OIB 40381493874, Sv. Vinka Paulskog 12, 23000 Zadar; Ljubica Perica, OIB 67047264679, Ćirilometodska 4, 23000 Zadar; Biserka Buljat, OIB 62772570749; Martina Nimčević, OIB 95093526918; Ivka Marković, OIB 43671128195; Stoja Matijević, OIB 01836719432, Ulica Hrvatskih Branitelja 60, 23000 Murvica; Radojka Kevrić, OIB 71351051090, Ulica Ante Starčevića 12, 23241 Visočane; Slavica Tadić, OIB 64777352289, Ante Starčevića 16, 23000 Zadar; Marija Vujaklija, OIB 91410623440, Put Rogovina 6, 23235 Vrsi; Marica Abramović, OIB 03252871360, Gornje Biljane 311, 23420 Gornje Biljane; Zdenka Mikulić, OIB 40191222694, Ulica Milke Trnine 12, 23000 Zadar; Zvjezdana Karlić, OIB 70585078991, Pazinska 11, 23000 Zadar; Neda Zrilić, OIB 90906324186, Bruška 68, 23420 Bruška; Ljiljana Žorić, OIB 78819743256, Slunjska 44, 23000 Zadar; Zvjezdana Utković, OIB 48408142576, Put Poljica 17, 23235 Vrsi; Vilma Šatalić, OIB 43102813821, Jamine 41, 23205 Bibinje; Senka Vrsaljko, OIB 34578675436, Nadin 38, 23223 Nadin; Svetislav Arbanas, OIB 30450740678, Ploče 16, 23000 Zadar; Jasna Zubčić, OIB 31565756948, Islam 4, 23242 Islam Latinski; Anamaria Mičić, OIB ; Nada Colić, OIB 54689037314, Tičevo 4, 23210 Gornje Raštane; Anka Jerak, OIB 92456927461, Debeljak 86a, 23206 Debeljak; Anka Jerak, OIB 92456927461, Debeljak 86a, 23206 Debeljak; Dragica Prtenjača, OIB 19410869143, Polača 267, 23210 Polača; Branka Pupovac, OIB 30912109104, Eugena Kvaternika 15, 23000 Zadar; Nataša Šestan, OIB 72880417048, Zemunik Donji 69a, 23222 Zemunik Donji; Jasenka Karaban, OIB 37363253278, Ulica Bl. Alojzija Stepinca 6, 23205 Bibinje; Sandra Perinović, OIB 14173754232, Dubrovačka 32, 23000 Zadar; Mirjana Ražov, OIB 89185813884, Gojka Šuška 10, 23223 Škabrnje; Ljubica Franić, OIB 85007157238, Franićev Prilaz 10, 23206 Sukošan; Vedranka Pavić, OIB 03873152543, Dr. Franje Tuđmana 181, 23206 Sukošan; Jovanka Viduka, OIB 81890885561, Gornji Zemunik Ulica V 90, 23222 Zemunik Gornji; Kosa Grubić, OIB 25142035187, Marije Jurić Zagorke 10, 23000 Zadar; Marica Ražov, OIB 83957558046, Hrvatskog Državnog Sabora 39, 23223 Škabrnje; Neda Ninčević, OIB 81132966178, Obala Kneza Branimira 14, 23000 Zadar; Sanja Gulan, OIB 47663472211, Zore Dalmatinske 2, 23000 Zadar; Patricija Jelenković, OIB 97015117788, Jure Kaštelana 2, 23000 Zadar; Božica Katalinić, OIB 70885575660, Koići 2, 23244 Starigrad; Dragica Fatović, OIB 61821714784, Miroslava Krleže 9c, 23000 Zadar; Gordana Terzić, OIB 74356143497, Ante Starčevića 23g, 23000 Zadar; Vanja Štrbac, OIB 87996940103, Ulica Viii 4, 23000 Petrčane; Neda Ninčević, OIB 79724386588, Gorica 157, 23222 Gorica; Slavka Čačić, OIB 78279844047, Knezova Šubića Bribirskih 1, 23000 Zadar; Nada Barjašić, OIB 00218144456, Ulica Dr. Franje Tuđmana 156, 23241 Poličnik; Snježana Burčul, OIB 63694393581, Galovac 37, 23222 Galovac; Jadranka Vranić, OIB 83680713571, Tuđmanova Ulica 11, 23241 Visočane; Franka Jelenković, OIB 33840565295, Vlatka Mačeka 10, 23000 Zadar; Grozdana Ivković, OIB 93263590633, Hrvatskog Državnog Sabora 202, 23223 Škabrnje; Nevenka Butić, OIB 05635356569, Briševo 139, 23000 Briševo; Pepica Ukalović, OIB 15250291855, Ulica Dr. Franje Tuđmana 19, 23241 Suhovare; Danijela Munitić, OIB 46630389896, Antuna Branka Šimića 4, 21000 Split; Blaženka Škara, OIB 19318104062, Hrvatskog Državnog Sabora 169, 23223 Škabrnje; Senka Prtenjača, OIB 01062612035, Polača 321, 23210 Polača; Dragica Zurak, OIB 16352574863, Ul. Kneza Domagoja 10, 23312 Pridraga; Branka Bubnjar, OIB 43500269927, Ulica Prkoških Domoljuba 46, 23223 Prkos; Gordana Divljak, OIB 82284201833, Nadin 122, 23223 Nadin; Anka Dundović, OIB 58779218375, Put Murvice 5, 23000 Zadar; Rajka Mitrović, OIB 64493147209, Gornje Raštane 19, 23210 Gornje Raštane; Jadranka Peroš, OIB 02355694767, Put Draga Ii 9, 23232 Zaton; Anka Dražić, OIB 80251465564, Debeljak 223, 23206 Debeljak; Grozdana Vičinović, OIB 71295396803, Podvornica 40, 23206 Sukošan; Zoran Ražov, OIB 98218565391, Put Ražova 64, 23223 Škabrnje; Nataša Ražov, OIB 90124368124, Put Ražova 64, 23223 Škabrnje; Luka Vicković, OIB 02519369477, Sv. Marije 7, 23223 Škabrnje; Andrijana Parenta, OIB 50212169661, Islam 34, 23242 Islam Latinski; Milenka Burčul, OIB 23802280408, Galovac 18, 23222 Galovac; Suzana Vuković, OIB 57733056002, Put Karduma 1a, 23223 Škabrnje; Boris Bračun, OIB 57210258579, Put Karduma 1a, 23223 Škabrnje; Vojka Peša, OIB 19744851877, Pastirski Put 6, 23232 Zaton; Nada Glogoški, OIB 67000509114, Krneza 49, 23248 Krneza; Danka Vidov, OIB 53095072689, Skradinska 83, 23000 Zadar; Veljko Smolić, OIB 11266276447, Hrvatskih Branitelja 30, 23206 Sukošan; Mirela Pavlović, OIB 51163410481, Pastirski Put 5, 23232 Zaton; Marijo Žepina, OIB 99230982099, Bana Josipa Jelačića 14, 23234 Vir; Tanja Vanjak, OIB 83621234228, Ravna 4, 23206 Sukošan; Marica Barjašić, OIB 59623113544, Ulica Zlatka Perića 21, 23241 Poličnik; Božena Rogić, OIB 80573387035, Sv. Marije 8, 23223 Škabrnje; Svetlana Knežević, OIB 59991192712, Vatroslava Lisinskog 14b, 23000 Zadar; Vera Grubić, OIB 71051158040, Ante Starčevića 25a, 23000 Zadar; Snježana Lonić, OIB 85250831951, Kukljica Ulica Vi 5, 23273 Kukljica; Krstina Škara, OIB 68202107940, Gojka Šuška 73, 23223 Škabrnje; Mirjana Stipčević, OIB 71395740283, Grgura Barskog Zadranina 43, 23000 Zadar; Marija Grgurović, OIB 34794129407, Crno 133, 23000 Crno; Branka Pilipović, OIB 85878639666, Medviđa 67, 23420 Medviđa; Anđa Jurić, OIB 61977653678, Palih Rodoljuba 20, 23000 Zadar; Zdenka Dražina, OIB 68598530075, Nikole Jurišića 59, 23000 Zadar; Vesna Lubor, OIB </izvorni_sadrzaj>
    <derivirana_varijabla naziv="DomainObject.Predmet.StrankaFormatedWithAdressOIB_1"> Safija Hrnjica, OIB 16514369668, Poličnik 7, 23241 Poličnik zastupanog po punomoćniku IVICA BLAŽEVIĆ; NEVENKA BARIĆ, OIB 38080610746 zastupanog po punomoćniku IVICA BLAŽEVIĆ; Ante Alvir, OIB 40381493874, Sv. Vinka Paulskog 12, 23000 Zadar; Ljubica Perica, OIB 67047264679, Ćirilometodska 4, 23000 Zadar; Biserka Buljat, OIB 62772570749; Martina Nimčević, OIB 95093526918; Ivka Marković, OIB 43671128195; Stoja Matijević, OIB 01836719432, Ulica Hrvatskih Branitelja 60, 23000 Murvica; Radojka Kevrić, OIB 71351051090, Ulica Ante Starčevića 12, 23241 Visočane; Slavica Tadić, OIB 64777352289, Ante Starčevića 16, 23000 Zadar; Marija Vujaklija, OIB 91410623440, Put Rogovina 6, 23235 Vrsi; Marica Abramović, OIB 03252871360, Gornje Biljane 311, 23420 Gornje Biljane; Zdenka Mikulić, OIB 40191222694, Ulica Milke Trnine 12, 23000 Zadar; Zvjezdana Karlić, OIB 70585078991, Pazinska 11, 23000 Zadar; Neda Zrilić, OIB 90906324186, Bruška 68, 23420 Bruška; Ljiljana Žorić, OIB 78819743256, Slunjska 44, 23000 Zadar; Zvjezdana Utković, OIB 48408142576, Put Poljica 17, 23235 Vrsi; Vilma Šatalić, OIB 43102813821, Jamine 41, 23205 Bibinje; Senka Vrsaljko, OIB 34578675436, Nadin 38, 23223 Nadin; Svetislav Arbanas, OIB 30450740678, Ploče 16, 23000 Zadar; Jasna Zubčić, OIB 31565756948, Islam 4, 23242 Islam Latinski; Anamaria Mičić, OIB ; Nada Colić, OIB 54689037314, Tičevo 4, 23210 Gornje Raštane; Anka Jerak, OIB 92456927461, Debeljak 86a, 23206 Debeljak; Anka Jerak, OIB 92456927461, Debeljak 86a, 23206 Debeljak; Dragica Prtenjača, OIB 19410869143, Polača 267, 23210 Polača; Branka Pupovac, OIB 30912109104, Eugena Kvaternika 15, 23000 Zadar; Nataša Šestan, OIB 72880417048, Zemunik Donji 69a, 23222 Zemunik Donji; Jasenka Karaban, OIB 37363253278, Ulica Bl. Alojzija Stepinca 6, 23205 Bibinje; Sandra Perinović, OIB 14173754232, Dubrovačka 32, 23000 Zadar; Mirjana Ražov, OIB 89185813884, Gojka Šuška 10, 23223 Škabrnje; Ljubica Franić, OIB 85007157238, Franićev Prilaz 10, 23206 Sukošan; Vedranka Pavić, OIB 03873152543, Dr. Franje Tuđmana 181, 23206 Sukošan; Jovanka Viduka, OIB 81890885561, Gornji Zemunik Ulica V 90, 23222 Zemunik Gornji; Kosa Grubić, OIB 25142035187, Marije Jurić Zagorke 10, 23000 Zadar; Marica Ražov, OIB 83957558046, Hrvatskog Državnog Sabora 39, 23223 Škabrnje; Neda Ninčević, OIB 81132966178, Obala Kneza Branimira 14, 23000 Zadar; Sanja Gulan, OIB 47663472211, Zore Dalmatinske 2, 23000 Zadar; Patricija Jelenković, OIB 97015117788, Jure Kaštelana 2, 23000 Zadar; Božica Katalinić, OIB 70885575660, Koići 2, 23244 Starigrad; Dragica Fatović, OIB 61821714784, Miroslava Krleže 9c, 23000 Zadar; Gordana Terzić, OIB 74356143497, Ante Starčevića 23g, 23000 Zadar; Vanja Štrbac, OIB 87996940103, Ulica Viii 4, 23000 Petrčane; Neda Ninčević, OIB 79724386588, Gorica 157, 23222 Gorica; Slavka Čačić, OIB 78279844047, Knezova Šubića Bribirskih 1, 23000 Zadar; Nada Barjašić, OIB 00218144456, Ulica Dr. Franje Tuđmana 156, 23241 Poličnik; Snježana Burčul, OIB 63694393581, Galovac 37, 23222 Galovac; Jadranka Vranić, OIB 83680713571, Tuđmanova Ulica 11, 23241 Visočane; Franka Jelenković, OIB 33840565295, Vlatka Mačeka 10, 23000 Zadar; Grozdana Ivković, OIB 93263590633, Hrvatskog Državnog Sabora 202, 23223 Škabrnje; Nevenka Butić, OIB 05635356569, Briševo 139, 23000 Briševo; Pepica Ukalović, OIB 15250291855, Ulica Dr. Franje Tuđmana 19, 23241 Suhovare; Danijela Munitić, OIB 46630389896, Antuna Branka Šimića 4, 21000 Split; Blaženka Škara, OIB 19318104062, Hrvatskog Državnog Sabora 169, 23223 Škabrnje; Senka Prtenjača, OIB 01062612035, Polača 321, 23210 Polača; Dragica Zurak, OIB 16352574863, Ul. Kneza Domagoja 10, 23312 Pridraga; Branka Bubnjar, OIB 43500269927, Ulica Prkoških Domoljuba 46, 23223 Prkos; Gordana Divljak, OIB 82284201833, Nadin 122, 23223 Nadin; Anka Dundović, OIB 58779218375, Put Murvice 5, 23000 Zadar; Rajka Mitrović, OIB 64493147209, Gornje Raštane 19, 23210 Gornje Raštane; Jadranka Peroš, OIB 02355694767, Put Draga Ii 9, 23232 Zaton; Anka Dražić, OIB 80251465564, Debeljak 223, 23206 Debeljak; Grozdana Vičinović, OIB 71295396803, Podvornica 40, 23206 Sukošan; Zoran Ražov, OIB 98218565391, Put Ražova 64, 23223 Škabrnje; Nataša Ražov, OIB 90124368124, Put Ražova 64, 23223 Škabrnje; Luka Vicković, OIB 02519369477, Sv. Marije 7, 23223 Škabrnje; Andrijana Parenta, OIB 50212169661, Islam 34, 23242 Islam Latinski; Milenka Burčul, OIB 23802280408, Galovac 18, 23222 Galovac; Suzana Vuković, OIB 57733056002, Put Karduma 1a, 23223 Škabrnje; Boris Bračun, OIB 57210258579, Put Karduma 1a, 23223 Škabrnje; Vojka Peša, OIB 19744851877, Pastirski Put 6, 23232 Zaton; Nada Glogoški, OIB 67000509114, Krneza 49, 23248 Krneza; Danka Vidov, OIB 53095072689, Skradinska 83, 23000 Zadar; Veljko Smolić, OIB 11266276447, Hrvatskih Branitelja 30, 23206 Sukošan; Mirela Pavlović, OIB 51163410481, Pastirski Put 5, 23232 Zaton; Marijo Žepina, OIB 99230982099, Bana Josipa Jelačića 14, 23234 Vir; Tanja Vanjak, OIB 83621234228, Ravna 4, 23206 Sukošan; Marica Barjašić, OIB 59623113544, Ulica Zlatka Perića 21, 23241 Poličnik; Božena Rogić, OIB 80573387035, Sv. Marije 8, 23223 Škabrnje; Svetlana Knežević, OIB 59991192712, Vatroslava Lisinskog 14b, 23000 Zadar; Vera Grubić, OIB 71051158040, Ante Starčevića 25a, 23000 Zadar; Snježana Lonić, OIB 85250831951, Kukljica Ulica Vi 5, 23273 Kukljica; Krstina Škara, OIB 68202107940, Gojka Šuška 73, 23223 Škabrnje; Mirjana Stipčević, OIB 71395740283, Grgura Barskog Zadranina 43, 23000 Zadar; Marija Grgurović, OIB 34794129407, Crno 133, 23000 Crno; Branka Pilipović, OIB 85878639666, Medviđa 67, 23420 Medviđa; Anđa Jurić, OIB 61977653678, Palih Rodoljuba 20, 23000 Zadar; Zdenka Dražina, OIB 68598530075, Nikole Jurišića 59, 23000 Zadar; Vesna Lubor, OIB </derivirana_varijabla>
  </DomainObject.Predmet.StrankaFormatedWithAdressOIB>
  <DomainObject.Predmet.StrankaWithAdress>
    <izvorni_sadrzaj>Safija Hrnjica Poličnik 7,23241 Poličnik,NEVENKA BARIĆ ,Ante Alvir Sv. Vinka Paulskog 12,23000 Zadar,Ljubica Perica Ćirilometodska 4,23000 Zadar,Biserka Buljat ,Martina Nimčević ,Ivka Marković ,Stoja Matijević Ulica Hrvatskih Branitelja 60,23000 Murvica,Radojka Kevrić Ulica Ante Starčevića 12,23241 Visočane,Slavica Tadić Ante Starčevića 16,23000 Zadar,Marija Vujaklija Put Rogovina 6,23235 Vrsi,Marica Abramović Gornje Biljane 311,23420 Gornje Biljane,Zdenka Mikulić Ulica Milke Trnine 12,23000 Zadar,Zvjezdana Karlić Pazinska 11,23000 Zadar,Neda Zrilić Bruška 68,23420 Bruška,Ljiljana Žorić Slunjska 44,23000 Zadar,Zvjezdana Utković Put Poljica 17,23235 Vrsi,Vilma Šatalić Jamine 41,23205 Bibinje,Senka Vrsaljko Nadin 38,23223 Nadin,Svetislav Arbanas Ploče 16,23000 Zadar,Jasna Zubčić Islam 4,23242 Islam Latinski,Anamaria Mičić ,Nada Colić Tičevo 4,23210 Gornje Raštane,Anka Jerak Debeljak 86a,23206 Debeljak,Anka Jerak Debeljak 86a,23206 Debeljak,Dragica Prtenjača Polača 267,23210 Polača,Branka Pupovac Eugena Kvaternika 15,23000 Zadar,Nataša Šestan Zemunik Donji 69a,23222 Zemunik Donji,Jasenka Karaban Ulica Bl. Alojzija Stepinca 6,23205 Bibinje,Sandra Perinović Dubrovačka 32,23000 Zadar,Mirjana Ražov Gojka Šuška 10,23223 Škabrnje,Ljubica Franić Franićev Prilaz 10,23206 Sukošan,Vedranka Pavić Dr. Franje Tuđmana 181,23206 Sukošan,Jovanka Viduka Gornji Zemunik Ulica V 90,23222 Zemunik Gornji,Kosa Grubić Marije Jurić Zagorke 10,23000 Zadar,Marica Ražov Hrvatskog Državnog Sabora 39,23223 Škabrnje,Neda Ninčević Obala Kneza Branimira 14,23000 Zadar,Sanja Gulan Zore Dalmatinske 2,23000 Zadar,Patricija Jelenković Jure Kaštelana 2,23000 Zadar,Božica Katalinić Koići 2,23244 Starigrad,Dragica Fatović Miroslava Krleže 9c,23000 Zadar,Gordana Terzić Ante Starčevića 23g,23000 Zadar,Vanja Štrbac Ulica Viii 4,23000 Petrčane,Neda Ninčević Gorica 157,23222 Gorica,Slavka Čačić Knezova Šubića Bribirskih 1,23000 Zadar,Nada Barjašić Ulica Dr. Franje Tuđmana 156,23241 Poličnik,Snježana Burčul Galovac 37,23222 Galovac,Jadranka Vranić Tuđmanova Ulica 11,23241 Visočane,Franka Jelenković Vlatka Mačeka 10,23000 Zadar,Grozdana Ivković Hrvatskog Državnog Sabora 202,23223 Škabrnje,Nevenka Butić Briševo 139,23000 Briševo,Pepica Ukalović Ulica Dr. Franje Tuđmana 19,23241 Suhovare,Danijela Munitić Antuna Branka Šimića 4,21000 Split,Blaženka Škara Hrvatskog Državnog Sabora 169,23223 Škabrnje,Senka Prtenjača Polača 321,23210 Polača,Dragica Zurak Ul. Kneza Domagoja 10,23312 Pridraga,Branka Bubnjar Ulica Prkoških Domoljuba 46,23223 Prkos,Gordana Divljak Nadin 122,23223 Nadin,Anka Dundović Put Murvice 5,23000 Zadar,Rajka Mitrović Gornje Raštane 19,23210 Gornje Raštane,Jadranka Peroš Put Draga Ii 9,23232 Zaton,Anka Dražić Debeljak 223,23206 Debeljak,Grozdana Vičinović Podvornica 40,23206 Sukošan,Zoran Ražov Put Ražova 64,23223 Škabrnje,Nataša Ražov Put Ražova 64,23223 Škabrnje,Luka Vicković Sv. Marije 7,23223 Škabrnje,Andrijana Parenta Islam 34,23242 Islam Latinski,Milenka Burčul Galovac 18,23222 Galovac,Suzana Vuković Put Karduma 1a,23223 Škabrnje,Boris Bračun Put Karduma 1a,23223 Škabrnje,Vojka Peša Pastirski Put 6,23232 Zaton,Nada Glogoški Krneza 49,23248 Krneza,Danka Vidov Skradinska 83,23000 Zadar,Veljko Smolić Hrvatskih Branitelja 30,23206 Sukošan,Mirela Pavlović Pastirski Put 5,23232 Zaton,Marijo Žepina Bana Josipa Jelačića 14,23234 Vir,Tanja Vanjak Ravna 4,23206 Sukošan,Marica Barjašić Ulica Zlatka Perića 21,23241 Poličnik,Božena Rogić Sv. Marije 8,23223 Škabrnje,Svetlana Knežević Vatroslava Lisinskog 14b,23000 Zadar,Vera Grubić Ante Starčevića 25a,23000 Zadar,Snježana Lonić Kukljica Ulica Vi 5,23273 Kukljica,Krstina Škara Gojka Šuška 73,23223 Škabrnje,Mirjana Stipčević Grgura Barskog Zadranina 43,23000 Zadar,Marija Grgurović Crno 133,23000 Crno,Branka Pilipović Medviđa 67,23420 Medviđa,Anđa Jurić Palih Rodoljuba 20,23000 Zadar,Zdenka Dražina Nikole Jurišića 59,23000 Zadar,Vesna Lubor </izvorni_sadrzaj>
    <derivirana_varijabla naziv="DomainObject.Predmet.StrankaWithAdress_1">Safija Hrnjica Poličnik 7,23241 Poličnik,NEVENKA BARIĆ ,Ante Alvir Sv. Vinka Paulskog 12,23000 Zadar,Ljubica Perica Ćirilometodska 4,23000 Zadar,Biserka Buljat ,Martina Nimčević ,Ivka Marković ,Stoja Matijević Ulica Hrvatskih Branitelja 60,23000 Murvica,Radojka Kevrić Ulica Ante Starčevića 12,23241 Visočane,Slavica Tadić Ante Starčevića 16,23000 Zadar,Marija Vujaklija Put Rogovina 6,23235 Vrsi,Marica Abramović Gornje Biljane 311,23420 Gornje Biljane,Zdenka Mikulić Ulica Milke Trnine 12,23000 Zadar,Zvjezdana Karlić Pazinska 11,23000 Zadar,Neda Zrilić Bruška 68,23420 Bruška,Ljiljana Žorić Slunjska 44,23000 Zadar,Zvjezdana Utković Put Poljica 17,23235 Vrsi,Vilma Šatalić Jamine 41,23205 Bibinje,Senka Vrsaljko Nadin 38,23223 Nadin,Svetislav Arbanas Ploče 16,23000 Zadar,Jasna Zubčić Islam 4,23242 Islam Latinski,Anamaria Mičić ,Nada Colić Tičevo 4,23210 Gornje Raštane,Anka Jerak Debeljak 86a,23206 Debeljak,Anka Jerak Debeljak 86a,23206 Debeljak,Dragica Prtenjača Polača 267,23210 Polača,Branka Pupovac Eugena Kvaternika 15,23000 Zadar,Nataša Šestan Zemunik Donji 69a,23222 Zemunik Donji,Jasenka Karaban Ulica Bl. Alojzija Stepinca 6,23205 Bibinje,Sandra Perinović Dubrovačka 32,23000 Zadar,Mirjana Ražov Gojka Šuška 10,23223 Škabrnje,Ljubica Franić Franićev Prilaz 10,23206 Sukošan,Vedranka Pavić Dr. Franje Tuđmana 181,23206 Sukošan,Jovanka Viduka Gornji Zemunik Ulica V 90,23222 Zemunik Gornji,Kosa Grubić Marije Jurić Zagorke 10,23000 Zadar,Marica Ražov Hrvatskog Državnog Sabora 39,23223 Škabrnje,Neda Ninčević Obala Kneza Branimira 14,23000 Zadar,Sanja Gulan Zore Dalmatinske 2,23000 Zadar,Patricija Jelenković Jure Kaštelana 2,23000 Zadar,Božica Katalinić Koići 2,23244 Starigrad,Dragica Fatović Miroslava Krleže 9c,23000 Zadar,Gordana Terzić Ante Starčevića 23g,23000 Zadar,Vanja Štrbac Ulica Viii 4,23000 Petrčane,Neda Ninčević Gorica 157,23222 Gorica,Slavka Čačić Knezova Šubića Bribirskih 1,23000 Zadar,Nada Barjašić Ulica Dr. Franje Tuđmana 156,23241 Poličnik,Snježana Burčul Galovac 37,23222 Galovac,Jadranka Vranić Tuđmanova Ulica 11,23241 Visočane,Franka Jelenković Vlatka Mačeka 10,23000 Zadar,Grozdana Ivković Hrvatskog Državnog Sabora 202,23223 Škabrnje,Nevenka Butić Briševo 139,23000 Briševo,Pepica Ukalović Ulica Dr. Franje Tuđmana 19,23241 Suhovare,Danijela Munitić Antuna Branka Šimića 4,21000 Split,Blaženka Škara Hrvatskog Državnog Sabora 169,23223 Škabrnje,Senka Prtenjača Polača 321,23210 Polača,Dragica Zurak Ul. Kneza Domagoja 10,23312 Pridraga,Branka Bubnjar Ulica Prkoških Domoljuba 46,23223 Prkos,Gordana Divljak Nadin 122,23223 Nadin,Anka Dundović Put Murvice 5,23000 Zadar,Rajka Mitrović Gornje Raštane 19,23210 Gornje Raštane,Jadranka Peroš Put Draga Ii 9,23232 Zaton,Anka Dražić Debeljak 223,23206 Debeljak,Grozdana Vičinović Podvornica 40,23206 Sukošan,Zoran Ražov Put Ražova 64,23223 Škabrnje,Nataša Ražov Put Ražova 64,23223 Škabrnje,Luka Vicković Sv. Marije 7,23223 Škabrnje,Andrijana Parenta Islam 34,23242 Islam Latinski,Milenka Burčul Galovac 18,23222 Galovac,Suzana Vuković Put Karduma 1a,23223 Škabrnje,Boris Bračun Put Karduma 1a,23223 Škabrnje,Vojka Peša Pastirski Put 6,23232 Zaton,Nada Glogoški Krneza 49,23248 Krneza,Danka Vidov Skradinska 83,23000 Zadar,Veljko Smolić Hrvatskih Branitelja 30,23206 Sukošan,Mirela Pavlović Pastirski Put 5,23232 Zaton,Marijo Žepina Bana Josipa Jelačića 14,23234 Vir,Tanja Vanjak Ravna 4,23206 Sukošan,Marica Barjašić Ulica Zlatka Perića 21,23241 Poličnik,Božena Rogić Sv. Marije 8,23223 Škabrnje,Svetlana Knežević Vatroslava Lisinskog 14b,23000 Zadar,Vera Grubić Ante Starčevića 25a,23000 Zadar,Snježana Lonić Kukljica Ulica Vi 5,23273 Kukljica,Krstina Škara Gojka Šuška 73,23223 Škabrnje,Mirjana Stipčević Grgura Barskog Zadranina 43,23000 Zadar,Marija Grgurović Crno 133,23000 Crno,Branka Pilipović Medviđa 67,23420 Medviđa,Anđa Jurić Palih Rodoljuba 20,23000 Zadar,Zdenka Dražina Nikole Jurišića 59,23000 Zadar,Vesna Lubor </derivirana_varijabla>
  </DomainObject.Predmet.StrankaWithAdress>
  <DomainObject.Predmet.StrankaWithAdressOIB>
    <izvorni_sadrzaj>Safija Hrnjica, OIB 16514369668, Poličnik 7,23241 Poličnik,NEVENKA BARIĆ, OIB 38080610746,Ante Alvir, OIB 40381493874, Sv. Vinka Paulskog 12,23000 Zadar,Ljubica Perica, OIB 67047264679, Ćirilometodska 4,23000 Zadar,Biserka Buljat, OIB 62772570749,Martina Nimčević, OIB 95093526918,Ivka Marković, OIB 43671128195,Stoja Matijević, OIB 01836719432, Ulica Hrvatskih Branitelja 60,23000 Murvica,Radojka Kevrić, OIB 71351051090, Ulica Ante Starčevića 12,23241 Visočane,Slavica Tadić, OIB 64777352289, Ante Starčevića 16,23000 Zadar,Marija Vujaklija, OIB 91410623440, Put Rogovina 6,23235 Vrsi,Marica Abramović, OIB 03252871360, Gornje Biljane 311,23420 Gornje Biljane,Zdenka Mikulić, OIB 40191222694, Ulica Milke Trnine 12,23000 Zadar,Zvjezdana Karlić, OIB 70585078991, Pazinska 11,23000 Zadar,Neda Zrilić, OIB 90906324186, Bruška 68,23420 Bruška,Ljiljana Žorić, OIB 78819743256, Slunjska 44,23000 Zadar,Zvjezdana Utković, OIB 48408142576, Put Poljica 17,23235 Vrsi,Vilma Šatalić, OIB 43102813821, Jamine 41,23205 Bibinje,Senka Vrsaljko, OIB 34578675436, Nadin 38,23223 Nadin,Svetislav Arbanas, OIB 30450740678, Ploče 16,23000 Zadar,Jasna Zubčić, OIB 31565756948, Islam 4,23242 Islam Latinski,Anamaria Mičić, OIB ,Nada Colić, OIB 54689037314, Tičevo 4,23210 Gornje Raštane,Anka Jerak, OIB 92456927461, Debeljak 86a,23206 Debeljak,Anka Jerak, OIB 92456927461, Debeljak 86a,23206 Debeljak,Dragica Prtenjača, OIB 19410869143, Polača 267,23210 Polača,Branka Pupovac, OIB 30912109104, Eugena Kvaternika 15,23000 Zadar,Nataša Šestan, OIB 72880417048, Zemunik Donji 69a,23222 Zemunik Donji,Jasenka Karaban, OIB 37363253278, Ulica Bl. Alojzija Stepinca 6,23205 Bibinje,Sandra Perinović, OIB 14173754232, Dubrovačka 32,23000 Zadar,Mirjana Ražov, OIB 89185813884, Gojka Šuška 10,23223 Škabrnje,Ljubica Franić, OIB 85007157238, Franićev Prilaz 10,23206 Sukošan,Vedranka Pavić, OIB 03873152543, Dr. Franje Tuđmana 181,23206 Sukošan,Jovanka Viduka, OIB 81890885561, Gornji Zemunik Ulica V 90,23222 Zemunik Gornji,Kosa Grubić, OIB 25142035187, Marije Jurić Zagorke 10,23000 Zadar,Marica Ražov, OIB 83957558046, Hrvatskog Državnog Sabora 39,23223 Škabrnje,Neda Ninčević, OIB 81132966178, Obala Kneza Branimira 14,23000 Zadar,Sanja Gulan, OIB 47663472211, Zore Dalmatinske 2,23000 Zadar,Patricija Jelenković, OIB 97015117788, Jure Kaštelana 2,23000 Zadar,Božica Katalinić, OIB 70885575660, Koići 2,23244 Starigrad,Dragica Fatović, OIB 61821714784, Miroslava Krleže 9c,23000 Zadar,Gordana Terzić, OIB 74356143497, Ante Starčevića 23g,23000 Zadar,Vanja Štrbac, OIB 87996940103, Ulica Viii 4,23000 Petrčane,Neda Ninčević, OIB 79724386588, Gorica 157,23222 Gorica,Slavka Čačić, OIB 78279844047, Knezova Šubića Bribirskih 1,23000 Zadar,Nada Barjašić, OIB 00218144456, Ulica Dr. Franje Tuđmana 156,23241 Poličnik,Snježana Burčul, OIB 63694393581, Galovac 37,23222 Galovac,Jadranka Vranić, OIB 83680713571, Tuđmanova Ulica 11,23241 Visočane,Franka Jelenković, OIB 33840565295, Vlatka Mačeka 10,23000 Zadar,Grozdana Ivković, OIB 93263590633, Hrvatskog Državnog Sabora 202,23223 Škabrnje,Nevenka Butić, OIB 05635356569, Briševo 139,23000 Briševo,Pepica Ukalović, OIB 15250291855, Ulica Dr. Franje Tuđmana 19,23241 Suhovare,Danijela Munitić, OIB 46630389896, Antuna Branka Šimića 4,21000 Split,Blaženka Škara, OIB 19318104062, Hrvatskog Državnog Sabora 169,23223 Škabrnje,Senka Prtenjača, OIB 01062612035, Polača 321,23210 Polača,Dragica Zurak, OIB 16352574863, Ul. Kneza Domagoja 10,23312 Pridraga,Branka Bubnjar, OIB 43500269927, Ulica Prkoških Domoljuba 46,23223 Prkos,Gordana Divljak, OIB 82284201833, Nadin 122,23223 Nadin,Anka Dundović, OIB 58779218375, Put Murvice 5,23000 Zadar,Rajka Mitrović, OIB 64493147209, Gornje Raštane 19,23210 Gornje Raštane,Jadranka Peroš, OIB 02355694767, Put Draga Ii 9,23232 Zaton,Anka Dražić, OIB 80251465564, Debeljak 223,23206 Debeljak,Grozdana Vičinović, OIB 71295396803, Podvornica 40,23206 Sukošan,Zoran Ražov, OIB 98218565391, Put Ražova 64,23223 Škabrnje,Nataša Ražov, OIB 90124368124, Put Ražova 64,23223 Škabrnje,Luka Vicković, OIB 02519369477, Sv. Marije 7,23223 Škabrnje,Andrijana Parenta, OIB 50212169661, Islam 34,23242 Islam Latinski,Milenka Burčul, OIB 23802280408, Galovac 18,23222 Galovac,Suzana Vuković, OIB 57733056002, Put Karduma 1a,23223 Škabrnje,Boris Bračun, OIB 57210258579, Put Karduma 1a,23223 Škabrnje,Vojka Peša, OIB 19744851877, Pastirski Put 6,23232 Zaton,Nada Glogoški, OIB 67000509114, Krneza 49,23248 Krneza,Danka Vidov, OIB 53095072689, Skradinska 83,23000 Zadar,Veljko Smolić, OIB 11266276447, Hrvatskih Branitelja 30,23206 Sukošan,Mirela Pavlović, OIB 51163410481, Pastirski Put 5,23232 Zaton,Marijo Žepina, OIB 99230982099, Bana Josipa Jelačića 14,23234 Vir,Tanja Vanjak, OIB 83621234228, Ravna 4,23206 Sukošan,Marica Barjašić, OIB 59623113544, Ulica Zlatka Perića 21,23241 Poličnik,Božena Rogić, OIB 80573387035, Sv. Marije 8,23223 Škabrnje,Svetlana Knežević, OIB 59991192712, Vatroslava Lisinskog 14b,23000 Zadar,Vera Grubić, OIB 71051158040, Ante Starčevića 25a,23000 Zadar,Snježana Lonić, OIB 85250831951, Kukljica Ulica Vi 5,23273 Kukljica,Krstina Škara, OIB 68202107940, Gojka Šuška 73,23223 Škabrnje,Mirjana Stipčević, OIB 71395740283, Grgura Barskog Zadranina 43,23000 Zadar,Marija Grgurović, OIB 34794129407, Crno 133,23000 Crno,Branka Pilipović, OIB 85878639666, Medviđa 67,23420 Medviđa,Anđa Jurić, OIB 61977653678, Palih Rodoljuba 20,23000 Zadar,Zdenka Dražina, OIB 68598530075, Nikole Jurišića 59,23000 Zadar,Vesna Lubor, OIB </izvorni_sadrzaj>
    <derivirana_varijabla naziv="DomainObject.Predmet.StrankaWithAdressOIB_1">Safija Hrnjica, OIB 16514369668, Poličnik 7,23241 Poličnik,NEVENKA BARIĆ, OIB 38080610746,Ante Alvir, OIB 40381493874, Sv. Vinka Paulskog 12,23000 Zadar,Ljubica Perica, OIB 67047264679, Ćirilometodska 4,23000 Zadar,Biserka Buljat, OIB 62772570749,Martina Nimčević, OIB 95093526918,Ivka Marković, OIB 43671128195,Stoja Matijević, OIB 01836719432, Ulica Hrvatskih Branitelja 60,23000 Murvica,Radojka Kevrić, OIB 71351051090, Ulica Ante Starčevića 12,23241 Visočane,Slavica Tadić, OIB 64777352289, Ante Starčevića 16,23000 Zadar,Marija Vujaklija, OIB 91410623440, Put Rogovina 6,23235 Vrsi,Marica Abramović, OIB 03252871360, Gornje Biljane 311,23420 Gornje Biljane,Zdenka Mikulić, OIB 40191222694, Ulica Milke Trnine 12,23000 Zadar,Zvjezdana Karlić, OIB 70585078991, Pazinska 11,23000 Zadar,Neda Zrilić, OIB 90906324186, Bruška 68,23420 Bruška,Ljiljana Žorić, OIB 78819743256, Slunjska 44,23000 Zadar,Zvjezdana Utković, OIB 48408142576, Put Poljica 17,23235 Vrsi,Vilma Šatalić, OIB 43102813821, Jamine 41,23205 Bibinje,Senka Vrsaljko, OIB 34578675436, Nadin 38,23223 Nadin,Svetislav Arbanas, OIB 30450740678, Ploče 16,23000 Zadar,Jasna Zubčić, OIB 31565756948, Islam 4,23242 Islam Latinski,Anamaria Mičić, OIB ,Nada Colić, OIB 54689037314, Tičevo 4,23210 Gornje Raštane,Anka Jerak, OIB 92456927461, Debeljak 86a,23206 Debeljak,Anka Jerak, OIB 92456927461, Debeljak 86a,23206 Debeljak,Dragica Prtenjača, OIB 19410869143, Polača 267,23210 Polača,Branka Pupovac, OIB 30912109104, Eugena Kvaternika 15,23000 Zadar,Nataša Šestan, OIB 72880417048, Zemunik Donji 69a,23222 Zemunik Donji,Jasenka Karaban, OIB 37363253278, Ulica Bl. Alojzija Stepinca 6,23205 Bibinje,Sandra Perinović, OIB 14173754232, Dubrovačka 32,23000 Zadar,Mirjana Ražov, OIB 89185813884, Gojka Šuška 10,23223 Škabrnje,Ljubica Franić, OIB 85007157238, Franićev Prilaz 10,23206 Sukošan,Vedranka Pavić, OIB 03873152543, Dr. Franje Tuđmana 181,23206 Sukošan,Jovanka Viduka, OIB 81890885561, Gornji Zemunik Ulica V 90,23222 Zemunik Gornji,Kosa Grubić, OIB 25142035187, Marije Jurić Zagorke 10,23000 Zadar,Marica Ražov, OIB 83957558046, Hrvatskog Državnog Sabora 39,23223 Škabrnje,Neda Ninčević, OIB 81132966178, Obala Kneza Branimira 14,23000 Zadar,Sanja Gulan, OIB 47663472211, Zore Dalmatinske 2,23000 Zadar,Patricija Jelenković, OIB 97015117788, Jure Kaštelana 2,23000 Zadar,Božica Katalinić, OIB 70885575660, Koići 2,23244 Starigrad,Dragica Fatović, OIB 61821714784, Miroslava Krleže 9c,23000 Zadar,Gordana Terzić, OIB 74356143497, Ante Starčevića 23g,23000 Zadar,Vanja Štrbac, OIB 87996940103, Ulica Viii 4,23000 Petrčane,Neda Ninčević, OIB 79724386588, Gorica 157,23222 Gorica,Slavka Čačić, OIB 78279844047, Knezova Šubića Bribirskih 1,23000 Zadar,Nada Barjašić, OIB 00218144456, Ulica Dr. Franje Tuđmana 156,23241 Poličnik,Snježana Burčul, OIB 63694393581, Galovac 37,23222 Galovac,Jadranka Vranić, OIB 83680713571, Tuđmanova Ulica 11,23241 Visočane,Franka Jelenković, OIB 33840565295, Vlatka Mačeka 10,23000 Zadar,Grozdana Ivković, OIB 93263590633, Hrvatskog Državnog Sabora 202,23223 Škabrnje,Nevenka Butić, OIB 05635356569, Briševo 139,23000 Briševo,Pepica Ukalović, OIB 15250291855, Ulica Dr. Franje Tuđmana 19,23241 Suhovare,Danijela Munitić, OIB 46630389896, Antuna Branka Šimića 4,21000 Split,Blaženka Škara, OIB 19318104062, Hrvatskog Državnog Sabora 169,23223 Škabrnje,Senka Prtenjača, OIB 01062612035, Polača 321,23210 Polača,Dragica Zurak, OIB 16352574863, Ul. Kneza Domagoja 10,23312 Pridraga,Branka Bubnjar, OIB 43500269927, Ulica Prkoških Domoljuba 46,23223 Prkos,Gordana Divljak, OIB 82284201833, Nadin 122,23223 Nadin,Anka Dundović, OIB 58779218375, Put Murvice 5,23000 Zadar,Rajka Mitrović, OIB 64493147209, Gornje Raštane 19,23210 Gornje Raštane,Jadranka Peroš, OIB 02355694767, Put Draga Ii 9,23232 Zaton,Anka Dražić, OIB 80251465564, Debeljak 223,23206 Debeljak,Grozdana Vičinović, OIB 71295396803, Podvornica 40,23206 Sukošan,Zoran Ražov, OIB 98218565391, Put Ražova 64,23223 Škabrnje,Nataša Ražov, OIB 90124368124, Put Ražova 64,23223 Škabrnje,Luka Vicković, OIB 02519369477, Sv. Marije 7,23223 Škabrnje,Andrijana Parenta, OIB 50212169661, Islam 34,23242 Islam Latinski,Milenka Burčul, OIB 23802280408, Galovac 18,23222 Galovac,Suzana Vuković, OIB 57733056002, Put Karduma 1a,23223 Škabrnje,Boris Bračun, OIB 57210258579, Put Karduma 1a,23223 Škabrnje,Vojka Peša, OIB 19744851877, Pastirski Put 6,23232 Zaton,Nada Glogoški, OIB 67000509114, Krneza 49,23248 Krneza,Danka Vidov, OIB 53095072689, Skradinska 83,23000 Zadar,Veljko Smolić, OIB 11266276447, Hrvatskih Branitelja 30,23206 Sukošan,Mirela Pavlović, OIB 51163410481, Pastirski Put 5,23232 Zaton,Marijo Žepina, OIB 99230982099, Bana Josipa Jelačića 14,23234 Vir,Tanja Vanjak, OIB 83621234228, Ravna 4,23206 Sukošan,Marica Barjašić, OIB 59623113544, Ulica Zlatka Perića 21,23241 Poličnik,Božena Rogić, OIB 80573387035, Sv. Marije 8,23223 Škabrnje,Svetlana Knežević, OIB 59991192712, Vatroslava Lisinskog 14b,23000 Zadar,Vera Grubić, OIB 71051158040, Ante Starčevića 25a,23000 Zadar,Snježana Lonić, OIB 85250831951, Kukljica Ulica Vi 5,23273 Kukljica,Krstina Škara, OIB 68202107940, Gojka Šuška 73,23223 Škabrnje,Mirjana Stipčević, OIB 71395740283, Grgura Barskog Zadranina 43,23000 Zadar,Marija Grgurović, OIB 34794129407, Crno 133,23000 Crno,Branka Pilipović, OIB 85878639666, Medviđa 67,23420 Medviđa,Anđa Jurić, OIB 61977653678, Palih Rodoljuba 20,23000 Zadar,Zdenka Dražina, OIB 68598530075, Nikole Jurišića 59,23000 Zadar,Vesna Lubor, OIB </derivirana_varijabla>
  </DomainObject.Predmet.StrankaWithAdressOIB>
  <DomainObject.Predmet.StrankaNazivFormated>
    <izvorni_sadrzaj>Safija Hrnjica,NEVENKA BARIĆ,Ante Alvir,Ljubica Perica,Biserka Buljat,Martina Nimčević,Ivka Marković,Stoja Matijević,Radojka Kevrić,Slavica Tadić,Marija Vujaklija,Marica Abramović,Zdenka Mikulić,Zvjezdana Karlić,Neda Zrilić,Ljiljana Žorić,Zvjezdana Utković,Vilma Šatalić,Senka Vrsaljko,Svetislav Arbanas,Jasna Zubčić,Anamaria Mičić,Nada Colić,Anka Jerak,Anka Jerak,Dragica Prtenjača,Branka Pupovac,Nataša Šestan,Jasenka Karaban,Sandra Perinović,Mirjana Ražov,Ljubica Franić,Vedranka Pavić,Jovanka Viduka,Kosa Grubić,Marica Ražov,Neda Ninčević,Sanja Gulan,Patricija Jelenković,Božica Katalinić,Dragica Fatović,Gordana Terzić,Vanja Štrbac,Neda Ninčević,Slavka Čačić,Nada Barjašić,Snježana Burčul,Jadranka Vranić,Franka Jelenković,Grozdana Ivković,Nevenka Butić,Pepica Ukalović,Danijela Munitić,Blaženka Škara,Senka Prtenjača,Dragica Zurak,Branka Bubnjar,Gordana Divljak,Anka Dundović,Rajka Mitrović,Jadranka Peroš,Anka Dražić,Grozdana Vičinović,Zoran Ražov,Nataša Ražov,Luka Vicković,Andrijana Parenta,Milenka Burčul,Suzana Vuković,Boris Bračun,Vojka Peša,Nada Glogoški,Danka Vidov,Veljko Smolić,Mirela Pavlović,Marijo Žepina,Tanja Vanjak,Marica Barjašić,Božena Rogić,Svetlana Knežević,Vera Grubić,Snježana Lonić,Krstina Škara,Mirjana Stipčević,Marija Grgurović,Branka Pilipović,Anđa Jurić,Zdenka Dražina,Vesna Lubor</izvorni_sadrzaj>
    <derivirana_varijabla naziv="DomainObject.Predmet.StrankaNazivFormated_1">Safija Hrnjica,NEVENKA BARIĆ,Ante Alvir,Ljubica Perica,Biserka Buljat,Martina Nimčević,Ivka Marković,Stoja Matijević,Radojka Kevrić,Slavica Tadić,Marija Vujaklija,Marica Abramović,Zdenka Mikulić,Zvjezdana Karlić,Neda Zrilić,Ljiljana Žorić,Zvjezdana Utković,Vilma Šatalić,Senka Vrsaljko,Svetislav Arbanas,Jasna Zubčić,Anamaria Mičić,Nada Colić,Anka Jerak,Anka Jerak,Dragica Prtenjača,Branka Pupovac,Nataša Šestan,Jasenka Karaban,Sandra Perinović,Mirjana Ražov,Ljubica Franić,Vedranka Pavić,Jovanka Viduka,Kosa Grubić,Marica Ražov,Neda Ninčević,Sanja Gulan,Patricija Jelenković,Božica Katalinić,Dragica Fatović,Gordana Terzić,Vanja Štrbac,Neda Ninčević,Slavka Čačić,Nada Barjašić,Snježana Burčul,Jadranka Vranić,Franka Jelenković,Grozdana Ivković,Nevenka Butić,Pepica Ukalović,Danijela Munitić,Blaženka Škara,Senka Prtenjača,Dragica Zurak,Branka Bubnjar,Gordana Divljak,Anka Dundović,Rajka Mitrović,Jadranka Peroš,Anka Dražić,Grozdana Vičinović,Zoran Ražov,Nataša Ražov,Luka Vicković,Andrijana Parenta,Milenka Burčul,Suzana Vuković,Boris Bračun,Vojka Peša,Nada Glogoški,Danka Vidov,Veljko Smolić,Mirela Pavlović,Marijo Žepina,Tanja Vanjak,Marica Barjašić,Božena Rogić,Svetlana Knežević,Vera Grubić,Snježana Lonić,Krstina Škara,Mirjana Stipčević,Marija Grgurović,Branka Pilipović,Anđa Jurić,Zdenka Dražina,Vesna Lubor</derivirana_varijabla>
  </DomainObject.Predmet.StrankaNazivFormated>
  <DomainObject.Predmet.StrankaNazivFormatedOIB>
    <izvorni_sadrzaj>Safija Hrnjica, OIB 16514369668,NEVENKA BARIĆ, OIB 38080610746,Ante Alvir, OIB 40381493874,Ljubica Perica, OIB 67047264679,Biserka Buljat, OIB 62772570749,Martina Nimčević, OIB 95093526918,Ivka Marković, OIB 43671128195,Stoja Matijević, OIB 01836719432,Radojka Kevrić, OIB 71351051090,Slavica Tadić, OIB 64777352289,Marija Vujaklija, OIB 91410623440,Marica Abramović, OIB 03252871360,Zdenka Mikulić, OIB 40191222694,Zvjezdana Karlić, OIB 70585078991,Neda Zrilić, OIB 90906324186,Ljiljana Žorić, OIB 78819743256,Zvjezdana Utković, OIB 48408142576,Vilma Šatalić, OIB 43102813821,Senka Vrsaljko, OIB 34578675436,Svetislav Arbanas, OIB 30450740678,Jasna Zubčić, OIB 31565756948,Anamaria Mičić, OIB ,Nada Colić, OIB 54689037314,Anka Jerak, OIB 92456927461,Anka Jerak, OIB 92456927461,Dragica Prtenjača, OIB 19410869143,Branka Pupovac, OIB 30912109104,Nataša Šestan, OIB 72880417048,Jasenka Karaban, OIB 37363253278,Sandra Perinović, OIB 14173754232,Mirjana Ražov, OIB 89185813884,Ljubica Franić, OIB 85007157238,Vedranka Pavić, OIB 03873152543,Jovanka Viduka, OIB 81890885561,Kosa Grubić, OIB 25142035187,Marica Ražov, OIB 83957558046,Neda Ninčević, OIB 81132966178,Sanja Gulan, OIB 47663472211,Patricija Jelenković, OIB 97015117788,Božica Katalinić, OIB 70885575660,Dragica Fatović, OIB 61821714784,Gordana Terzić, OIB 74356143497,Vanja Štrbac, OIB 87996940103,Neda Ninčević, OIB 79724386588,Slavka Čačić, OIB 78279844047,Nada Barjašić, OIB 00218144456,Snježana Burčul, OIB 63694393581,Jadranka Vranić, OIB 83680713571,Franka Jelenković, OIB 33840565295,Grozdana Ivković, OIB 93263590633,Nevenka Butić, OIB 05635356569,Pepica Ukalović, OIB 15250291855,Danijela Munitić, OIB 46630389896,Blaženka Škara, OIB 19318104062,Senka Prtenjača, OIB 01062612035,Dragica Zurak, OIB 16352574863,Branka Bubnjar, OIB 43500269927,Gordana Divljak, OIB 82284201833,Anka Dundović, OIB 58779218375,Rajka Mitrović, OIB 64493147209,Jadranka Peroš, OIB 02355694767,Anka Dražić, OIB 80251465564,Grozdana Vičinović, OIB 71295396803,Zoran Ražov, OIB 98218565391,Nataša Ražov, OIB 90124368124,Luka Vicković, OIB 02519369477,Andrijana Parenta, OIB 50212169661,Milenka Burčul, OIB 23802280408,Suzana Vuković, OIB 57733056002,Boris Bračun, OIB 57210258579,Vojka Peša, OIB 19744851877,Nada Glogoški, OIB 67000509114,Danka Vidov, OIB 53095072689,Veljko Smolić, OIB 11266276447,Mirela Pavlović, OIB 51163410481,Marijo Žepina, OIB 99230982099,Tanja Vanjak, OIB 83621234228,Marica Barjašić, OIB 59623113544,Božena Rogić, OIB 80573387035,Svetlana Knežević, OIB 59991192712,Vera Grubić, OIB 71051158040,Snježana Lonić, OIB 85250831951,Krstina Škara, OIB 68202107940,Mirjana Stipčević, OIB 71395740283,Marija Grgurović, OIB 34794129407,Branka Pilipović, OIB 85878639666,Anđa Jurić, OIB 61977653678,Zdenka Dražina, OIB 68598530075,Vesna Lubor, OIB </izvorni_sadrzaj>
    <derivirana_varijabla naziv="DomainObject.Predmet.StrankaNazivFormatedOIB_1">Safija Hrnjica, OIB 16514369668,NEVENKA BARIĆ, OIB 38080610746,Ante Alvir, OIB 40381493874,Ljubica Perica, OIB 67047264679,Biserka Buljat, OIB 62772570749,Martina Nimčević, OIB 95093526918,Ivka Marković, OIB 43671128195,Stoja Matijević, OIB 01836719432,Radojka Kevrić, OIB 71351051090,Slavica Tadić, OIB 64777352289,Marija Vujaklija, OIB 91410623440,Marica Abramović, OIB 03252871360,Zdenka Mikulić, OIB 40191222694,Zvjezdana Karlić, OIB 70585078991,Neda Zrilić, OIB 90906324186,Ljiljana Žorić, OIB 78819743256,Zvjezdana Utković, OIB 48408142576,Vilma Šatalić, OIB 43102813821,Senka Vrsaljko, OIB 34578675436,Svetislav Arbanas, OIB 30450740678,Jasna Zubčić, OIB 31565756948,Anamaria Mičić, OIB ,Nada Colić, OIB 54689037314,Anka Jerak, OIB 92456927461,Anka Jerak, OIB 92456927461,Dragica Prtenjača, OIB 19410869143,Branka Pupovac, OIB 30912109104,Nataša Šestan, OIB 72880417048,Jasenka Karaban, OIB 37363253278,Sandra Perinović, OIB 14173754232,Mirjana Ražov, OIB 89185813884,Ljubica Franić, OIB 85007157238,Vedranka Pavić, OIB 03873152543,Jovanka Viduka, OIB 81890885561,Kosa Grubić, OIB 25142035187,Marica Ražov, OIB 83957558046,Neda Ninčević, OIB 81132966178,Sanja Gulan, OIB 47663472211,Patricija Jelenković, OIB 97015117788,Božica Katalinić, OIB 70885575660,Dragica Fatović, OIB 61821714784,Gordana Terzić, OIB 74356143497,Vanja Štrbac, OIB 87996940103,Neda Ninčević, OIB 79724386588,Slavka Čačić, OIB 78279844047,Nada Barjašić, OIB 00218144456,Snježana Burčul, OIB 63694393581,Jadranka Vranić, OIB 83680713571,Franka Jelenković, OIB 33840565295,Grozdana Ivković, OIB 93263590633,Nevenka Butić, OIB 05635356569,Pepica Ukalović, OIB 15250291855,Danijela Munitić, OIB 46630389896,Blaženka Škara, OIB 19318104062,Senka Prtenjača, OIB 01062612035,Dragica Zurak, OIB 16352574863,Branka Bubnjar, OIB 43500269927,Gordana Divljak, OIB 82284201833,Anka Dundović, OIB 58779218375,Rajka Mitrović, OIB 64493147209,Jadranka Peroš, OIB 02355694767,Anka Dražić, OIB 80251465564,Grozdana Vičinović, OIB 71295396803,Zoran Ražov, OIB 98218565391,Nataša Ražov, OIB 90124368124,Luka Vicković, OIB 02519369477,Andrijana Parenta, OIB 50212169661,Milenka Burčul, OIB 23802280408,Suzana Vuković, OIB 57733056002,Boris Bračun, OIB 57210258579,Vojka Peša, OIB 19744851877,Nada Glogoški, OIB 67000509114,Danka Vidov, OIB 53095072689,Veljko Smolić, OIB 11266276447,Mirela Pavlović, OIB 51163410481,Marijo Žepina, OIB 99230982099,Tanja Vanjak, OIB 83621234228,Marica Barjašić, OIB 59623113544,Božena Rogić, OIB 80573387035,Svetlana Knežević, OIB 59991192712,Vera Grubić, OIB 71051158040,Snježana Lonić, OIB 85250831951,Krstina Škara, OIB 68202107940,Mirjana Stipčević, OIB 71395740283,Marija Grgurović, OIB 34794129407,Branka Pilipović, OIB 85878639666,Anđa Jurić, OIB 61977653678,Zdenka Dražina, OIB 68598530075,Vesna Lubor, OIB </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Safija Hrnjica zastupanog po punomoćniku IVICA BLAŽEVIĆ</item>
      <item>NEVENKA BARIĆ zastupanog po punomoćniku 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zvorni_sadrzaj>
    <derivirana_varijabla naziv="DomainObject.Predmet.StrankaListFormated_1">
      <item>Safija Hrnjica zastupanog po punomoćniku IVICA BLAŽEVIĆ</item>
      <item>NEVENKA BARIĆ zastupanog po punomoćniku 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derivirana_varijabla>
  </DomainObject.Predmet.StrankaListFormated>
  <DomainObject.Predmet.StrankaListFormatedOIB>
    <izvorni_sadrzaj>
      <item>Safija Hrnjica, OIB 16514369668 zastupanog po punomoćniku IVICA BLAŽEVIĆ</item>
      <item>NEVENKA BARIĆ, OIB 38080610746 zastupanog po punomoćniku IVICA BLAŽEVIĆ</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zvorni_sadrzaj>
    <derivirana_varijabla naziv="DomainObject.Predmet.StrankaListFormatedOIB_1">
      <item>Safija Hrnjica, OIB 16514369668 zastupanog po punomoćniku IVICA BLAŽEVIĆ</item>
      <item>NEVENKA BARIĆ, OIB 38080610746 zastupanog po punomoćniku IVICA BLAŽEVIĆ</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derivirana_varijabla>
  </DomainObject.Predmet.StrankaListFormatedOIB>
  <DomainObject.Predmet.StrankaListFormatedWithAdress>
    <izvorni_sadrzaj>
      <item>Safija Hrnjica, Poličnik 7, 23241 Poličnik zastupanog po punomoćniku IVICA BLAŽEVIĆ</item>
      <item>NEVENKA BARIĆ zastupanog po punomoćniku IVICA BLAŽEVIĆ</item>
      <item>Ante Alvir, Sv. Vinka Paulskog 12, 23000 Zadar</item>
      <item>Ljubica Perica, Ćirilometodska 4, 23000 Zadar</item>
      <item>Biserka Buljat</item>
      <item>Martina Nimčević</item>
      <item>Ivka Marković</item>
      <item>Stoja Matijević, Ulica Hrvatskih Branitelja 60, 23000 Murvica</item>
      <item>Radojka Kevrić, Ulica Ante Starčevića 12, 23241 Visočane</item>
      <item>Slavica Tadić, Ante Starčevića 16, 23000 Zadar</item>
      <item>Marija Vujaklija, Put Rogovina 6, 23235 Vrsi</item>
      <item>Marica Abramović, Gornje Biljane 311, 23420 Gornje Biljane</item>
      <item>Zdenka Mikulić, Ulica Milke Trnine 12, 23000 Zadar</item>
      <item>Zvjezdana Karlić, Pazinska 11, 23000 Zadar</item>
      <item>Neda Zrilić, Bruška 68, 23420 Bruška</item>
      <item>Ljiljana Žorić, Slunjska 44, 23000 Zadar</item>
      <item>Zvjezdana Utković, Put Poljica 17, 23235 Vrsi</item>
      <item>Vilma Šatalić, Jamine 41, 23205 Bibinje</item>
      <item>Senka Vrsaljko, Nadin 38, 23223 Nadin</item>
      <item>Svetislav Arbanas, Ploče 16, 23000 Zadar</item>
      <item>Jasna Zubčić, Islam 4, 23242 Islam Latinski</item>
      <item>Anamaria Mičić</item>
      <item>Nada Colić, Tičevo 4, 23210 Gornje Raštane</item>
      <item>Anka Jerak, Debeljak 86a, 23206 Debeljak</item>
      <item>Anka Jerak, Debeljak 86a, 23206 Debeljak</item>
      <item>Dragica Prtenjača, Polača 267, 23210 Polača</item>
      <item>Branka Pupovac, Eugena Kvaternika 15, 23000 Zadar</item>
      <item>Nataša Šestan, Zemunik Donji 69a, 23222 Zemunik Donji</item>
      <item>Jasenka Karaban, Ulica Bl. Alojzija Stepinca 6, 23205 Bibinje</item>
      <item>Sandra Perinović, Dubrovačka 32, 23000 Zadar</item>
      <item>Mirjana Ražov, Gojka Šuška 10, 23223 Škabrnje</item>
      <item>Ljubica Franić, Franićev Prilaz 10, 23206 Sukošan</item>
      <item>Vedranka Pavić, Dr. Franje Tuđmana 181, 23206 Sukošan</item>
      <item>Jovanka Viduka, Gornji Zemunik Ulica V 90, 23222 Zemunik Gornji</item>
      <item>Kosa Grubić, Marije Jurić Zagorke 10, 23000 Zadar</item>
      <item>Marica Ražov, Hrvatskog Državnog Sabora 39, 23223 Škabrnje</item>
      <item>Neda Ninčević, Obala Kneza Branimira 14, 23000 Zadar</item>
      <item>Sanja Gulan, Zore Dalmatinske 2, 23000 Zadar</item>
      <item>Patricija Jelenković, Jure Kaštelana 2, 23000 Zadar</item>
      <item>Božica Katalinić, Koići 2, 23244 Starigrad</item>
      <item>Dragica Fatović, Miroslava Krleže 9c, 23000 Zadar</item>
      <item>Gordana Terzić, Ante Starčevića 23g, 23000 Zadar</item>
      <item>Vanja Štrbac, Ulica Viii 4, 23000 Petrčane</item>
      <item>Neda Ninčević, Gorica 157, 23222 Gorica</item>
      <item>Slavka Čačić, Knezova Šubića Bribirskih 1, 23000 Zadar</item>
      <item>Nada Barjašić, Ulica Dr. Franje Tuđmana 156, 23241 Poličnik</item>
      <item>Snježana Burčul, Galovac 37, 23222 Galovac</item>
      <item>Jadranka Vranić, Tuđmanova Ulica 11, 23241 Visočane</item>
      <item>Franka Jelenković, Vlatka Mačeka 10, 23000 Zadar</item>
      <item>Grozdana Ivković, Hrvatskog Državnog Sabora 202, 23223 Škabrnje</item>
      <item>Nevenka Butić, Briševo 139, 23000 Briševo</item>
      <item>Pepica Ukalović, Ulica Dr. Franje Tuđmana 19, 23241 Suhovare</item>
      <item>Danijela Munitić, Antuna Branka Šimića 4, 21000 Split</item>
      <item>Blaženka Škara, Hrvatskog Državnog Sabora 169, 23223 Škabrnje</item>
      <item>Senka Prtenjača, Polača 321, 23210 Polača</item>
      <item>Dragica Zurak, Ul. Kneza Domagoja 10, 23312 Pridraga</item>
      <item>Branka Bubnjar, Ulica Prkoških Domoljuba 46, 23223 Prkos</item>
      <item>Gordana Divljak, Nadin 122, 23223 Nadin</item>
      <item>Anka Dundović, Put Murvice 5, 23000 Zadar</item>
      <item>Rajka Mitrović, Gornje Raštane 19, 23210 Gornje Raštane</item>
      <item>Jadranka Peroš, Put Draga Ii 9, 23232 Zaton</item>
      <item>Anka Dražić, Debeljak 223, 23206 Debeljak</item>
      <item>Grozdana Vičinović, Podvornica 40, 23206 Sukošan</item>
      <item>Zoran Ražov, Put Ražova 64, 23223 Škabrnje</item>
      <item>Nataša Ražov, Put Ražova 64, 23223 Škabrnje</item>
      <item>Luka Vicković, Sv. Marije 7, 23223 Škabrnje</item>
      <item>Andrijana Parenta, Islam 34, 23242 Islam Latinski</item>
      <item>Milenka Burčul, Galovac 18, 23222 Galovac</item>
      <item>Suzana Vuković, Put Karduma 1a, 23223 Škabrnje</item>
      <item>Boris Bračun, Put Karduma 1a, 23223 Škabrnje</item>
      <item>Vojka Peša, Pastirski Put 6, 23232 Zaton</item>
      <item>Nada Glogoški, Krneza 49, 23248 Krneza</item>
      <item>Danka Vidov, Skradinska 83, 23000 Zadar</item>
      <item>Veljko Smolić, Hrvatskih Branitelja 30, 23206 Sukošan</item>
      <item>Mirela Pavlović, Pastirski Put 5, 23232 Zaton</item>
      <item>Marijo Žepina, Bana Josipa Jelačića 14, 23234 Vir</item>
      <item>Tanja Vanjak, Ravna 4, 23206 Sukošan</item>
      <item>Marica Barjašić, Ulica Zlatka Perića 21, 23241 Poličnik</item>
      <item>Božena Rogić, Sv. Marije 8, 23223 Škabrnje</item>
      <item>Svetlana Knežević, Vatroslava Lisinskog 14b, 23000 Zadar</item>
      <item>Vera Grubić, Ante Starčevića 25a, 23000 Zadar</item>
      <item>Snježana Lonić, Kukljica Ulica Vi 5, 23273 Kukljica</item>
      <item>Krstina Škara, Gojka Šuška 73, 23223 Škabrnje</item>
      <item>Mirjana Stipčević, Grgura Barskog Zadranina 43, 23000 Zadar</item>
      <item>Marija Grgurović, Crno 133, 23000 Crno</item>
      <item>Branka Pilipović, Medviđa 67, 23420 Medviđa</item>
      <item>Anđa Jurić, Palih Rodoljuba 20, 23000 Zadar</item>
      <item>Zdenka Dražina, Nikole Jurišića 59, 23000 Zadar</item>
      <item>Vesna Lubor</item>
    </izvorni_sadrzaj>
    <derivirana_varijabla naziv="DomainObject.Predmet.StrankaListFormatedWithAdress_1">
      <item>Safija Hrnjica, Poličnik 7, 23241 Poličnik zastupanog po punomoćniku IVICA BLAŽEVIĆ</item>
      <item>NEVENKA BARIĆ zastupanog po punomoćniku IVICA BLAŽEVIĆ</item>
      <item>Ante Alvir, Sv. Vinka Paulskog 12, 23000 Zadar</item>
      <item>Ljubica Perica, Ćirilometodska 4, 23000 Zadar</item>
      <item>Biserka Buljat</item>
      <item>Martina Nimčević</item>
      <item>Ivka Marković</item>
      <item>Stoja Matijević, Ulica Hrvatskih Branitelja 60, 23000 Murvica</item>
      <item>Radojka Kevrić, Ulica Ante Starčevića 12, 23241 Visočane</item>
      <item>Slavica Tadić, Ante Starčevića 16, 23000 Zadar</item>
      <item>Marija Vujaklija, Put Rogovina 6, 23235 Vrsi</item>
      <item>Marica Abramović, Gornje Biljane 311, 23420 Gornje Biljane</item>
      <item>Zdenka Mikulić, Ulica Milke Trnine 12, 23000 Zadar</item>
      <item>Zvjezdana Karlić, Pazinska 11, 23000 Zadar</item>
      <item>Neda Zrilić, Bruška 68, 23420 Bruška</item>
      <item>Ljiljana Žorić, Slunjska 44, 23000 Zadar</item>
      <item>Zvjezdana Utković, Put Poljica 17, 23235 Vrsi</item>
      <item>Vilma Šatalić, Jamine 41, 23205 Bibinje</item>
      <item>Senka Vrsaljko, Nadin 38, 23223 Nadin</item>
      <item>Svetislav Arbanas, Ploče 16, 23000 Zadar</item>
      <item>Jasna Zubčić, Islam 4, 23242 Islam Latinski</item>
      <item>Anamaria Mičić</item>
      <item>Nada Colić, Tičevo 4, 23210 Gornje Raštane</item>
      <item>Anka Jerak, Debeljak 86a, 23206 Debeljak</item>
      <item>Anka Jerak, Debeljak 86a, 23206 Debeljak</item>
      <item>Dragica Prtenjača, Polača 267, 23210 Polača</item>
      <item>Branka Pupovac, Eugena Kvaternika 15, 23000 Zadar</item>
      <item>Nataša Šestan, Zemunik Donji 69a, 23222 Zemunik Donji</item>
      <item>Jasenka Karaban, Ulica Bl. Alojzija Stepinca 6, 23205 Bibinje</item>
      <item>Sandra Perinović, Dubrovačka 32, 23000 Zadar</item>
      <item>Mirjana Ražov, Gojka Šuška 10, 23223 Škabrnje</item>
      <item>Ljubica Franić, Franićev Prilaz 10, 23206 Sukošan</item>
      <item>Vedranka Pavić, Dr. Franje Tuđmana 181, 23206 Sukošan</item>
      <item>Jovanka Viduka, Gornji Zemunik Ulica V 90, 23222 Zemunik Gornji</item>
      <item>Kosa Grubić, Marije Jurić Zagorke 10, 23000 Zadar</item>
      <item>Marica Ražov, Hrvatskog Državnog Sabora 39, 23223 Škabrnje</item>
      <item>Neda Ninčević, Obala Kneza Branimira 14, 23000 Zadar</item>
      <item>Sanja Gulan, Zore Dalmatinske 2, 23000 Zadar</item>
      <item>Patricija Jelenković, Jure Kaštelana 2, 23000 Zadar</item>
      <item>Božica Katalinić, Koići 2, 23244 Starigrad</item>
      <item>Dragica Fatović, Miroslava Krleže 9c, 23000 Zadar</item>
      <item>Gordana Terzić, Ante Starčevića 23g, 23000 Zadar</item>
      <item>Vanja Štrbac, Ulica Viii 4, 23000 Petrčane</item>
      <item>Neda Ninčević, Gorica 157, 23222 Gorica</item>
      <item>Slavka Čačić, Knezova Šubića Bribirskih 1, 23000 Zadar</item>
      <item>Nada Barjašić, Ulica Dr. Franje Tuđmana 156, 23241 Poličnik</item>
      <item>Snježana Burčul, Galovac 37, 23222 Galovac</item>
      <item>Jadranka Vranić, Tuđmanova Ulica 11, 23241 Visočane</item>
      <item>Franka Jelenković, Vlatka Mačeka 10, 23000 Zadar</item>
      <item>Grozdana Ivković, Hrvatskog Državnog Sabora 202, 23223 Škabrnje</item>
      <item>Nevenka Butić, Briševo 139, 23000 Briševo</item>
      <item>Pepica Ukalović, Ulica Dr. Franje Tuđmana 19, 23241 Suhovare</item>
      <item>Danijela Munitić, Antuna Branka Šimića 4, 21000 Split</item>
      <item>Blaženka Škara, Hrvatskog Državnog Sabora 169, 23223 Škabrnje</item>
      <item>Senka Prtenjača, Polača 321, 23210 Polača</item>
      <item>Dragica Zurak, Ul. Kneza Domagoja 10, 23312 Pridraga</item>
      <item>Branka Bubnjar, Ulica Prkoških Domoljuba 46, 23223 Prkos</item>
      <item>Gordana Divljak, Nadin 122, 23223 Nadin</item>
      <item>Anka Dundović, Put Murvice 5, 23000 Zadar</item>
      <item>Rajka Mitrović, Gornje Raštane 19, 23210 Gornje Raštane</item>
      <item>Jadranka Peroš, Put Draga Ii 9, 23232 Zaton</item>
      <item>Anka Dražić, Debeljak 223, 23206 Debeljak</item>
      <item>Grozdana Vičinović, Podvornica 40, 23206 Sukošan</item>
      <item>Zoran Ražov, Put Ražova 64, 23223 Škabrnje</item>
      <item>Nataša Ražov, Put Ražova 64, 23223 Škabrnje</item>
      <item>Luka Vicković, Sv. Marije 7, 23223 Škabrnje</item>
      <item>Andrijana Parenta, Islam 34, 23242 Islam Latinski</item>
      <item>Milenka Burčul, Galovac 18, 23222 Galovac</item>
      <item>Suzana Vuković, Put Karduma 1a, 23223 Škabrnje</item>
      <item>Boris Bračun, Put Karduma 1a, 23223 Škabrnje</item>
      <item>Vojka Peša, Pastirski Put 6, 23232 Zaton</item>
      <item>Nada Glogoški, Krneza 49, 23248 Krneza</item>
      <item>Danka Vidov, Skradinska 83, 23000 Zadar</item>
      <item>Veljko Smolić, Hrvatskih Branitelja 30, 23206 Sukošan</item>
      <item>Mirela Pavlović, Pastirski Put 5, 23232 Zaton</item>
      <item>Marijo Žepina, Bana Josipa Jelačića 14, 23234 Vir</item>
      <item>Tanja Vanjak, Ravna 4, 23206 Sukošan</item>
      <item>Marica Barjašić, Ulica Zlatka Perića 21, 23241 Poličnik</item>
      <item>Božena Rogić, Sv. Marije 8, 23223 Škabrnje</item>
      <item>Svetlana Knežević, Vatroslava Lisinskog 14b, 23000 Zadar</item>
      <item>Vera Grubić, Ante Starčevića 25a, 23000 Zadar</item>
      <item>Snježana Lonić, Kukljica Ulica Vi 5, 23273 Kukljica</item>
      <item>Krstina Škara, Gojka Šuška 73, 23223 Škabrnje</item>
      <item>Mirjana Stipčević, Grgura Barskog Zadranina 43, 23000 Zadar</item>
      <item>Marija Grgurović, Crno 133, 23000 Crno</item>
      <item>Branka Pilipović, Medviđa 67, 23420 Medviđa</item>
      <item>Anđa Jurić, Palih Rodoljuba 20, 23000 Zadar</item>
      <item>Zdenka Dražina, Nikole Jurišića 59, 23000 Zadar</item>
      <item>Vesna Lubor</item>
    </derivirana_varijabla>
  </DomainObject.Predmet.StrankaListFormatedWithAdress>
  <DomainObject.Predmet.StrankaListFormatedWithAdressOIB>
    <izvorni_sadrzaj>
      <item>Safija Hrnjica, OIB 16514369668, Poličnik 7, 23241 Poličnik zastupanog po punomoćniku IVICA BLAŽEVIĆ</item>
      <item>NEVENKA BARIĆ, OIB 38080610746 zastupanog po punomoćniku IVICA BLAŽEVIĆ</item>
      <item>Ante Alvir, OIB 40381493874, Sv. Vinka Paulskog 12, 23000 Zadar</item>
      <item>Ljubica Perica, OIB 67047264679, Ćirilometodska 4, 23000 Zadar</item>
      <item>Biserka Buljat, OIB 62772570749</item>
      <item>Martina Nimčević, OIB 95093526918</item>
      <item>Ivka Marković, OIB 43671128195</item>
      <item>Stoja Matijević, OIB 01836719432, Ulica Hrvatskih Branitelja 60, 23000 Murvica</item>
      <item>Radojka Kevrić, OIB 71351051090, Ulica Ante Starčevića 12, 23241 Visočane</item>
      <item>Slavica Tadić, OIB 64777352289, Ante Starčevića 16, 23000 Zadar</item>
      <item>Marija Vujaklija, OIB 91410623440, Put Rogovina 6, 23235 Vrsi</item>
      <item>Marica Abramović, OIB 03252871360, Gornje Biljane 311, 23420 Gornje Biljane</item>
      <item>Zdenka Mikulić, OIB 40191222694, Ulica Milke Trnine 12, 23000 Zadar</item>
      <item>Zvjezdana Karlić, OIB 70585078991, Pazinska 11, 23000 Zadar</item>
      <item>Neda Zrilić, OIB 90906324186, Bruška 68, 23420 Bruška</item>
      <item>Ljiljana Žorić, OIB 78819743256, Slunjska 44, 23000 Zadar</item>
      <item>Zvjezdana Utković, OIB 48408142576, Put Poljica 17, 23235 Vrsi</item>
      <item>Vilma Šatalić, OIB 43102813821, Jamine 41, 23205 Bibinje</item>
      <item>Senka Vrsaljko, OIB 34578675436, Nadin 38, 23223 Nadin</item>
      <item>Svetislav Arbanas, OIB 30450740678, Ploče 16, 23000 Zadar</item>
      <item>Jasna Zubčić, OIB 31565756948, Islam 4, 23242 Islam Latinski</item>
      <item>Anamaria Mičić, OIB </item>
      <item>Nada Colić, OIB 54689037314, Tičevo 4, 23210 Gornje Raštane</item>
      <item>Anka Jerak, OIB 92456927461, Debeljak 86a, 23206 Debeljak</item>
      <item>Anka Jerak, OIB 92456927461, Debeljak 86a, 23206 Debeljak</item>
      <item>Dragica Prtenjača, OIB 19410869143, Polača 267, 23210 Polača</item>
      <item>Branka Pupovac, OIB 30912109104, Eugena Kvaternika 15, 23000 Zadar</item>
      <item>Nataša Šestan, OIB 72880417048, Zemunik Donji 69a, 23222 Zemunik Donji</item>
      <item>Jasenka Karaban, OIB 37363253278, Ulica Bl. Alojzija Stepinca 6, 23205 Bibinje</item>
      <item>Sandra Perinović, OIB 14173754232, Dubrovačka 32, 23000 Zadar</item>
      <item>Mirjana Ražov, OIB 89185813884, Gojka Šuška 10, 23223 Škabrnje</item>
      <item>Ljubica Franić, OIB 85007157238, Franićev Prilaz 10, 23206 Sukošan</item>
      <item>Vedranka Pavić, OIB 03873152543, Dr. Franje Tuđmana 181, 23206 Sukošan</item>
      <item>Jovanka Viduka, OIB 81890885561, Gornji Zemunik Ulica V 90, 23222 Zemunik Gornji</item>
      <item>Kosa Grubić, OIB 25142035187, Marije Jurić Zagorke 10, 23000 Zadar</item>
      <item>Marica Ražov, OIB 83957558046, Hrvatskog Državnog Sabora 39, 23223 Škabrnje</item>
      <item>Neda Ninčević, OIB 81132966178, Obala Kneza Branimira 14, 23000 Zadar</item>
      <item>Sanja Gulan, OIB 47663472211, Zore Dalmatinske 2, 23000 Zadar</item>
      <item>Patricija Jelenković, OIB 97015117788, Jure Kaštelana 2, 23000 Zadar</item>
      <item>Božica Katalinić, OIB 70885575660, Koići 2, 23244 Starigrad</item>
      <item>Dragica Fatović, OIB 61821714784, Miroslava Krleže 9c, 23000 Zadar</item>
      <item>Gordana Terzić, OIB 74356143497, Ante Starčevića 23g, 23000 Zadar</item>
      <item>Vanja Štrbac, OIB 87996940103, Ulica Viii 4, 23000 Petrčane</item>
      <item>Neda Ninčević, OIB 79724386588, Gorica 157, 23222 Gorica</item>
      <item>Slavka Čačić, OIB 78279844047, Knezova Šubića Bribirskih 1, 23000 Zadar</item>
      <item>Nada Barjašić, OIB 00218144456, Ulica Dr. Franje Tuđmana 156, 23241 Poličnik</item>
      <item>Snježana Burčul, OIB 63694393581, Galovac 37, 23222 Galovac</item>
      <item>Jadranka Vranić, OIB 83680713571, Tuđmanova Ulica 11, 23241 Visočane</item>
      <item>Franka Jelenković, OIB 33840565295, Vlatka Mačeka 10, 23000 Zadar</item>
      <item>Grozdana Ivković, OIB 93263590633, Hrvatskog Državnog Sabora 202, 23223 Škabrnje</item>
      <item>Nevenka Butić, OIB 05635356569, Briševo 139, 23000 Briševo</item>
      <item>Pepica Ukalović, OIB 15250291855, Ulica Dr. Franje Tuđmana 19, 23241 Suhovare</item>
      <item>Danijela Munitić, OIB 46630389896, Antuna Branka Šimića 4, 21000 Split</item>
      <item>Blaženka Škara, OIB 19318104062, Hrvatskog Državnog Sabora 169, 23223 Škabrnje</item>
      <item>Senka Prtenjača, OIB 01062612035, Polača 321, 23210 Polača</item>
      <item>Dragica Zurak, OIB 16352574863, Ul. Kneza Domagoja 10, 23312 Pridraga</item>
      <item>Branka Bubnjar, OIB 43500269927, Ulica Prkoških Domoljuba 46, 23223 Prkos</item>
      <item>Gordana Divljak, OIB 82284201833, Nadin 122, 23223 Nadin</item>
      <item>Anka Dundović, OIB 58779218375, Put Murvice 5, 23000 Zadar</item>
      <item>Rajka Mitrović, OIB 64493147209, Gornje Raštane 19, 23210 Gornje Raštane</item>
      <item>Jadranka Peroš, OIB 02355694767, Put Draga Ii 9, 23232 Zaton</item>
      <item>Anka Dražić, OIB 80251465564, Debeljak 223, 23206 Debeljak</item>
      <item>Grozdana Vičinović, OIB 71295396803, Podvornica 40, 23206 Sukošan</item>
      <item>Zoran Ražov, OIB 98218565391, Put Ražova 64, 23223 Škabrnje</item>
      <item>Nataša Ražov, OIB 90124368124, Put Ražova 64, 23223 Škabrnje</item>
      <item>Luka Vicković, OIB 02519369477, Sv. Marije 7, 23223 Škabrnje</item>
      <item>Andrijana Parenta, OIB 50212169661, Islam 34, 23242 Islam Latinski</item>
      <item>Milenka Burčul, OIB 23802280408, Galovac 18, 23222 Galovac</item>
      <item>Suzana Vuković, OIB 57733056002, Put Karduma 1a, 23223 Škabrnje</item>
      <item>Boris Bračun, OIB 57210258579, Put Karduma 1a, 23223 Škabrnje</item>
      <item>Vojka Peša, OIB 19744851877, Pastirski Put 6, 23232 Zaton</item>
      <item>Nada Glogoški, OIB 67000509114, Krneza 49, 23248 Krneza</item>
      <item>Danka Vidov, OIB 53095072689, Skradinska 83, 23000 Zadar</item>
      <item>Veljko Smolić, OIB 11266276447, Hrvatskih Branitelja 30, 23206 Sukošan</item>
      <item>Mirela Pavlović, OIB 51163410481, Pastirski Put 5, 23232 Zaton</item>
      <item>Marijo Žepina, OIB 99230982099, Bana Josipa Jelačića 14, 23234 Vir</item>
      <item>Tanja Vanjak, OIB 83621234228, Ravna 4, 23206 Sukošan</item>
      <item>Marica Barjašić, OIB 59623113544, Ulica Zlatka Perića 21, 23241 Poličnik</item>
      <item>Božena Rogić, OIB 80573387035, Sv. Marije 8, 23223 Škabrnje</item>
      <item>Svetlana Knežević, OIB 59991192712, Vatroslava Lisinskog 14b, 23000 Zadar</item>
      <item>Vera Grubić, OIB 71051158040, Ante Starčevića 25a, 23000 Zadar</item>
      <item>Snježana Lonić, OIB 85250831951, Kukljica Ulica Vi 5, 23273 Kukljica</item>
      <item>Krstina Škara, OIB 68202107940, Gojka Šuška 73, 23223 Škabrnje</item>
      <item>Mirjana Stipčević, OIB 71395740283, Grgura Barskog Zadranina 43, 23000 Zadar</item>
      <item>Marija Grgurović, OIB 34794129407, Crno 133, 23000 Crno</item>
      <item>Branka Pilipović, OIB 85878639666, Medviđa 67, 23420 Medviđa</item>
      <item>Anđa Jurić, OIB 61977653678, Palih Rodoljuba 20, 23000 Zadar</item>
      <item>Zdenka Dražina, OIB 68598530075, Nikole Jurišića 59, 23000 Zadar</item>
      <item>Vesna Lubor, OIB </item>
    </izvorni_sadrzaj>
    <derivirana_varijabla naziv="DomainObject.Predmet.StrankaListFormatedWithAdressOIB_1">
      <item>Safija Hrnjica, OIB 16514369668, Poličnik 7, 23241 Poličnik zastupanog po punomoćniku IVICA BLAŽEVIĆ</item>
      <item>NEVENKA BARIĆ, OIB 38080610746 zastupanog po punomoćniku IVICA BLAŽEVIĆ</item>
      <item>Ante Alvir, OIB 40381493874, Sv. Vinka Paulskog 12, 23000 Zadar</item>
      <item>Ljubica Perica, OIB 67047264679, Ćirilometodska 4, 23000 Zadar</item>
      <item>Biserka Buljat, OIB 62772570749</item>
      <item>Martina Nimčević, OIB 95093526918</item>
      <item>Ivka Marković, OIB 43671128195</item>
      <item>Stoja Matijević, OIB 01836719432, Ulica Hrvatskih Branitelja 60, 23000 Murvica</item>
      <item>Radojka Kevrić, OIB 71351051090, Ulica Ante Starčevića 12, 23241 Visočane</item>
      <item>Slavica Tadić, OIB 64777352289, Ante Starčevića 16, 23000 Zadar</item>
      <item>Marija Vujaklija, OIB 91410623440, Put Rogovina 6, 23235 Vrsi</item>
      <item>Marica Abramović, OIB 03252871360, Gornje Biljane 311, 23420 Gornje Biljane</item>
      <item>Zdenka Mikulić, OIB 40191222694, Ulica Milke Trnine 12, 23000 Zadar</item>
      <item>Zvjezdana Karlić, OIB 70585078991, Pazinska 11, 23000 Zadar</item>
      <item>Neda Zrilić, OIB 90906324186, Bruška 68, 23420 Bruška</item>
      <item>Ljiljana Žorić, OIB 78819743256, Slunjska 44, 23000 Zadar</item>
      <item>Zvjezdana Utković, OIB 48408142576, Put Poljica 17, 23235 Vrsi</item>
      <item>Vilma Šatalić, OIB 43102813821, Jamine 41, 23205 Bibinje</item>
      <item>Senka Vrsaljko, OIB 34578675436, Nadin 38, 23223 Nadin</item>
      <item>Svetislav Arbanas, OIB 30450740678, Ploče 16, 23000 Zadar</item>
      <item>Jasna Zubčić, OIB 31565756948, Islam 4, 23242 Islam Latinski</item>
      <item>Anamaria Mičić, OIB </item>
      <item>Nada Colić, OIB 54689037314, Tičevo 4, 23210 Gornje Raštane</item>
      <item>Anka Jerak, OIB 92456927461, Debeljak 86a, 23206 Debeljak</item>
      <item>Anka Jerak, OIB 92456927461, Debeljak 86a, 23206 Debeljak</item>
      <item>Dragica Prtenjača, OIB 19410869143, Polača 267, 23210 Polača</item>
      <item>Branka Pupovac, OIB 30912109104, Eugena Kvaternika 15, 23000 Zadar</item>
      <item>Nataša Šestan, OIB 72880417048, Zemunik Donji 69a, 23222 Zemunik Donji</item>
      <item>Jasenka Karaban, OIB 37363253278, Ulica Bl. Alojzija Stepinca 6, 23205 Bibinje</item>
      <item>Sandra Perinović, OIB 14173754232, Dubrovačka 32, 23000 Zadar</item>
      <item>Mirjana Ražov, OIB 89185813884, Gojka Šuška 10, 23223 Škabrnje</item>
      <item>Ljubica Franić, OIB 85007157238, Franićev Prilaz 10, 23206 Sukošan</item>
      <item>Vedranka Pavić, OIB 03873152543, Dr. Franje Tuđmana 181, 23206 Sukošan</item>
      <item>Jovanka Viduka, OIB 81890885561, Gornji Zemunik Ulica V 90, 23222 Zemunik Gornji</item>
      <item>Kosa Grubić, OIB 25142035187, Marije Jurić Zagorke 10, 23000 Zadar</item>
      <item>Marica Ražov, OIB 83957558046, Hrvatskog Državnog Sabora 39, 23223 Škabrnje</item>
      <item>Neda Ninčević, OIB 81132966178, Obala Kneza Branimira 14, 23000 Zadar</item>
      <item>Sanja Gulan, OIB 47663472211, Zore Dalmatinske 2, 23000 Zadar</item>
      <item>Patricija Jelenković, OIB 97015117788, Jure Kaštelana 2, 23000 Zadar</item>
      <item>Božica Katalinić, OIB 70885575660, Koići 2, 23244 Starigrad</item>
      <item>Dragica Fatović, OIB 61821714784, Miroslava Krleže 9c, 23000 Zadar</item>
      <item>Gordana Terzić, OIB 74356143497, Ante Starčevića 23g, 23000 Zadar</item>
      <item>Vanja Štrbac, OIB 87996940103, Ulica Viii 4, 23000 Petrčane</item>
      <item>Neda Ninčević, OIB 79724386588, Gorica 157, 23222 Gorica</item>
      <item>Slavka Čačić, OIB 78279844047, Knezova Šubića Bribirskih 1, 23000 Zadar</item>
      <item>Nada Barjašić, OIB 00218144456, Ulica Dr. Franje Tuđmana 156, 23241 Poličnik</item>
      <item>Snježana Burčul, OIB 63694393581, Galovac 37, 23222 Galovac</item>
      <item>Jadranka Vranić, OIB 83680713571, Tuđmanova Ulica 11, 23241 Visočane</item>
      <item>Franka Jelenković, OIB 33840565295, Vlatka Mačeka 10, 23000 Zadar</item>
      <item>Grozdana Ivković, OIB 93263590633, Hrvatskog Državnog Sabora 202, 23223 Škabrnje</item>
      <item>Nevenka Butić, OIB 05635356569, Briševo 139, 23000 Briševo</item>
      <item>Pepica Ukalović, OIB 15250291855, Ulica Dr. Franje Tuđmana 19, 23241 Suhovare</item>
      <item>Danijela Munitić, OIB 46630389896, Antuna Branka Šimića 4, 21000 Split</item>
      <item>Blaženka Škara, OIB 19318104062, Hrvatskog Državnog Sabora 169, 23223 Škabrnje</item>
      <item>Senka Prtenjača, OIB 01062612035, Polača 321, 23210 Polača</item>
      <item>Dragica Zurak, OIB 16352574863, Ul. Kneza Domagoja 10, 23312 Pridraga</item>
      <item>Branka Bubnjar, OIB 43500269927, Ulica Prkoških Domoljuba 46, 23223 Prkos</item>
      <item>Gordana Divljak, OIB 82284201833, Nadin 122, 23223 Nadin</item>
      <item>Anka Dundović, OIB 58779218375, Put Murvice 5, 23000 Zadar</item>
      <item>Rajka Mitrović, OIB 64493147209, Gornje Raštane 19, 23210 Gornje Raštane</item>
      <item>Jadranka Peroš, OIB 02355694767, Put Draga Ii 9, 23232 Zaton</item>
      <item>Anka Dražić, OIB 80251465564, Debeljak 223, 23206 Debeljak</item>
      <item>Grozdana Vičinović, OIB 71295396803, Podvornica 40, 23206 Sukošan</item>
      <item>Zoran Ražov, OIB 98218565391, Put Ražova 64, 23223 Škabrnje</item>
      <item>Nataša Ražov, OIB 90124368124, Put Ražova 64, 23223 Škabrnje</item>
      <item>Luka Vicković, OIB 02519369477, Sv. Marije 7, 23223 Škabrnje</item>
      <item>Andrijana Parenta, OIB 50212169661, Islam 34, 23242 Islam Latinski</item>
      <item>Milenka Burčul, OIB 23802280408, Galovac 18, 23222 Galovac</item>
      <item>Suzana Vuković, OIB 57733056002, Put Karduma 1a, 23223 Škabrnje</item>
      <item>Boris Bračun, OIB 57210258579, Put Karduma 1a, 23223 Škabrnje</item>
      <item>Vojka Peša, OIB 19744851877, Pastirski Put 6, 23232 Zaton</item>
      <item>Nada Glogoški, OIB 67000509114, Krneza 49, 23248 Krneza</item>
      <item>Danka Vidov, OIB 53095072689, Skradinska 83, 23000 Zadar</item>
      <item>Veljko Smolić, OIB 11266276447, Hrvatskih Branitelja 30, 23206 Sukošan</item>
      <item>Mirela Pavlović, OIB 51163410481, Pastirski Put 5, 23232 Zaton</item>
      <item>Marijo Žepina, OIB 99230982099, Bana Josipa Jelačića 14, 23234 Vir</item>
      <item>Tanja Vanjak, OIB 83621234228, Ravna 4, 23206 Sukošan</item>
      <item>Marica Barjašić, OIB 59623113544, Ulica Zlatka Perića 21, 23241 Poličnik</item>
      <item>Božena Rogić, OIB 80573387035, Sv. Marije 8, 23223 Škabrnje</item>
      <item>Svetlana Knežević, OIB 59991192712, Vatroslava Lisinskog 14b, 23000 Zadar</item>
      <item>Vera Grubić, OIB 71051158040, Ante Starčevića 25a, 23000 Zadar</item>
      <item>Snježana Lonić, OIB 85250831951, Kukljica Ulica Vi 5, 23273 Kukljica</item>
      <item>Krstina Škara, OIB 68202107940, Gojka Šuška 73, 23223 Škabrnje</item>
      <item>Mirjana Stipčević, OIB 71395740283, Grgura Barskog Zadranina 43, 23000 Zadar</item>
      <item>Marija Grgurović, OIB 34794129407, Crno 133, 23000 Crno</item>
      <item>Branka Pilipović, OIB 85878639666, Medviđa 67, 23420 Medviđa</item>
      <item>Anđa Jurić, OIB 61977653678, Palih Rodoljuba 20, 23000 Zadar</item>
      <item>Zdenka Dražina, OIB 68598530075, Nikole Jurišića 59, 23000 Zadar</item>
      <item>Vesna Lubor, OIB </item>
    </derivirana_varijabla>
  </DomainObject.Predmet.StrankaListFormatedWithAdressOIB>
  <DomainObject.Predmet.StrankaListNazivFormated>
    <izvorni_sadrzaj>
      <item>Safija Hrnjica</item>
      <item>NEVENKA BARIĆ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zvorni_sadrzaj>
    <derivirana_varijabla naziv="DomainObject.Predmet.StrankaListNazivFormated_1">
      <item>Safija Hrnjica</item>
      <item>NEVENKA BARIĆ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derivirana_varijabla>
  </DomainObject.Predmet.StrankaListNazivFormated>
  <DomainObject.Predmet.StrankaListNazivFormatedOIB>
    <izvorni_sadrzaj>
      <item>Safija Hrnjica, OIB 16514369668</item>
      <item>NEVENKA BARIĆ, OIB 38080610746</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zvorni_sadrzaj>
    <derivirana_varijabla naziv="DomainObject.Predmet.StrankaListNazivFormatedOIB_1">
      <item>Safija Hrnjica, OIB 16514369668</item>
      <item>NEVENKA BARIĆ, OIB 38080610746</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derivirana_varijabla>
  </DomainObject.Predmet.StrankaListNazivFormatedOIB>
  <DomainObject.Predmet.ProtuStrankaListFormated>
    <izvorni_sadrzaj>
      <item>ADRIA dioničko društvo za ulov, preradu i promet ribom, te usluge putničke agencije zastupanog po punomoćniku Frane Grbić</item>
    </izvorni_sadrzaj>
    <derivirana_varijabla naziv="DomainObject.Predmet.ProtuStrankaListFormated_1">
      <item>ADRIA dioničko društvo za ulov, preradu i promet ribom, te usluge putničke agencije zastupanog po punomoćniku Frane Grbić</item>
    </derivirana_varijabla>
  </DomainObject.Predmet.ProtuStrankaListFormated>
  <DomainObject.Predmet.ProtuStrankaListFormatedOIB>
    <izvorni_sadrzaj>
      <item>ADRIA dioničko društvo za ulov, preradu i promet ribom, te usluge putničke agencije, OIB 87665769689 zastupanog po punomoćniku Frane Grbić</item>
    </izvorni_sadrzaj>
    <derivirana_varijabla naziv="DomainObject.Predmet.ProtuStrankaListFormatedOIB_1">
      <item>ADRIA dioničko društvo za ulov, preradu i promet ribom, te usluge putničke agencije, OIB 87665769689 zastupanog po punomoćniku Frane Grbić</item>
    </derivirana_varijabla>
  </DomainObject.Predmet.ProtuStrankaListFormatedOIB>
  <DomainObject.Predmet.ProtuStrankaListFormatedWithAdress>
    <izvorni_sadrzaj>
      <item>ADRIA dioničko društvo za ulov, preradu i promet ribom, te usluge putničke agencije, Gaženička Cesta 32, 23000 Zadar zastupanog po punomoćniku Frane Grbić</item>
    </izvorni_sadrzaj>
    <derivirana_varijabla naziv="DomainObject.Predmet.ProtuStrankaListFormatedWithAdress_1">
      <item>ADRIA dioničko društvo za ulov, preradu i promet ribom, te usluge putničke agencije, Gaženička Cesta 32, 23000 Zadar zastupanog po punomoćniku Frane Grbić</item>
    </derivirana_varijabla>
  </DomainObject.Predmet.ProtuStrankaListFormatedWithAdress>
  <DomainObject.Predmet.ProtuStrankaListFormatedWithAdressOIB>
    <izvorni_sadrzaj>
      <item>ADRIA dioničko društvo za ulov, preradu i promet ribom, te usluge putničke agencije, OIB 87665769689, Gaženička Cesta 32, 23000 Zadar zastupanog po punomoćniku Frane Grbić</item>
    </izvorni_sadrzaj>
    <derivirana_varijabla naziv="DomainObject.Predmet.ProtuStrankaListFormatedWithAdressOIB_1">
      <item>ADRIA dioničko društvo za ulov, preradu i promet ribom, te usluge putničke agencije, OIB 87665769689, Gaženička Cesta 32, 23000 Zadar zastupanog po punomoćniku Frane Grbić</item>
    </derivirana_varijabla>
  </DomainObject.Predmet.ProtuStrankaListFormatedWithAdressOIB>
  <DomainObject.Predmet.ProtuStrankaListNazivFormated>
    <izvorni_sadrzaj>
      <item>ADRIA dioničko društvo za ulov, preradu i promet ribom, te usluge putničke agencije</item>
    </izvorni_sadrzaj>
    <derivirana_varijabla naziv="DomainObject.Predmet.ProtuStrankaListNazivFormated_1">
      <item>ADRIA dioničko društvo za ulov, preradu i promet ribom, te usluge putničke agencije</item>
    </derivirana_varijabla>
  </DomainObject.Predmet.ProtuStrankaListNazivFormated>
  <DomainObject.Predmet.ProtuStrankaListNazivFormatedOIB>
    <izvorni_sadrzaj>
      <item>ADRIA dioničko društvo za ulov, preradu i promet ribom, te usluge putničke agencije, OIB 87665769689</item>
    </izvorni_sadrzaj>
    <derivirana_varijabla naziv="DomainObject.Predmet.ProtuStrankaListNazivFormatedOIB_1">
      <item>ADRIA dioničko društvo za ulov, preradu i promet ribom, te usluge putničke agencije, OIB 87665769689</item>
    </derivirana_varijabla>
  </DomainObject.Predmet.ProtuStrankaListNazivFormatedOIB>
  <DomainObject.Predmet.OstaliListFormated>
    <izvorni_sadrzaj>
      <item>IVICA BLAŽEVIĆ punomoćnik sudionika u postupku Safija Hrnjica; NEVENKA BARIĆ</item>
      <item>Frane Grbić punomoćnik sudionika u postupku ADRIA dioničko društvo za ulov, preradu i promet ribom, te usluge putničke agencije</item>
      <item>Dragan Bijelić</item>
    </izvorni_sadrzaj>
    <derivirana_varijabla naziv="DomainObject.Predmet.OstaliListFormated_1">
      <item>IVICA BLAŽEVIĆ punomoćnik sudionika u postupku Safija Hrnjica; NEVENKA BARIĆ</item>
      <item>Frane Grbić punomoćnik sudionika u postupku ADRIA dioničko društvo za ulov, preradu i promet ribom, te usluge putničke agencije</item>
      <item>Dragan Bijelić</item>
    </derivirana_varijabla>
  </DomainObject.Predmet.OstaliListFormated>
  <DomainObject.Predmet.OstaliListFormatedOIB>
    <izvorni_sadrzaj>
      <item>IVICA BLAŽEVIĆ punomoćnik sudionika u postupku Safija Hrnjica; NEVENKA BARIĆ</item>
      <item>Frane Grbić, OIB 18394307203 punomoćnik sudionika u postupku ADRIA dioničko društvo za ulov, preradu i promet ribom, te usluge putničke agencije</item>
      <item>Dragan Bijelić, OIB 53755649931</item>
    </izvorni_sadrzaj>
    <derivirana_varijabla naziv="DomainObject.Predmet.OstaliListFormatedOIB_1">
      <item>IVICA BLAŽEVIĆ punomoćnik sudionika u postupku Safija Hrnjica; NEVENKA BARIĆ</item>
      <item>Frane Grbić, OIB 18394307203 punomoćnik sudionika u postupku ADRIA dioničko društvo za ulov, preradu i promet ribom, te usluge putničke agencije</item>
      <item>Dragan Bijelić, OIB 53755649931</item>
    </derivirana_varijabla>
  </DomainObject.Predmet.OstaliListFormatedOIB>
  <DomainObject.Predmet.OstaliListFormatedWithAdress>
    <izvorni_sadrzaj>
      <item>IVICA BLAŽEVIĆ, Ljudevita Posavskog 5, 10000 Zagreb punomoćnik sudionika u postupku Safija Hrnjica; NEVENKA BARIĆ</item>
      <item>Frane Grbić, Domovinskog rata 3, 23000 Zadar punomoćnik sudionika u postupku ADRIA dioničko društvo za ulov, preradu i promet ribom, te usluge putničke agencije</item>
      <item>Dragan Bijelić, Put Kroz Meterize 25, 22000 Šibenik</item>
    </izvorni_sadrzaj>
    <derivirana_varijabla naziv="DomainObject.Predmet.OstaliListFormatedWithAdress_1">
      <item>IVICA BLAŽEVIĆ, Ljudevita Posavskog 5, 10000 Zagreb punomoćnik sudionika u postupku Safija Hrnjica; NEVENKA BARIĆ</item>
      <item>Frane Grbić, Domovinskog rata 3, 23000 Zadar punomoćnik sudionika u postupku ADRIA dioničko društvo za ulov, preradu i promet ribom, te usluge putničke agencije</item>
      <item>Dragan Bijelić, Put Kroz Meterize 25, 22000 Šibenik</item>
    </derivirana_varijabla>
  </DomainObject.Predmet.OstaliListFormatedWithAdress>
  <DomainObject.Predmet.OstaliListFormatedWithAdressOIB>
    <izvorni_sadrzaj>
      <item>IVICA BLAŽEVIĆ, Ljudevita Posavskog 5, 10000 Zagreb punomoćnik sudionika u postupku Safija Hrnjica; NEVENKA BARIĆ</item>
      <item>Frane Grbić, OIB 18394307203, Domovinskog rata 3, 23000 Zadar punomoćnik sudionika u postupku ADRIA dioničko društvo za ulov, preradu i promet ribom, te usluge putničke agencije</item>
      <item>Dragan Bijelić, OIB 53755649931, Put Kroz Meterize 25, 22000 Šibenik</item>
    </izvorni_sadrzaj>
    <derivirana_varijabla naziv="DomainObject.Predmet.OstaliListFormatedWithAdressOIB_1">
      <item>IVICA BLAŽEVIĆ, Ljudevita Posavskog 5, 10000 Zagreb punomoćnik sudionika u postupku Safija Hrnjica; NEVENKA BARIĆ</item>
      <item>Frane Grbić, OIB 18394307203, Domovinskog rata 3, 23000 Zadar punomoćnik sudionika u postupku ADRIA dioničko društvo za ulov, preradu i promet ribom, te usluge putničke agencije</item>
      <item>Dragan Bijelić, OIB 53755649931, Put Kroz Meterize 25, 22000 Šibenik</item>
    </derivirana_varijabla>
  </DomainObject.Predmet.OstaliListFormatedWithAdressOIB>
  <DomainObject.Predmet.OstaliListNazivFormated>
    <izvorni_sadrzaj>
      <item>IVICA BLAŽEVIĆ</item>
      <item>Frane Grbić</item>
      <item>Dragan Bijelić</item>
    </izvorni_sadrzaj>
    <derivirana_varijabla naziv="DomainObject.Predmet.OstaliListNazivFormated_1">
      <item>IVICA BLAŽEVIĆ</item>
      <item>Frane Grbić</item>
      <item>Dragan Bijelić</item>
    </derivirana_varijabla>
  </DomainObject.Predmet.OstaliListNazivFormated>
  <DomainObject.Predmet.OstaliListNazivFormatedOIB>
    <izvorni_sadrzaj>
      <item>IVICA BLAŽEVIĆ</item>
      <item>Frane Grbić, OIB 18394307203</item>
      <item>Dragan Bijelić, OIB 53755649931</item>
    </izvorni_sadrzaj>
    <derivirana_varijabla naziv="DomainObject.Predmet.OstaliListNazivFormatedOIB_1">
      <item>IVICA BLAŽEVIĆ</item>
      <item>Frane Grbić, OIB 18394307203</item>
      <item>Dragan Bijelić, OIB 53755649931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2016.</izvorni_sadrzaj>
    <derivirana_varijabla naziv="DomainObject.Datum_1">24. svibnja 2016.</derivirana_varijabla>
  </DomainObject.Datum>
  <DomainObject.PoslovniBrojDokumenta>
    <izvorni_sadrzaj/>
    <derivirana_varijabla naziv="DomainObject.PoslovniBrojDokumenta_1"/>
  </DomainObject.PoslovniBrojDokumenta>
  <DomainObject.Predmet.StrankaIDrugi>
    <izvorni_sadrzaj>Safija Hrnjica i dr.</izvorni_sadrzaj>
    <derivirana_varijabla naziv="DomainObject.Predmet.StrankaIDrugi_1">Safija Hrnjica i dr.</derivirana_varijabla>
  </DomainObject.Predmet.StrankaIDrugi>
  <DomainObject.Predmet.ProtustrankaIDrugi>
    <izvorni_sadrzaj>ADRIA dioničko društvo za ulov, preradu i promet ribom, te usluge putničke agencije</izvorni_sadrzaj>
    <derivirana_varijabla naziv="DomainObject.Predmet.ProtustrankaIDrugi_1">ADRIA dioničko društvo za ulov, preradu i promet ribom, te usluge putničke agencije</derivirana_varijabla>
  </DomainObject.Predmet.ProtustrankaIDrugi>
  <DomainObject.Predmet.StrankaIDrugiAdressOIB>
    <izvorni_sadrzaj>Safija Hrnjica, OIB 16514369668, Poličnik 7, 23241 Poličnik i dr.</izvorni_sadrzaj>
    <derivirana_varijabla naziv="DomainObject.Predmet.StrankaIDrugiAdressOIB_1">Safija Hrnjica, OIB 16514369668, Poličnik 7, 23241 Poličnik i dr.</derivirana_varijabla>
  </DomainObject.Predmet.StrankaIDrugiAdressOIB>
  <DomainObject.Predmet.ProtustrankaIDrugiAdressOIB>
    <izvorni_sadrzaj>ADRIA dioničko društvo za ulov, preradu i promet ribom, te usluge putničke agencije, OIB 87665769689, Gaženička Cesta 32, 23000 Zadar</izvorni_sadrzaj>
    <derivirana_varijabla naziv="DomainObject.Predmet.ProtustrankaIDrugiAdressOIB_1">ADRIA dioničko društvo za ulov, preradu i promet ribom, te usluge putničke agencije, OIB 87665769689, Gaženička Cesta 32,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Safija Hrnjica</item>
      <item>NEVENKA BARIĆ</item>
      <item>ADRIA dioničko društvo za ulov, preradu i promet ribom, te usluge putničke agencije</item>
      <item>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Frane Grbić</item>
      <item>Dragan Bijelić</item>
    </izvorni_sadrzaj>
    <derivirana_varijabla naziv="DomainObject.Predmet.SudioniciListNaziv_1">
      <item>Safija Hrnjica</item>
      <item>NEVENKA BARIĆ</item>
      <item>ADRIA dioničko društvo za ulov, preradu i promet ribom, te usluge putničke agencije</item>
      <item>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Frane Grbić</item>
      <item>Dragan Bijelić</item>
    </derivirana_varijabla>
  </DomainObject.Predmet.SudioniciListNaziv>
  <DomainObject.Predmet.SudioniciListAdressOIB>
    <izvorni_sadrzaj>
      <item>Safija Hrnjica, OIB 16514369668, Poličnik 7,23241 Poličnik</item>
      <item>NEVENKA BARIĆ, OIB 38080610746</item>
      <item>ADRIA dioničko društvo za ulov, preradu i promet ribom, te usluge putničke agencije, OIB 87665769689, Gaženička Cesta 32,23000 Zadar</item>
      <item>IVICA BLAŽEVIĆ, Ljudevita Posavskog 5,10000 Zagreb</item>
      <item>Ante Alvir, OIB 40381493874, Sv. Vinka Paulskog 12,23000 Zadar</item>
      <item>Ljubica Perica, OIB 67047264679, Ćirilometodska 4,23000 Zadar</item>
      <item>Biserka Buljat, OIB 62772570749</item>
      <item>Martina Nimčević, OIB 95093526918</item>
      <item>Ivka Marković, OIB 43671128195</item>
      <item>Stoja Matijević, OIB 01836719432, Ulica Hrvatskih Branitelja 60,23000 Murvica</item>
      <item>Radojka Kevrić, OIB 71351051090, Ulica Ante Starčevića 12,23241 Visočane</item>
      <item>Slavica Tadić, OIB 64777352289, Ante Starčevića 16,23000 Zadar</item>
      <item>Marija Vujaklija, OIB 91410623440, Put Rogovina 6,23235 Vrsi</item>
      <item>Marica Abramović, OIB 03252871360, Gornje Biljane 311,23420 Gornje Biljane</item>
      <item>Zdenka Mikulić, OIB 40191222694, Ulica Milke Trnine 12,23000 Zadar</item>
      <item>Zvjezdana Karlić, OIB 70585078991, Pazinska 11,23000 Zadar</item>
      <item>Neda Zrilić, OIB 90906324186, Bruška 68,23420 Bruška</item>
      <item>Ljiljana Žorić, OIB 78819743256, Slunjska 44,23000 Zadar</item>
      <item>Zvjezdana Utković, OIB 48408142576, Put Poljica 17,23235 Vrsi</item>
      <item>Vilma Šatalić, OIB 43102813821, Jamine 41,23205 Bibinje</item>
      <item>Senka Vrsaljko, OIB 34578675436, Nadin 38,23223 Nadin</item>
      <item>Svetislav Arbanas, OIB 30450740678, Ploče 16,23000 Zadar</item>
      <item>Jasna Zubčić, OIB 31565756948, Islam 4,23242 Islam Latinski</item>
      <item>Anamaria Mičić, OIB </item>
      <item>Nada Colić, OIB 54689037314, Tičevo 4,23210 Gornje Raštane</item>
      <item>Anka Jerak, OIB 92456927461, Debeljak 86a,23206 Debeljak</item>
      <item>Anka Jerak, OIB 92456927461, Debeljak 86a,23206 Debeljak</item>
      <item>Dragica Prtenjača, OIB 19410869143, Polača 267,23210 Polača</item>
      <item>Branka Pupovac, OIB 30912109104, Eugena Kvaternika 15,23000 Zadar</item>
      <item>Nataša Šestan, OIB 72880417048, Zemunik Donji 69a,23222 Zemunik Donji</item>
      <item>Jasenka Karaban, OIB 37363253278, Ulica Bl. Alojzija Stepinca 6,23205 Bibinje</item>
      <item>Sandra Perinović, OIB 14173754232, Dubrovačka 32,23000 Zadar</item>
      <item>Mirjana Ražov, OIB 89185813884, Gojka Šuška 10,23223 Škabrnje</item>
      <item>Ljubica Franić, OIB 85007157238, Franićev Prilaz 10,23206 Sukošan</item>
      <item>Vedranka Pavić, OIB 03873152543, Dr. Franje Tuđmana 181,23206 Sukošan</item>
      <item>Jovanka Viduka, OIB 81890885561, Gornji Zemunik Ulica V 90,23222 Zemunik Gornji</item>
      <item>Kosa Grubić, OIB 25142035187, Marije Jurić Zagorke 10,23000 Zadar</item>
      <item>Marica Ražov, OIB 83957558046, Hrvatskog Državnog Sabora 39,23223 Škabrnje</item>
      <item>Neda Ninčević, OIB 81132966178, Obala Kneza Branimira 14,23000 Zadar</item>
      <item>Sanja Gulan, OIB 47663472211, Zore Dalmatinske 2,23000 Zadar</item>
      <item>Patricija Jelenković, OIB 97015117788, Jure Kaštelana 2,23000 Zadar</item>
      <item>Božica Katalinić, OIB 70885575660, Koići 2,23244 Starigrad</item>
      <item>Dragica Fatović, OIB 61821714784, Miroslava Krleže 9c,23000 Zadar</item>
      <item>Gordana Terzić, OIB 74356143497, Ante Starčevića 23g,23000 Zadar</item>
      <item>Vanja Štrbac, OIB 87996940103, Ulica Viii 4,23000 Petrčane</item>
      <item>Neda Ninčević, OIB 79724386588, Gorica 157,23222 Gorica</item>
      <item>Slavka Čačić, OIB 78279844047, Knezova Šubića Bribirskih 1,23000 Zadar</item>
      <item>Nada Barjašić, OIB 00218144456, Ulica Dr. Franje Tuđmana 156,23241 Poličnik</item>
      <item>Snježana Burčul, OIB 63694393581, Galovac 37,23222 Galovac</item>
      <item>Jadranka Vranić, OIB 83680713571, Tuđmanova Ulica 11,23241 Visočane</item>
      <item>Franka Jelenković, OIB 33840565295, Vlatka Mačeka 10,23000 Zadar</item>
      <item>Grozdana Ivković, OIB 93263590633, Hrvatskog Državnog Sabora 202,23223 Škabrnje</item>
      <item>Nevenka Butić, OIB 05635356569, Briševo 139,23000 Briševo</item>
      <item>Pepica Ukalović, OIB 15250291855, Ulica Dr. Franje Tuđmana 19,23241 Suhovare</item>
      <item>Danijela Munitić, OIB 46630389896, Antuna Branka Šimića 4,21000 Split</item>
      <item>Blaženka Škara, OIB 19318104062, Hrvatskog Državnog Sabora 169,23223 Škabrnje</item>
      <item>Senka Prtenjača, OIB 01062612035, Polača 321,23210 Polača</item>
      <item>Dragica Zurak, OIB 16352574863, Ul. Kneza Domagoja 10,23312 Pridraga</item>
      <item>Branka Bubnjar, OIB 43500269927, Ulica Prkoških Domoljuba 46,23223 Prkos</item>
      <item>Gordana Divljak, OIB 82284201833, Nadin 122,23223 Nadin</item>
      <item>Anka Dundović, OIB 58779218375, Put Murvice 5,23000 Zadar</item>
      <item>Rajka Mitrović, OIB 64493147209, Gornje Raštane 19,23210 Gornje Raštane</item>
      <item>Jadranka Peroš, OIB 02355694767, Put Draga Ii 9,23232 Zaton</item>
      <item>Anka Dražić, OIB 80251465564, Debeljak 223,23206 Debeljak</item>
      <item>Grozdana Vičinović, OIB 71295396803, Podvornica 40,23206 Sukošan</item>
      <item>Zoran Ražov, OIB 98218565391, Put Ražova 64,23223 Škabrnje</item>
      <item>Nataša Ražov, OIB 90124368124, Put Ražova 64,23223 Škabrnje</item>
      <item>Luka Vicković, OIB 02519369477, Sv. Marije 7,23223 Škabrnje</item>
      <item>Andrijana Parenta, OIB 50212169661, Islam 34,23242 Islam Latinski</item>
      <item>Milenka Burčul, OIB 23802280408, Galovac 18,23222 Galovac</item>
      <item>Suzana Vuković, OIB 57733056002, Put Karduma 1a,23223 Škabrnje</item>
      <item>Boris Bračun, OIB 57210258579, Put Karduma 1a,23223 Škabrnje</item>
      <item>Vojka Peša, OIB 19744851877, Pastirski Put 6,23232 Zaton</item>
      <item>Nada Glogoški, OIB 67000509114, Krneza 49,23248 Krneza</item>
      <item>Danka Vidov, OIB 53095072689, Skradinska 83,23000 Zadar</item>
      <item>Veljko Smolić, OIB 11266276447, Hrvatskih Branitelja 30,23206 Sukošan</item>
      <item>Mirela Pavlović, OIB 51163410481, Pastirski Put 5,23232 Zaton</item>
      <item>Marijo Žepina, OIB 99230982099, Bana Josipa Jelačića 14,23234 Vir</item>
      <item>Tanja Vanjak, OIB 83621234228, Ravna 4,23206 Sukošan</item>
      <item>Marica Barjašić, OIB 59623113544, Ulica Zlatka Perića 21,23241 Poličnik</item>
      <item>Božena Rogić, OIB 80573387035, Sv. Marije 8,23223 Škabrnje</item>
      <item>Svetlana Knežević, OIB 59991192712, Vatroslava Lisinskog 14b,23000 Zadar</item>
      <item>Vera Grubić, OIB 71051158040, Ante Starčevića 25a,23000 Zadar</item>
      <item>Snježana Lonić, OIB 85250831951, Kukljica Ulica Vi 5,23273 Kukljica</item>
      <item>Krstina Škara, OIB 68202107940, Gojka Šuška 73,23223 Škabrnje</item>
      <item>Mirjana Stipčević, OIB 71395740283, Grgura Barskog Zadranina 43,23000 Zadar</item>
      <item>Marija Grgurović, OIB 34794129407, Crno 133,23000 Crno</item>
      <item>Branka Pilipović, OIB 85878639666, Medviđa 67,23420 Medviđa</item>
      <item>Anđa Jurić, OIB 61977653678, Palih Rodoljuba 20,23000 Zadar</item>
      <item>Zdenka Dražina, OIB 68598530075, Nikole Jurišića 59,23000 Zadar</item>
      <item>Vesna Lubor, OIB </item>
      <item>Frane Grbić, OIB 18394307203, Domovinskog rata 3,23000 Zadar</item>
      <item>Dragan Bijelić, OIB 53755649931, Put Kroz Meterize 25,22000 Šibenik</item>
    </izvorni_sadrzaj>
    <derivirana_varijabla naziv="DomainObject.Predmet.SudioniciListAdressOIB_1">
      <item>Safija Hrnjica, OIB 16514369668, Poličnik 7,23241 Poličnik</item>
      <item>NEVENKA BARIĆ, OIB 38080610746</item>
      <item>ADRIA dioničko društvo za ulov, preradu i promet ribom, te usluge putničke agencije, OIB 87665769689, Gaženička Cesta 32,23000 Zadar</item>
      <item>IVICA BLAŽEVIĆ, Ljudevita Posavskog 5,10000 Zagreb</item>
      <item>Ante Alvir, OIB 40381493874, Sv. Vinka Paulskog 12,23000 Zadar</item>
      <item>Ljubica Perica, OIB 67047264679, Ćirilometodska 4,23000 Zadar</item>
      <item>Biserka Buljat, OIB 62772570749</item>
      <item>Martina Nimčević, OIB 95093526918</item>
      <item>Ivka Marković, OIB 43671128195</item>
      <item>Stoja Matijević, OIB 01836719432, Ulica Hrvatskih Branitelja 60,23000 Murvica</item>
      <item>Radojka Kevrić, OIB 71351051090, Ulica Ante Starčevića 12,23241 Visočane</item>
      <item>Slavica Tadić, OIB 64777352289, Ante Starčevića 16,23000 Zadar</item>
      <item>Marija Vujaklija, OIB 91410623440, Put Rogovina 6,23235 Vrsi</item>
      <item>Marica Abramović, OIB 03252871360, Gornje Biljane 311,23420 Gornje Biljane</item>
      <item>Zdenka Mikulić, OIB 40191222694, Ulica Milke Trnine 12,23000 Zadar</item>
      <item>Zvjezdana Karlić, OIB 70585078991, Pazinska 11,23000 Zadar</item>
      <item>Neda Zrilić, OIB 90906324186, Bruška 68,23420 Bruška</item>
      <item>Ljiljana Žorić, OIB 78819743256, Slunjska 44,23000 Zadar</item>
      <item>Zvjezdana Utković, OIB 48408142576, Put Poljica 17,23235 Vrsi</item>
      <item>Vilma Šatalić, OIB 43102813821, Jamine 41,23205 Bibinje</item>
      <item>Senka Vrsaljko, OIB 34578675436, Nadin 38,23223 Nadin</item>
      <item>Svetislav Arbanas, OIB 30450740678, Ploče 16,23000 Zadar</item>
      <item>Jasna Zubčić, OIB 31565756948, Islam 4,23242 Islam Latinski</item>
      <item>Anamaria Mičić, OIB </item>
      <item>Nada Colić, OIB 54689037314, Tičevo 4,23210 Gornje Raštane</item>
      <item>Anka Jerak, OIB 92456927461, Debeljak 86a,23206 Debeljak</item>
      <item>Anka Jerak, OIB 92456927461, Debeljak 86a,23206 Debeljak</item>
      <item>Dragica Prtenjača, OIB 19410869143, Polača 267,23210 Polača</item>
      <item>Branka Pupovac, OIB 30912109104, Eugena Kvaternika 15,23000 Zadar</item>
      <item>Nataša Šestan, OIB 72880417048, Zemunik Donji 69a,23222 Zemunik Donji</item>
      <item>Jasenka Karaban, OIB 37363253278, Ulica Bl. Alojzija Stepinca 6,23205 Bibinje</item>
      <item>Sandra Perinović, OIB 14173754232, Dubrovačka 32,23000 Zadar</item>
      <item>Mirjana Ražov, OIB 89185813884, Gojka Šuška 10,23223 Škabrnje</item>
      <item>Ljubica Franić, OIB 85007157238, Franićev Prilaz 10,23206 Sukošan</item>
      <item>Vedranka Pavić, OIB 03873152543, Dr. Franje Tuđmana 181,23206 Sukošan</item>
      <item>Jovanka Viduka, OIB 81890885561, Gornji Zemunik Ulica V 90,23222 Zemunik Gornji</item>
      <item>Kosa Grubić, OIB 25142035187, Marije Jurić Zagorke 10,23000 Zadar</item>
      <item>Marica Ražov, OIB 83957558046, Hrvatskog Državnog Sabora 39,23223 Škabrnje</item>
      <item>Neda Ninčević, OIB 81132966178, Obala Kneza Branimira 14,23000 Zadar</item>
      <item>Sanja Gulan, OIB 47663472211, Zore Dalmatinske 2,23000 Zadar</item>
      <item>Patricija Jelenković, OIB 97015117788, Jure Kaštelana 2,23000 Zadar</item>
      <item>Božica Katalinić, OIB 70885575660, Koići 2,23244 Starigrad</item>
      <item>Dragica Fatović, OIB 61821714784, Miroslava Krleže 9c,23000 Zadar</item>
      <item>Gordana Terzić, OIB 74356143497, Ante Starčevića 23g,23000 Zadar</item>
      <item>Vanja Štrbac, OIB 87996940103, Ulica Viii 4,23000 Petrčane</item>
      <item>Neda Ninčević, OIB 79724386588, Gorica 157,23222 Gorica</item>
      <item>Slavka Čačić, OIB 78279844047, Knezova Šubića Bribirskih 1,23000 Zadar</item>
      <item>Nada Barjašić, OIB 00218144456, Ulica Dr. Franje Tuđmana 156,23241 Poličnik</item>
      <item>Snježana Burčul, OIB 63694393581, Galovac 37,23222 Galovac</item>
      <item>Jadranka Vranić, OIB 83680713571, Tuđmanova Ulica 11,23241 Visočane</item>
      <item>Franka Jelenković, OIB 33840565295, Vlatka Mačeka 10,23000 Zadar</item>
      <item>Grozdana Ivković, OIB 93263590633, Hrvatskog Državnog Sabora 202,23223 Škabrnje</item>
      <item>Nevenka Butić, OIB 05635356569, Briševo 139,23000 Briševo</item>
      <item>Pepica Ukalović, OIB 15250291855, Ulica Dr. Franje Tuđmana 19,23241 Suhovare</item>
      <item>Danijela Munitić, OIB 46630389896, Antuna Branka Šimića 4,21000 Split</item>
      <item>Blaženka Škara, OIB 19318104062, Hrvatskog Državnog Sabora 169,23223 Škabrnje</item>
      <item>Senka Prtenjača, OIB 01062612035, Polača 321,23210 Polača</item>
      <item>Dragica Zurak, OIB 16352574863, Ul. Kneza Domagoja 10,23312 Pridraga</item>
      <item>Branka Bubnjar, OIB 43500269927, Ulica Prkoških Domoljuba 46,23223 Prkos</item>
      <item>Gordana Divljak, OIB 82284201833, Nadin 122,23223 Nadin</item>
      <item>Anka Dundović, OIB 58779218375, Put Murvice 5,23000 Zadar</item>
      <item>Rajka Mitrović, OIB 64493147209, Gornje Raštane 19,23210 Gornje Raštane</item>
      <item>Jadranka Peroš, OIB 02355694767, Put Draga Ii 9,23232 Zaton</item>
      <item>Anka Dražić, OIB 80251465564, Debeljak 223,23206 Debeljak</item>
      <item>Grozdana Vičinović, OIB 71295396803, Podvornica 40,23206 Sukošan</item>
      <item>Zoran Ražov, OIB 98218565391, Put Ražova 64,23223 Škabrnje</item>
      <item>Nataša Ražov, OIB 90124368124, Put Ražova 64,23223 Škabrnje</item>
      <item>Luka Vicković, OIB 02519369477, Sv. Marije 7,23223 Škabrnje</item>
      <item>Andrijana Parenta, OIB 50212169661, Islam 34,23242 Islam Latinski</item>
      <item>Milenka Burčul, OIB 23802280408, Galovac 18,23222 Galovac</item>
      <item>Suzana Vuković, OIB 57733056002, Put Karduma 1a,23223 Škabrnje</item>
      <item>Boris Bračun, OIB 57210258579, Put Karduma 1a,23223 Škabrnje</item>
      <item>Vojka Peša, OIB 19744851877, Pastirski Put 6,23232 Zaton</item>
      <item>Nada Glogoški, OIB 67000509114, Krneza 49,23248 Krneza</item>
      <item>Danka Vidov, OIB 53095072689, Skradinska 83,23000 Zadar</item>
      <item>Veljko Smolić, OIB 11266276447, Hrvatskih Branitelja 30,23206 Sukošan</item>
      <item>Mirela Pavlović, OIB 51163410481, Pastirski Put 5,23232 Zaton</item>
      <item>Marijo Žepina, OIB 99230982099, Bana Josipa Jelačića 14,23234 Vir</item>
      <item>Tanja Vanjak, OIB 83621234228, Ravna 4,23206 Sukošan</item>
      <item>Marica Barjašić, OIB 59623113544, Ulica Zlatka Perića 21,23241 Poličnik</item>
      <item>Božena Rogić, OIB 80573387035, Sv. Marije 8,23223 Škabrnje</item>
      <item>Svetlana Knežević, OIB 59991192712, Vatroslava Lisinskog 14b,23000 Zadar</item>
      <item>Vera Grubić, OIB 71051158040, Ante Starčevića 25a,23000 Zadar</item>
      <item>Snježana Lonić, OIB 85250831951, Kukljica Ulica Vi 5,23273 Kukljica</item>
      <item>Krstina Škara, OIB 68202107940, Gojka Šuška 73,23223 Škabrnje</item>
      <item>Mirjana Stipčević, OIB 71395740283, Grgura Barskog Zadranina 43,23000 Zadar</item>
      <item>Marija Grgurović, OIB 34794129407, Crno 133,23000 Crno</item>
      <item>Branka Pilipović, OIB 85878639666, Medviđa 67,23420 Medviđa</item>
      <item>Anđa Jurić, OIB 61977653678, Palih Rodoljuba 20,23000 Zadar</item>
      <item>Zdenka Dražina, OIB 68598530075, Nikole Jurišića 59,23000 Zadar</item>
      <item>Vesna Lubor, OIB </item>
      <item>Frane Grbić, OIB 18394307203, Domovinskog rata 3,23000 Zadar</item>
      <item>Dragan Bijelić, OIB 53755649931, Put Kroz Meterize 25,22000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16514369668</item>
      <item>, OIB 38080610746</item>
      <item>, OIB 87665769689</item>
      <item>, OIB null</item>
      <item>, OIB 40381493874</item>
      <item>, OIB 67047264679</item>
      <item>, OIB 62772570749</item>
      <item>, OIB 95093526918</item>
      <item>, OIB 43671128195</item>
      <item>, OIB 01836719432</item>
      <item>, OIB 71351051090</item>
      <item>, OIB 64777352289</item>
      <item>, OIB 91410623440</item>
      <item>, OIB 03252871360</item>
      <item>, OIB 40191222694</item>
      <item>, OIB 70585078991</item>
      <item>, OIB 90906324186</item>
      <item>, OIB 78819743256</item>
      <item>, OIB 48408142576</item>
      <item>, OIB 43102813821</item>
      <item>, OIB 34578675436</item>
      <item>, OIB 30450740678</item>
      <item>, OIB 31565756948</item>
      <item>, OIB </item>
      <item>, OIB 54689037314</item>
      <item>, OIB 92456927461</item>
      <item>, OIB 92456927461</item>
      <item>, OIB 19410869143</item>
      <item>, OIB 30912109104</item>
      <item>, OIB 72880417048</item>
      <item>, OIB 37363253278</item>
      <item>, OIB 14173754232</item>
      <item>, OIB 89185813884</item>
      <item>, OIB 85007157238</item>
      <item>, OIB 03873152543</item>
      <item>, OIB 81890885561</item>
      <item>, OIB 25142035187</item>
      <item>, OIB 83957558046</item>
      <item>, OIB 81132966178</item>
      <item>, OIB 47663472211</item>
      <item>, OIB 97015117788</item>
      <item>, OIB 70885575660</item>
      <item>, OIB 61821714784</item>
      <item>, OIB 74356143497</item>
      <item>, OIB 87996940103</item>
      <item>, OIB 79724386588</item>
      <item>, OIB 78279844047</item>
      <item>, OIB 00218144456</item>
      <item>, OIB 63694393581</item>
      <item>, OIB 83680713571</item>
      <item>, OIB 33840565295</item>
      <item>, OIB 93263590633</item>
      <item>, OIB 05635356569</item>
      <item>, OIB 15250291855</item>
      <item>, OIB 46630389896</item>
      <item>, OIB 19318104062</item>
      <item>, OIB 01062612035</item>
      <item>, OIB 16352574863</item>
      <item>, OIB 43500269927</item>
      <item>, OIB 82284201833</item>
      <item>, OIB 58779218375</item>
      <item>, OIB 64493147209</item>
      <item>, OIB 02355694767</item>
      <item>, OIB 80251465564</item>
      <item>, OIB 71295396803</item>
      <item>, OIB 98218565391</item>
      <item>, OIB 90124368124</item>
      <item>, OIB 02519369477</item>
      <item>, OIB 50212169661</item>
      <item>, OIB 23802280408</item>
      <item>, OIB 57733056002</item>
      <item>, OIB 57210258579</item>
      <item>, OIB 19744851877</item>
      <item>, OIB 67000509114</item>
      <item>, OIB 53095072689</item>
      <item>, OIB 11266276447</item>
      <item>, OIB 51163410481</item>
      <item>, OIB 99230982099</item>
      <item>, OIB 83621234228</item>
      <item>, OIB 59623113544</item>
      <item>, OIB 80573387035</item>
      <item>, OIB 59991192712</item>
      <item>, OIB 71051158040</item>
      <item>, OIB 85250831951</item>
      <item>, OIB 68202107940</item>
      <item>, OIB 71395740283</item>
      <item>, OIB 34794129407</item>
      <item>, OIB 85878639666</item>
      <item>, OIB 61977653678</item>
      <item>, OIB 68598530075</item>
      <item>, OIB </item>
      <item>, OIB 18394307203</item>
      <item>, OIB 53755649931</item>
    </izvorni_sadrzaj>
    <derivirana_varijabla naziv="DomainObject.Predmet.SudioniciListNazivOIB_1">
      <item>, OIB 16514369668</item>
      <item>, OIB 38080610746</item>
      <item>, OIB 87665769689</item>
      <item>, OIB null</item>
      <item>, OIB 40381493874</item>
      <item>, OIB 67047264679</item>
      <item>, OIB 62772570749</item>
      <item>, OIB 95093526918</item>
      <item>, OIB 43671128195</item>
      <item>, OIB 01836719432</item>
      <item>, OIB 71351051090</item>
      <item>, OIB 64777352289</item>
      <item>, OIB 91410623440</item>
      <item>, OIB 03252871360</item>
      <item>, OIB 40191222694</item>
      <item>, OIB 70585078991</item>
      <item>, OIB 90906324186</item>
      <item>, OIB 78819743256</item>
      <item>, OIB 48408142576</item>
      <item>, OIB 43102813821</item>
      <item>, OIB 34578675436</item>
      <item>, OIB 30450740678</item>
      <item>, OIB 31565756948</item>
      <item>, OIB </item>
      <item>, OIB 54689037314</item>
      <item>, OIB 92456927461</item>
      <item>, OIB 92456927461</item>
      <item>, OIB 19410869143</item>
      <item>, OIB 30912109104</item>
      <item>, OIB 72880417048</item>
      <item>, OIB 37363253278</item>
      <item>, OIB 14173754232</item>
      <item>, OIB 89185813884</item>
      <item>, OIB 85007157238</item>
      <item>, OIB 03873152543</item>
      <item>, OIB 81890885561</item>
      <item>, OIB 25142035187</item>
      <item>, OIB 83957558046</item>
      <item>, OIB 81132966178</item>
      <item>, OIB 47663472211</item>
      <item>, OIB 97015117788</item>
      <item>, OIB 70885575660</item>
      <item>, OIB 61821714784</item>
      <item>, OIB 74356143497</item>
      <item>, OIB 87996940103</item>
      <item>, OIB 79724386588</item>
      <item>, OIB 78279844047</item>
      <item>, OIB 00218144456</item>
      <item>, OIB 63694393581</item>
      <item>, OIB 83680713571</item>
      <item>, OIB 33840565295</item>
      <item>, OIB 93263590633</item>
      <item>, OIB 05635356569</item>
      <item>, OIB 15250291855</item>
      <item>, OIB 46630389896</item>
      <item>, OIB 19318104062</item>
      <item>, OIB 01062612035</item>
      <item>, OIB 16352574863</item>
      <item>, OIB 43500269927</item>
      <item>, OIB 82284201833</item>
      <item>, OIB 58779218375</item>
      <item>, OIB 64493147209</item>
      <item>, OIB 02355694767</item>
      <item>, OIB 80251465564</item>
      <item>, OIB 71295396803</item>
      <item>, OIB 98218565391</item>
      <item>, OIB 90124368124</item>
      <item>, OIB 02519369477</item>
      <item>, OIB 50212169661</item>
      <item>, OIB 23802280408</item>
      <item>, OIB 57733056002</item>
      <item>, OIB 57210258579</item>
      <item>, OIB 19744851877</item>
      <item>, OIB 67000509114</item>
      <item>, OIB 53095072689</item>
      <item>, OIB 11266276447</item>
      <item>, OIB 51163410481</item>
      <item>, OIB 99230982099</item>
      <item>, OIB 83621234228</item>
      <item>, OIB 59623113544</item>
      <item>, OIB 80573387035</item>
      <item>, OIB 59991192712</item>
      <item>, OIB 71051158040</item>
      <item>, OIB 85250831951</item>
      <item>, OIB 68202107940</item>
      <item>, OIB 71395740283</item>
      <item>, OIB 34794129407</item>
      <item>, OIB 85878639666</item>
      <item>, OIB 61977653678</item>
      <item>, OIB 68598530075</item>
      <item>, OIB </item>
      <item>, OIB 18394307203</item>
      <item>, OIB 53755649931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Bijelić, OIB 53755649931, Triglavska 2a Šibenik</item>
    </izvorni_sadrzaj>
    <derivirana_varijabla naziv="DomainObject.Predmet.StecajniUpraviteljiListAddressOIB_1">
      <item>Dragan Bijelić, OIB 53755649931, Triglavska 2a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463</properties:Words>
  <properties:Characters>2371</properties:Characters>
  <properties:Lines>87</properties:Lines>
  <properties:Paragraphs>40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2016-05-24T11:23:00Z</dcterms:created>
  <dc:creator>Marina Gulin</dc:creator>
  <cp:lastModifiedBy>Marina Gulin</cp:lastModifiedBy>
  <cp:lastPrinted>2016-05-24T11:38:00Z</cp:lastPrinted>
  <dcterms:modified xmlns:xsi="http://www.w3.org/2001/XMLSchema-instance" xsi:type="dcterms:W3CDTF">2016-05-24T12:58:00Z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