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2f147" w14:paraId="e12f147" w:rsidRDefault="00DF14A8" w:rsidP="008C5F4C" w:rsidR="00DF14A8" w:rsidRPr="00A336AC">
      <w:pPr>
        <w:jc w:val="both"/>
        <w15:collapsed w:val="false"/>
      </w:pPr>
      <w:bookmarkStart w:name="_GoBack" w:id="0"/>
      <w:bookmarkEnd w:id="0"/>
      <w:r w:rsidRPr="00A336AC">
        <w:t xml:space="preserve">                 </w:t>
      </w:r>
      <w:r w:rsidR="00D6047F">
        <w:rPr>
          <w:noProof/>
        </w:rPr>
        <w:drawing>
          <wp:inline distR="0" distL="0" distB="0" distT="0">
            <wp:extent cy="721204" cx="632460"/>
            <wp:effectExtent b="3175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8591" cx="630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36AC">
        <w:t xml:space="preserve">                                                         </w:t>
      </w:r>
    </w:p>
    <w:p w:rsidRDefault="00DF14A8" w:rsidP="00DF14A8" w:rsidR="00DF14A8" w:rsidRPr="00A336AC">
      <w:r w:rsidRPr="00A336AC">
        <w:t xml:space="preserve"> </w:t>
      </w:r>
      <w:r w:rsidR="000E73CF">
        <w:t xml:space="preserve">  </w:t>
      </w:r>
      <w:r w:rsidRPr="00A336AC">
        <w:t>REPUBLIKA HRVATSKA</w:t>
      </w:r>
    </w:p>
    <w:p w:rsidRDefault="00DF14A8" w:rsidP="00DF14A8" w:rsidR="00DF14A8" w:rsidRPr="00A336AC">
      <w:r w:rsidRPr="00A336AC">
        <w:t xml:space="preserve"> TRGOVAČKI SUD U PAZINU</w:t>
      </w:r>
    </w:p>
    <w:p w:rsidRDefault="00DF14A8" w:rsidP="00DF14A8" w:rsidR="00DF14A8" w:rsidRPr="00A336AC">
      <w:r w:rsidRPr="00A336AC">
        <w:t xml:space="preserve"> </w:t>
      </w:r>
      <w:r w:rsidR="000E73CF">
        <w:tab/>
      </w:r>
      <w:r w:rsidRPr="00A336AC">
        <w:t>Pazin, Dršćevka 1</w:t>
      </w:r>
    </w:p>
    <w:p w:rsidRDefault="00DF14A8" w:rsidP="00DF14A8" w:rsidR="00DF14A8">
      <w:pPr>
        <w:jc w:val="center"/>
      </w:pPr>
    </w:p>
    <w:p w:rsidRDefault="00C9473C" w:rsidP="00DF14A8" w:rsidR="00C9473C" w:rsidRPr="00A336AC">
      <w:pPr>
        <w:jc w:val="center"/>
      </w:pPr>
    </w:p>
    <w:p w:rsidRDefault="00BB7C36" w:rsidP="00BB7C36" w:rsidR="00BB7C36">
      <w:pPr>
        <w:ind w:firstLine="708"/>
        <w:jc w:val="both"/>
      </w:pPr>
      <w:r>
        <w:t xml:space="preserve">Trgovački sud u Pazinu, po stečajnom sucu Ivanu Dujiću, u stečajnom postupku nad </w:t>
      </w:r>
      <w:r w:rsidR="00350ACE">
        <w:t>dužnikom HISTRIA DOMUS d. o. o. Momjan, Kremenje 95 B, OIB 91921150553</w:t>
      </w:r>
      <w:r>
        <w:t xml:space="preserve">, </w:t>
      </w:r>
      <w:r w:rsidR="00350ACE">
        <w:t>9</w:t>
      </w:r>
      <w:r>
        <w:t xml:space="preserve">. </w:t>
      </w:r>
      <w:r w:rsidR="00350ACE">
        <w:t>veljače 2018</w:t>
      </w:r>
      <w:r>
        <w:t>., donio je slijedeći</w:t>
      </w:r>
    </w:p>
    <w:p w:rsidRDefault="000515A0" w:rsidP="000515A0" w:rsidR="000515A0" w:rsidRPr="00A336AC">
      <w:pPr>
        <w:ind w:firstLine="708"/>
        <w:jc w:val="both"/>
      </w:pPr>
      <w:r w:rsidRPr="00A336AC">
        <w:t xml:space="preserve"> </w:t>
      </w:r>
    </w:p>
    <w:p w:rsidRDefault="00517A02" w:rsidP="00517A02" w:rsidR="000515A0">
      <w:pPr>
        <w:jc w:val="center"/>
      </w:pPr>
      <w:r w:rsidRPr="00517A02">
        <w:t>Z A K L J U Č A K</w:t>
      </w:r>
    </w:p>
    <w:p w:rsidRDefault="00517A02" w:rsidP="00517A02" w:rsidR="00517A02" w:rsidRPr="00A336AC">
      <w:pPr>
        <w:jc w:val="center"/>
      </w:pPr>
    </w:p>
    <w:p w:rsidRDefault="00517A02" w:rsidP="000A685F" w:rsidR="000A685F">
      <w:pPr>
        <w:jc w:val="both"/>
      </w:pPr>
      <w:r>
        <w:tab/>
      </w:r>
      <w:r w:rsidR="002C6D33">
        <w:t xml:space="preserve">Nalaže se </w:t>
      </w:r>
      <w:r w:rsidR="00350ACE">
        <w:t>odvjetniku Nikoli Kokotu iz Odvjetničkog društva</w:t>
      </w:r>
      <w:r w:rsidR="000B307E">
        <w:t xml:space="preserve"> </w:t>
      </w:r>
      <w:r w:rsidR="00350ACE">
        <w:t xml:space="preserve">Mamić Perić Reberski Rimac </w:t>
      </w:r>
      <w:r w:rsidR="000B307E">
        <w:t xml:space="preserve">d.o.o. </w:t>
      </w:r>
      <w:r w:rsidR="00350ACE">
        <w:t>Zagreb, Ivana Lučića 2A,</w:t>
      </w:r>
      <w:r w:rsidR="002C6D33">
        <w:t xml:space="preserve"> </w:t>
      </w:r>
      <w:r w:rsidR="0018432B">
        <w:t xml:space="preserve">da </w:t>
      </w:r>
      <w:r w:rsidR="002C6D33">
        <w:t xml:space="preserve">u roku od osam dana dostavi </w:t>
      </w:r>
      <w:r w:rsidR="00F04EC7">
        <w:t>punomoć</w:t>
      </w:r>
      <w:r w:rsidR="002C6D33">
        <w:t xml:space="preserve"> </w:t>
      </w:r>
      <w:r w:rsidR="00BB7C36">
        <w:t xml:space="preserve">za zastupanje </w:t>
      </w:r>
      <w:r w:rsidR="00350ACE">
        <w:t>predlagatelja</w:t>
      </w:r>
      <w:r w:rsidR="00BB7C36">
        <w:t xml:space="preserve"> </w:t>
      </w:r>
      <w:r w:rsidR="00350ACE">
        <w:t>Nova Kreditna banka Maribor d.d. Maribor, Ulica Vita Kraigherja 4, Republika Slovenija, OIB: 58602216763</w:t>
      </w:r>
      <w:r w:rsidR="002C6D33">
        <w:t xml:space="preserve">. </w:t>
      </w:r>
    </w:p>
    <w:p w:rsidRDefault="002C6D33" w:rsidP="000A685F" w:rsidR="002C6D33" w:rsidRPr="002C6D33">
      <w:pPr>
        <w:ind w:firstLine="708"/>
        <w:jc w:val="both"/>
      </w:pPr>
      <w:r w:rsidRPr="002C6D33">
        <w:t xml:space="preserve">U protivnom sud </w:t>
      </w:r>
      <w:r w:rsidR="000A685F">
        <w:t>neće uzeti u obzir radnje što ih je obavila osoba bez punomoći.</w:t>
      </w:r>
    </w:p>
    <w:p w:rsidRDefault="0018432B" w:rsidP="002C6D33" w:rsidR="0018432B" w:rsidRPr="00A336AC">
      <w:pPr>
        <w:jc w:val="both"/>
      </w:pPr>
    </w:p>
    <w:p w:rsidRDefault="000515A0" w:rsidP="000515A0" w:rsidR="000515A0" w:rsidRPr="00A336AC">
      <w:pPr>
        <w:jc w:val="center"/>
      </w:pPr>
      <w:r w:rsidRPr="00A336AC">
        <w:t>Obrazloženje</w:t>
      </w:r>
    </w:p>
    <w:p w:rsidRDefault="000515A0" w:rsidP="000515A0" w:rsidR="000515A0" w:rsidRPr="00A336AC"/>
    <w:p w:rsidRDefault="000515A0" w:rsidP="00517A02" w:rsidR="00F04EC7">
      <w:pPr>
        <w:jc w:val="both"/>
      </w:pPr>
      <w:r w:rsidRPr="00A336AC">
        <w:tab/>
      </w:r>
      <w:r w:rsidR="002C6D33">
        <w:t xml:space="preserve">Dana </w:t>
      </w:r>
      <w:r w:rsidR="00350ACE">
        <w:t>24</w:t>
      </w:r>
      <w:r w:rsidR="002C6D33">
        <w:t xml:space="preserve">. </w:t>
      </w:r>
      <w:r w:rsidR="00350ACE">
        <w:t>siječnja 2018</w:t>
      </w:r>
      <w:r w:rsidR="002C6D33">
        <w:t>. zaprimljen</w:t>
      </w:r>
      <w:r w:rsidR="00350ACE">
        <w:t>a je žalba</w:t>
      </w:r>
      <w:r w:rsidR="002C6D33">
        <w:t xml:space="preserve"> potpisan</w:t>
      </w:r>
      <w:r w:rsidR="00350ACE">
        <w:t>a</w:t>
      </w:r>
      <w:r w:rsidR="002C6D33">
        <w:t xml:space="preserve"> po</w:t>
      </w:r>
      <w:r w:rsidR="00C11EC0">
        <w:t xml:space="preserve"> odvjetni</w:t>
      </w:r>
      <w:r w:rsidR="00350ACE">
        <w:t>ku</w:t>
      </w:r>
      <w:r w:rsidR="00C11EC0">
        <w:t xml:space="preserve"> </w:t>
      </w:r>
      <w:r w:rsidR="00350ACE">
        <w:t>Nikoli Kokotu iz Odvjetničkog društva Mamić Perić Reberski Rimac d.o.o. Zagreb</w:t>
      </w:r>
      <w:r w:rsidR="002C6D33">
        <w:t>.</w:t>
      </w:r>
      <w:r w:rsidR="003774FD">
        <w:t xml:space="preserve"> </w:t>
      </w:r>
    </w:p>
    <w:p w:rsidRDefault="003774FD" w:rsidP="00F04EC7" w:rsidR="003774FD">
      <w:pPr>
        <w:ind w:firstLine="708"/>
        <w:jc w:val="both"/>
      </w:pPr>
      <w:r>
        <w:t xml:space="preserve">Uz </w:t>
      </w:r>
      <w:r w:rsidR="00350ACE">
        <w:t xml:space="preserve">navedenu žalbu </w:t>
      </w:r>
      <w:r w:rsidR="00BB7C36">
        <w:t xml:space="preserve">nije </w:t>
      </w:r>
      <w:r>
        <w:t>priložena p</w:t>
      </w:r>
      <w:r w:rsidR="002C6D33">
        <w:t>unomoć</w:t>
      </w:r>
      <w:r w:rsidR="00BB7C36">
        <w:t>.</w:t>
      </w:r>
    </w:p>
    <w:p w:rsidRDefault="002C6D33" w:rsidP="00517A02" w:rsidR="00AB3722">
      <w:pPr>
        <w:jc w:val="both"/>
      </w:pPr>
      <w:r>
        <w:tab/>
        <w:t xml:space="preserve">Stoga je, temeljem odredbi čl. </w:t>
      </w:r>
      <w:r w:rsidR="00AB3722">
        <w:t>98. Zakona o parničnom postupku vezano uz čl. 10. Stečajnog zakona (dalje: SZ), odlučeno kao u izreci.</w:t>
      </w:r>
    </w:p>
    <w:p w:rsidRDefault="00AB3722" w:rsidP="00517A02" w:rsidR="00AB3722">
      <w:pPr>
        <w:jc w:val="both"/>
      </w:pPr>
    </w:p>
    <w:p w:rsidRDefault="000515A0" w:rsidP="000515A0" w:rsidR="000515A0" w:rsidRPr="00A336AC">
      <w:pPr>
        <w:jc w:val="center"/>
      </w:pPr>
      <w:r w:rsidRPr="00A336AC">
        <w:t xml:space="preserve">U Pazinu, </w:t>
      </w:r>
      <w:r w:rsidR="00C9473C">
        <w:t>0</w:t>
      </w:r>
      <w:r w:rsidR="00350ACE">
        <w:t>9</w:t>
      </w:r>
      <w:r w:rsidR="00A336AC">
        <w:t>.</w:t>
      </w:r>
      <w:r w:rsidR="00CB2AB2" w:rsidRPr="00A336AC">
        <w:t xml:space="preserve"> </w:t>
      </w:r>
      <w:r w:rsidR="00350ACE">
        <w:t xml:space="preserve">veljače </w:t>
      </w:r>
      <w:r w:rsidR="00CB2AB2" w:rsidRPr="00A336AC">
        <w:t>201</w:t>
      </w:r>
      <w:r w:rsidR="00350ACE">
        <w:t>8</w:t>
      </w:r>
      <w:r w:rsidR="00CB2AB2" w:rsidRPr="00A336AC">
        <w:t>.</w:t>
      </w:r>
    </w:p>
    <w:p w:rsidRDefault="000515A0" w:rsidP="000515A0" w:rsidR="000515A0" w:rsidRPr="00A336AC"/>
    <w:p w:rsidRDefault="000515A0" w:rsidP="000515A0" w:rsidR="000515A0" w:rsidRPr="00A336AC">
      <w:r w:rsidRPr="00A336AC">
        <w:t xml:space="preserve">                                                                                        </w:t>
      </w:r>
      <w:r w:rsidR="008C5F4C" w:rsidRPr="00A336AC">
        <w:tab/>
      </w:r>
      <w:r w:rsidRPr="00A336AC">
        <w:t xml:space="preserve"> </w:t>
      </w:r>
      <w:r w:rsidR="008C5F4C" w:rsidRPr="00A336AC">
        <w:t xml:space="preserve">     </w:t>
      </w:r>
      <w:r w:rsidR="00517A02">
        <w:t xml:space="preserve">   </w:t>
      </w:r>
      <w:r w:rsidR="00AB3722">
        <w:tab/>
      </w:r>
      <w:r w:rsidRPr="00A336AC">
        <w:t>Stečajni sudac</w:t>
      </w:r>
    </w:p>
    <w:p w:rsidRDefault="000515A0" w:rsidP="000515A0" w:rsidR="008C5F4C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           </w:t>
      </w:r>
    </w:p>
    <w:p w:rsidRDefault="008C5F4C" w:rsidP="000515A0" w:rsidR="000515A0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</w:t>
      </w:r>
      <w:r w:rsidR="000515A0" w:rsidRPr="00A336AC">
        <w:t xml:space="preserve">   </w:t>
      </w:r>
      <w:r w:rsidRPr="00A336AC">
        <w:tab/>
        <w:t xml:space="preserve">         </w:t>
      </w:r>
      <w:r w:rsidR="00517A02">
        <w:t xml:space="preserve">   </w:t>
      </w:r>
      <w:r w:rsidR="00AB3722">
        <w:t xml:space="preserve">   </w:t>
      </w:r>
      <w:r w:rsidR="000515A0" w:rsidRPr="00A336AC">
        <w:t>Ivan Dujić</w:t>
      </w:r>
      <w:r w:rsidR="00540629">
        <w:t>, v.r.</w:t>
      </w:r>
    </w:p>
    <w:p w:rsidRDefault="000515A0" w:rsidP="000515A0" w:rsidR="000515A0"/>
    <w:p w:rsidRDefault="00A336AC" w:rsidP="000515A0" w:rsidR="00A336AC"/>
    <w:p w:rsidRDefault="00517A02" w:rsidP="000515A0" w:rsidR="00517A02" w:rsidRPr="00A336AC"/>
    <w:p w:rsidRDefault="000515A0" w:rsidP="000515A0" w:rsidR="000515A0" w:rsidRPr="00A336AC">
      <w:r w:rsidRPr="00A336AC">
        <w:t>UPUTA O PRAVNOM LIJEKU</w:t>
      </w:r>
    </w:p>
    <w:p w:rsidRDefault="00517A02" w:rsidP="000515A0" w:rsidR="000515A0">
      <w:r w:rsidRPr="00517A02">
        <w:t xml:space="preserve">Protiv ovog zaključka žalba nije dopuštena (čl. 19. st. 7. Stečajnog zakona).  </w:t>
      </w:r>
    </w:p>
    <w:p w:rsidRDefault="00517A02" w:rsidP="000515A0" w:rsidR="00517A02" w:rsidRPr="00A336AC"/>
    <w:p w:rsidRDefault="00517A02" w:rsidP="00517A02" w:rsidR="00517A02" w:rsidRPr="00A336AC">
      <w:r w:rsidRPr="00A336AC">
        <w:t>DNA:</w:t>
      </w:r>
    </w:p>
    <w:p w:rsidRDefault="00517A02" w:rsidP="00517A02" w:rsidR="00517A02">
      <w:r>
        <w:t>- e – oglasna ploča 8 dana</w:t>
      </w:r>
    </w:p>
    <w:p w:rsidRDefault="00517A02" w:rsidP="00350ACE" w:rsidR="00517A02" w:rsidRPr="00A336AC">
      <w:pPr>
        <w:jc w:val="both"/>
      </w:pPr>
      <w:r w:rsidRPr="00A336AC">
        <w:t xml:space="preserve">- </w:t>
      </w:r>
      <w:r w:rsidR="00350ACE">
        <w:t>odvjetnik Nikola Kokot iz Odvjetničkog društva Mamić Perić Reberski Rimac d.o.o. Zagreb, Ivana Lučića 2A</w:t>
      </w:r>
    </w:p>
    <w:p w:rsidRDefault="00477CC8" w:rsidP="00517A02" w:rsidR="00477CC8" w:rsidRPr="00A336AC"/>
    <w:sectPr w:rsidSect="00477CC8" w:rsidR="00477CC8" w:rsidRPr="00A336A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51FE" w:rsidP="0060566F" w:rsidR="006351FE">
      <w:r>
        <w:separator/>
      </w:r>
    </w:p>
  </w:endnote>
  <w:endnote w:id="0" w:type="continuationSeparator">
    <w:p w:rsidRDefault="006351FE" w:rsidP="0060566F" w:rsidR="00635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51FE" w:rsidP="0060566F" w:rsidR="006351FE">
      <w:r>
        <w:separator/>
      </w:r>
    </w:p>
  </w:footnote>
  <w:footnote w:id="0" w:type="continuationSeparator">
    <w:p w:rsidRDefault="006351FE" w:rsidP="0060566F" w:rsidR="00635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66F" w:rsidR="0060566F">
    <w:pPr>
      <w:pStyle w:val="Zaglavlje"/>
    </w:pPr>
    <w:r>
      <w:tab/>
    </w:r>
    <w:r>
      <w:tab/>
    </w:r>
    <w:r w:rsidRPr="0060566F">
      <w:t>10 St-</w:t>
    </w:r>
    <w:r w:rsidR="00350ACE">
      <w:t>917</w:t>
    </w:r>
    <w:r w:rsidR="00A336AC">
      <w:t>/</w:t>
    </w:r>
    <w:r w:rsidR="00350ACE">
      <w:t>2016</w:t>
    </w:r>
    <w:r w:rsidRPr="0060566F">
      <w:t>-</w:t>
    </w:r>
    <w:r w:rsidR="00350ACE"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F605D"/>
    <w:multiLevelType w:val="hybridMultilevel"/>
    <w:tmpl w:val="C1CA08F4"/>
    <w:lvl w:tplc="20BE7AA0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010990"/>
    <w:multiLevelType w:val="hybridMultilevel"/>
    <w:tmpl w:val="07E0875C"/>
    <w:lvl w:tplc="5BFEBC5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C8B0E6E"/>
    <w:multiLevelType w:val="hybridMultilevel"/>
    <w:tmpl w:val="1CAAF4F0"/>
    <w:lvl w:tplc="951AA540" w:ilvl="0">
      <w:start w:val="1"/>
      <w:numFmt w:val="lowerLetter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15A0"/>
    <w:rsid w:val="0004215F"/>
    <w:rsid w:val="000515A0"/>
    <w:rsid w:val="000A685F"/>
    <w:rsid w:val="000B307E"/>
    <w:rsid w:val="000E73CF"/>
    <w:rsid w:val="00157E13"/>
    <w:rsid w:val="00176D45"/>
    <w:rsid w:val="0018432B"/>
    <w:rsid w:val="002002EE"/>
    <w:rsid w:val="00263894"/>
    <w:rsid w:val="00263BAD"/>
    <w:rsid w:val="002B6C11"/>
    <w:rsid w:val="002C6D33"/>
    <w:rsid w:val="00350ACE"/>
    <w:rsid w:val="003774FD"/>
    <w:rsid w:val="003B058E"/>
    <w:rsid w:val="003F30AA"/>
    <w:rsid w:val="00417287"/>
    <w:rsid w:val="00422A5D"/>
    <w:rsid w:val="00477CC8"/>
    <w:rsid w:val="00491DBD"/>
    <w:rsid w:val="00517A02"/>
    <w:rsid w:val="00540629"/>
    <w:rsid w:val="005E04D6"/>
    <w:rsid w:val="005F67A8"/>
    <w:rsid w:val="0060566F"/>
    <w:rsid w:val="006351FE"/>
    <w:rsid w:val="00653688"/>
    <w:rsid w:val="00696D98"/>
    <w:rsid w:val="006F36D8"/>
    <w:rsid w:val="007204DF"/>
    <w:rsid w:val="00771037"/>
    <w:rsid w:val="00797B00"/>
    <w:rsid w:val="007D4C16"/>
    <w:rsid w:val="007E59B9"/>
    <w:rsid w:val="00841EE7"/>
    <w:rsid w:val="008A7739"/>
    <w:rsid w:val="008C5F4C"/>
    <w:rsid w:val="008D5803"/>
    <w:rsid w:val="0096292B"/>
    <w:rsid w:val="00964CD2"/>
    <w:rsid w:val="00986750"/>
    <w:rsid w:val="009F593D"/>
    <w:rsid w:val="00A02C0B"/>
    <w:rsid w:val="00A336AC"/>
    <w:rsid w:val="00AB3722"/>
    <w:rsid w:val="00AD7F99"/>
    <w:rsid w:val="00B80E74"/>
    <w:rsid w:val="00B8682D"/>
    <w:rsid w:val="00BB7C36"/>
    <w:rsid w:val="00C11EC0"/>
    <w:rsid w:val="00C9473C"/>
    <w:rsid w:val="00CB2AB2"/>
    <w:rsid w:val="00CC7A3F"/>
    <w:rsid w:val="00D3072D"/>
    <w:rsid w:val="00D6047F"/>
    <w:rsid w:val="00DF14A8"/>
    <w:rsid w:val="00E11B82"/>
    <w:rsid w:val="00F04EC7"/>
    <w:rsid w:val="00F505D1"/>
    <w:rsid w:val="00F52DA1"/>
    <w:rsid w:val="00F602C3"/>
    <w:rsid w:val="00FB4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15A0"/>
    <w:rPr>
      <w:rFonts w:eastAsia="Times New Roman" w:hAnsi="Times New Roman" w:ascii="Times New Roman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pple-converted-space" w:type="character">
    <w:name w:val="apple-converted-space"/>
    <w:basedOn w:val="Zadanifontodlomka"/>
    <w:rsid w:val="00E11B82"/>
  </w:style>
  <w:style w:styleId="Zaglavlje" w:type="paragraph">
    <w:name w:val="header"/>
    <w:basedOn w:val="Normal"/>
    <w:link w:val="Zaglavl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customStyle="true" w:styleId="f01" w:type="character">
    <w:name w:val="f01"/>
    <w:rsid w:val="00A336AC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04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047F"/>
    <w:rPr>
      <w:rFonts w:cs="Tahoma" w:eastAsia="Times New Roman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06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06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06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06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06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15A0"/>
    <w:rPr>
      <w:rFonts w:ascii="Times New Roman" w:eastAsia="Times New Roman" w:hAnsi="Times New Roman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pple-converted-space" w:type="character">
    <w:name w:val="apple-converted-space"/>
    <w:basedOn w:val="Zadanifontodlomka"/>
    <w:rsid w:val="00E11B82"/>
  </w:style>
  <w:style w:styleId="Zaglavlje" w:type="paragraph">
    <w:name w:val="header"/>
    <w:basedOn w:val="Normal"/>
    <w:link w:val="Zaglavl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60566F"/>
    <w:rPr>
      <w:rFonts w:ascii="Times New Roman" w:eastAsia="Times New Roman" w:hAnsi="Times New Roman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60566F"/>
    <w:rPr>
      <w:rFonts w:ascii="Times New Roman" w:eastAsia="Times New Roman" w:hAnsi="Times New Roman"/>
      <w:bCs/>
      <w:sz w:val="24"/>
      <w:szCs w:val="24"/>
    </w:rPr>
  </w:style>
  <w:style w:customStyle="1" w:styleId="f01" w:type="character">
    <w:name w:val="f01"/>
    <w:rsid w:val="00A336AC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04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047F"/>
    <w:rPr>
      <w:rFonts w:ascii="Tahoma" w:cs="Tahoma" w:eastAsia="Times New Roman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06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06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06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06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06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94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7226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91437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9432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49352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546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53889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543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8466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0050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756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8676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05040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659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</izvorni_sadrzaj>
    <derivirana_varijabla naziv="DomainObject.Predmet.Broj_1">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7. veljače 2017.</izvorni_sadrzaj>
    <derivirana_varijabla naziv="DomainObject.Predmet.DatumArhiviranja_1">7. veljače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2016.</izvorni_sadrzaj>
    <derivirana_varijabla naziv="DomainObject.Predmet.DatumOsnivanja_1">28.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listopada 2016.</izvorni_sadrzaj>
    <derivirana_varijabla naziv="DomainObject.Predmet.DatumRjesavanja_1">21. listopada 2016.</derivirana_varijabla>
  </DomainObject.Predmet.DatumRjesavanja>
  <DomainObject.Predmet.DatumRokaCuvanja>
    <izvorni_sadrzaj>21. rujna 2026.</izvorni_sadrzaj>
    <derivirana_varijabla naziv="DomainObject.Predmet.DatumRokaCuvanja_1">21. rujna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7. veljače 2017.</izvorni_sadrzaj>
    <derivirana_varijabla naziv="DomainObject.Predmet.DatumZatvaranja_1">7. veljače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hr.ibm.icms.common.model.sluzbeneosobe.Referada@13ce13ce[id=5808, dbStatus=null, naziv=Referada 10, oznaka=null, sudac=null] &lt;-hr.ibm.icms.common.model.sluzbeneosobe.Referada@13ce13ce[status dodjele: =false]</izvorni_sadrzaj>
    <derivirana_varijabla naziv="DomainObject.Predmet.MjestoCuvanja_1">hr.ibm.icms.common.model.sluzbeneosobe.Referada@13ce13ce[id=5808, dbStatus=null, naziv=Referada 10, oznaka=null, sudac=null] &lt;-hr.ibm.icms.common.model.sluzbeneosobe.Referada@13ce13ce[status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St-917/2016</izvorni_sadrzaj>
    <derivirana_varijabla naziv="DomainObject.Predmet.OznakaBroj_1">St-917/2016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HISTRIA DOMUS d.o.o. MOMJAN</izvorni_sadrzaj>
    <derivirana_varijabla naziv="DomainObject.Predmet.ProtustrankaFormated_1">  HISTRIA DOMUS d.o.o. MOMJAN</derivirana_varijabla>
  </DomainObject.Predmet.ProtustrankaFormated>
  <DomainObject.Predmet.ProtustrankaFormatedOIB>
    <izvorni_sadrzaj>  HISTRIA DOMUS d.o.o. MOMJAN, OIB 91921150553</izvorni_sadrzaj>
    <derivirana_varijabla naziv="DomainObject.Predmet.ProtustrankaFormatedOIB_1">  HISTRIA DOMUS d.o.o. MOMJAN, OIB 91921150553</derivirana_varijabla>
  </DomainObject.Predmet.ProtustrankaFormatedOIB>
  <DomainObject.Predmet.ProtustrankaFormatedWithAdress>
    <izvorni_sadrzaj> HISTRIA DOMUS d.o.o. MOMJAN, Kremenje 95 B, 52460 Momjan</izvorni_sadrzaj>
    <derivirana_varijabla naziv="DomainObject.Predmet.ProtustrankaFormatedWithAdress_1"> HISTRIA DOMUS d.o.o. MOMJAN, Kremenje 95 B, 52460 Momjan</derivirana_varijabla>
  </DomainObject.Predmet.ProtustrankaFormatedWithAdress>
  <DomainObject.Predmet.ProtustrankaFormatedWithAdressOIB>
    <izvorni_sadrzaj> HISTRIA DOMUS d.o.o. MOMJAN, OIB 91921150553, Kremenje 95 B, 52460 Momjan</izvorni_sadrzaj>
    <derivirana_varijabla naziv="DomainObject.Predmet.ProtustrankaFormatedWithAdressOIB_1"> HISTRIA DOMUS d.o.o. MOMJAN, OIB 91921150553, Kremenje 95 B, 52460 Momjan</derivirana_varijabla>
  </DomainObject.Predmet.ProtustrankaFormatedWithAdressOIB>
  <DomainObject.Predmet.ProtustrankaWithAdress>
    <izvorni_sadrzaj>HISTRIA DOMUS d.o.o. MOMJAN Kremenje 95 B, 52460 Momjan</izvorni_sadrzaj>
    <derivirana_varijabla naziv="DomainObject.Predmet.ProtustrankaWithAdress_1">HISTRIA DOMUS d.o.o. MOMJAN Kremenje 95 B, 52460 Momjan</derivirana_varijabla>
  </DomainObject.Predmet.ProtustrankaWithAdress>
  <DomainObject.Predmet.ProtustrankaWithAdressOIB>
    <izvorni_sadrzaj>HISTRIA DOMUS d.o.o. MOMJAN, OIB 91921150553, Kremenje 95 B, 52460 Momjan</izvorni_sadrzaj>
    <derivirana_varijabla naziv="DomainObject.Predmet.ProtustrankaWithAdressOIB_1">HISTRIA DOMUS d.o.o. MOMJAN, OIB 91921150553, Kremenje 95 B, 52460 Momjan</derivirana_varijabla>
  </DomainObject.Predmet.ProtustrankaWithAdressOIB>
  <DomainObject.Predmet.ProtustrankaNazivFormated>
    <izvorni_sadrzaj>HISTRIA DOMUS d.o.o. MOMJAN</izvorni_sadrzaj>
    <derivirana_varijabla naziv="DomainObject.Predmet.ProtustrankaNazivFormated_1">HISTRIA DOMUS d.o.o. MOMJAN</derivirana_varijabla>
  </DomainObject.Predmet.ProtustrankaNazivFormated>
  <DomainObject.Predmet.ProtustrankaNazivFormatedOIB>
    <izvorni_sadrzaj>HISTRIA DOMUS d.o.o. MOMJAN, OIB 91921150553</izvorni_sadrzaj>
    <derivirana_varijabla naziv="DomainObject.Predmet.ProtustrankaNazivFormatedOIB_1">HISTRIA DOMUS d.o.o. MOMJAN, OIB 91921150553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 ZAGREB zastupanog po punomoćniku Odvjetničko društvo Hanžeković &amp; Partneri društvo s ograničenom odgovornošću</izvorni_sadrzaj>
    <derivirana_varijabla naziv="DomainObject.Predmet.StrankaFormated_1">  ZAGREBAČKA BANKA d.d. ZAGREB zastupanog po punomoćniku Odvjetničko društvo Hanžeković &amp; Partneri društvo s ograničenom odgovornošću</derivirana_varijabla>
  </DomainObject.Predmet.StrankaFormated>
  <DomainObject.Predmet.StrankaFormatedOIB>
    <izvorni_sadrzaj>  ZAGREBAČKA BANKA d.d. ZAGREB, OIB 92963223473 zastupanog po punomoćniku Odvjetničko društvo Hanžeković &amp; Partneri društvo s ograničenom odgovornošću</izvorni_sadrzaj>
    <derivirana_varijabla naziv="DomainObject.Predmet.StrankaFormatedOIB_1">  ZAGREBAČKA BANKA d.d. ZAGREB, OIB 92963223473 zastupanog po punomoćniku Odvjetničko društvo Hanžeković &amp; Partneri društvo s ograničenom odgovornošću</derivirana_varijabla>
  </DomainObject.Predmet.StrankaFormatedOIB>
  <DomainObject.Predmet.StrankaFormatedWithAdress>
    <izvorni_sadrzaj> ZAGREBAČKA BANKA d.d. ZAGREB, Trg bana Josipa Jelačića 10, 10000 Zagreb zastupanog po punomoćniku Odvjetničko društvo Hanžeković &amp; Partneri društvo s ograničenom odgovornošću</izvorni_sadrzaj>
    <derivirana_varijabla naziv="DomainObject.Predmet.StrankaFormatedWithAdress_1"> ZAGREBAČKA BANKA d.d. ZAGREB, Trg bana Josipa Jelačića 10, 10000 Zagreb zastupanog po punomoćniku Odvjetničko društvo Hanžeković &amp; Partneri društvo s ograničenom odgovornošću</derivirana_varijabla>
  </DomainObject.Predmet.StrankaFormatedWithAdress>
  <DomainObject.Predmet.StrankaFormatedWithAdressOIB>
    <izvorni_sadrzaj> ZAGREBAČKA BANKA d.d. ZAGREB, OIB 92963223473, Trg bana Josipa Jelačića 10, 10000 Zagreb zastupanog po punomoćniku Odvjetničko društvo Hanžeković &amp; Partneri društvo s ograničenom odgovornošću</izvorni_sadrzaj>
    <derivirana_varijabla naziv="DomainObject.Predmet.StrankaFormatedWithAdressOIB_1"> ZAGREBAČKA BANKA d.d. ZAGREB, OIB 92963223473, Trg bana Josipa Jelačića 10, 10000 Zagreb zastupanog po punomoćniku Odvjetničko društvo Hanžeković &amp; Partneri društvo s ograničenom odgovornošću</derivirana_varijabla>
  </DomainObject.Predmet.StrankaFormatedWithAdressOIB>
  <DomainObject.Predmet.StrankaWithAdress>
    <izvorni_sadrzaj>ZAGREBAČKA BANKA d.d. ZAGREB Trg bana Josipa Jelačića 10,10000 Zagreb</izvorni_sadrzaj>
    <derivirana_varijabla naziv="DomainObject.Predmet.StrankaWithAdress_1">ZAGREBAČKA BANKA d.d. ZAGREB Trg bana Josipa Jelačića 10,10000 Zagreb</derivirana_varijabla>
  </DomainObject.Predmet.StrankaWithAdress>
  <DomainObject.Predmet.StrankaWithAdressOIB>
    <izvorni_sadrzaj>ZAGREBAČKA BANKA d.d. ZAGREB, OIB 92963223473, Trg bana Josipa Jelačića 10,10000 Zagreb</izvorni_sadrzaj>
    <derivirana_varijabla naziv="DomainObject.Predmet.StrankaWithAdressOIB_1">ZAGREBAČKA BANKA d.d. ZAGREB, OIB 92963223473, Trg bana Josipa Jelačića 10,10000 Zagreb</derivirana_varijabla>
  </DomainObject.Predmet.StrankaWithAdressOIB>
  <DomainObject.Predmet.StrankaNazivFormated>
    <izvorni_sadrzaj>ZAGREBAČKA BANKA d.d. ZAGREB</izvorni_sadrzaj>
    <derivirana_varijabla naziv="DomainObject.Predmet.StrankaNazivFormated_1">ZAGREBAČKA BANKA d.d. ZAGREB</derivirana_varijabla>
  </DomainObject.Predmet.StrankaNazivFormated>
  <DomainObject.Predmet.StrankaNazivFormatedOIB>
    <izvorni_sadrzaj>ZAGREBAČKA BANKA d.d. ZAGREB, OIB 92963223473</izvorni_sadrzaj>
    <derivirana_varijabla naziv="DomainObject.Predmet.StrankaNazivFormatedOIB_1">ZAGREBAČKA BANKA d.d. ZAGREB, OIB 92963223473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3676208.57</izvorni_sadrzaj>
    <derivirana_varijabla naziv="DomainObject.Predmet.TrenutnaVrijednost_1">3676208.57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ZAGREBAČKA BANKA d.d. ZAGREB zastupanog po punomoćniku Odvjetničko društvo Hanžeković &amp; Partneri društvo s ograničenom odgovornošću</item>
    </izvorni_sadrzaj>
    <derivirana_varijabla naziv="DomainObject.Predmet.StrankaListFormated_1">
      <item>ZAGREBAČKA BANKA d.d. ZAGREB zastupanog po punomoćniku Odvjetničko društvo Hanžeković &amp; Partneri društvo s ograničenom odgovornošću</item>
    </derivirana_varijabla>
  </DomainObject.Predmet.StrankaListFormated>
  <DomainObject.Predmet.StrankaListFormatedOIB>
    <izvorni_sadrzaj>
      <item>ZAGREBAČKA BANKA d.d. ZAGREB, OIB 92963223473 zastupanog po punomoćniku Odvjetničko društvo Hanžeković &amp; Partneri društvo s ograničenom odgovornošću</item>
    </izvorni_sadrzaj>
    <derivirana_varijabla naziv="DomainObject.Predmet.StrankaListFormatedOIB_1">
      <item>ZAGREBAČKA BANKA d.d. ZAGREB, OIB 92963223473 zastupanog po punomoćniku Odvjetničko društvo Hanžeković &amp; Partneri društvo s ograničenom odgovornošću</item>
    </derivirana_varijabla>
  </DomainObject.Predmet.StrankaListFormatedOIB>
  <DomainObject.Predmet.StrankaListFormatedWithAdress>
    <izvorni_sadrzaj>
      <item>ZAGREBAČKA BANKA d.d. ZAGREB, Trg bana Josipa Jelačića 10, 10000 Zagreb zastupanog po punomoćniku Odvjetničko društvo Hanžeković &amp; Partneri društvo s ograničenom odgovornošću</item>
    </izvorni_sadrzaj>
    <derivirana_varijabla naziv="DomainObject.Predmet.StrankaListFormatedWithAdress_1">
      <item>ZAGREBAČKA BANKA d.d. ZAGREB, Trg bana Josipa Jelačića 10, 10000 Zagreb zastupanog po punomoćniku Odvjetničko društvo Hanžeković &amp; Partneri društvo s ograničenom odgovornošću</item>
    </derivirana_varijabla>
  </DomainObject.Predmet.StrankaListFormatedWithAdress>
  <DomainObject.Predmet.StrankaListFormatedWithAdressOIB>
    <izvorni_sadrzaj>
      <item>ZAGREBAČKA BANKA d.d. ZAGREB, OIB 92963223473, Trg bana Josipa Jelačića 10, 10000 Zagreb zastupanog po punomoćniku Odvjetničko društvo Hanžeković &amp; Partneri društvo s ograničenom odgovornošću</item>
    </izvorni_sadrzaj>
    <derivirana_varijabla naziv="DomainObject.Predmet.StrankaListFormatedWithAdressOIB_1">
      <item>ZAGREBAČKA BANKA d.d. ZAGREB, OIB 92963223473, Trg bana Josipa Jelačića 10, 10000 Zagreb zastupanog po punomoćniku Odvjetničko društvo Hanžeković &amp; Partneri društvo s ograničenom odgovornošću</item>
    </derivirana_varijabla>
  </DomainObject.Predmet.StrankaListFormatedWithAdressOIB>
  <DomainObject.Predmet.StrankaListNazivFormated>
    <izvorni_sadrzaj>
      <item>ZAGREBAČKA BANKA d.d. ZAGREB</item>
    </izvorni_sadrzaj>
    <derivirana_varijabla naziv="DomainObject.Predmet.StrankaListNazivFormated_1">
      <item>ZAGREBAČKA BANKA d.d. ZAGREB</item>
    </derivirana_varijabla>
  </DomainObject.Predmet.StrankaListNazivFormated>
  <DomainObject.Predmet.StrankaListNazivFormatedOIB>
    <izvorni_sadrzaj>
      <item>ZAGREBAČKA BANKA d.d. ZAGREB, OIB 92963223473</item>
    </izvorni_sadrzaj>
    <derivirana_varijabla naziv="DomainObject.Predmet.StrankaListNazivFormatedOIB_1">
      <item>ZAGREBAČKA BANKA d.d. ZAGREB, OIB 92963223473</item>
    </derivirana_varijabla>
  </DomainObject.Predmet.StrankaListNazivFormatedOIB>
  <DomainObject.Predmet.ProtuStrankaListFormated>
    <izvorni_sadrzaj>
      <item>HISTRIA DOMUS d.o.o. MOMJAN</item>
    </izvorni_sadrzaj>
    <derivirana_varijabla naziv="DomainObject.Predmet.ProtuStrankaListFormated_1">
      <item>HISTRIA DOMUS d.o.o. MOMJAN</item>
    </derivirana_varijabla>
  </DomainObject.Predmet.ProtuStrankaListFormated>
  <DomainObject.Predmet.ProtuStrankaListFormatedOIB>
    <izvorni_sadrzaj>
      <item>HISTRIA DOMUS d.o.o. MOMJAN, OIB 91921150553</item>
    </izvorni_sadrzaj>
    <derivirana_varijabla naziv="DomainObject.Predmet.ProtuStrankaListFormatedOIB_1">
      <item>HISTRIA DOMUS d.o.o. MOMJAN, OIB 91921150553</item>
    </derivirana_varijabla>
  </DomainObject.Predmet.ProtuStrankaListFormatedOIB>
  <DomainObject.Predmet.ProtuStrankaListFormatedWithAdress>
    <izvorni_sadrzaj>
      <item>HISTRIA DOMUS d.o.o. MOMJAN, Kremenje 95 B, 52460 Momjan</item>
    </izvorni_sadrzaj>
    <derivirana_varijabla naziv="DomainObject.Predmet.ProtuStrankaListFormatedWithAdress_1">
      <item>HISTRIA DOMUS d.o.o. MOMJAN, Kremenje 95 B, 52460 Momjan</item>
    </derivirana_varijabla>
  </DomainObject.Predmet.ProtuStrankaListFormatedWithAdress>
  <DomainObject.Predmet.ProtuStrankaListFormatedWithAdressOIB>
    <izvorni_sadrzaj>
      <item>HISTRIA DOMUS d.o.o. MOMJAN, OIB 91921150553, Kremenje 95 B, 52460 Momjan</item>
    </izvorni_sadrzaj>
    <derivirana_varijabla naziv="DomainObject.Predmet.ProtuStrankaListFormatedWithAdressOIB_1">
      <item>HISTRIA DOMUS d.o.o. MOMJAN, OIB 91921150553, Kremenje 95 B, 52460 Momjan</item>
    </derivirana_varijabla>
  </DomainObject.Predmet.ProtuStrankaListFormatedWithAdressOIB>
  <DomainObject.Predmet.ProtuStrankaListNazivFormated>
    <izvorni_sadrzaj>
      <item>HISTRIA DOMUS d.o.o. MOMJAN</item>
    </izvorni_sadrzaj>
    <derivirana_varijabla naziv="DomainObject.Predmet.ProtuStrankaListNazivFormated_1">
      <item>HISTRIA DOMUS d.o.o. MOMJAN</item>
    </derivirana_varijabla>
  </DomainObject.Predmet.ProtuStrankaListNazivFormated>
  <DomainObject.Predmet.ProtuStrankaListNazivFormatedOIB>
    <izvorni_sadrzaj>
      <item>HISTRIA DOMUS d.o.o. MOMJAN, OIB 91921150553</item>
    </izvorni_sadrzaj>
    <derivirana_varijabla naziv="DomainObject.Predmet.ProtuStrankaListNazivFormatedOIB_1">
      <item>HISTRIA DOMUS d.o.o. MOMJAN, OIB 91921150553</item>
    </derivirana_varijabla>
  </DomainObject.Predmet.ProtuStrankaListNazivFormatedOIB>
  <DomainObject.Predmet.OstaliListFormated>
    <izvorni_sadrzaj>
      <item>Odvjetničko društvo Hanžeković &amp; Partneri društvo s ograničenom odgovornošću punomoćnik sudionika u postupku ZAGREBAČKA BANKA d.d. ZAGREB</item>
    </izvorni_sadrzaj>
    <derivirana_varijabla naziv="DomainObject.Predmet.OstaliListFormated_1">
      <item>Odvjetničko društvo Hanžeković &amp; Partneri društvo s ograničenom odgovornošću punomoćnik sudionika u postupku ZAGREBAČKA BANKA d.d. ZAGREB</item>
    </derivirana_varijabla>
  </DomainObject.Predmet.OstaliListFormated>
  <DomainObject.Predmet.OstaliListFormatedOIB>
    <izvorni_sadrzaj>
      <item>Odvjetničko društvo Hanžeković &amp; Partneri društvo s ograničenom odgovornošću, OIB 85127306373 punomoćnik sudionika u postupku ZAGREBAČKA BANKA d.d. ZAGREB</item>
    </izvorni_sadrzaj>
    <derivirana_varijabla naziv="DomainObject.Predmet.OstaliListFormatedOIB_1">
      <item>Odvjetničko društvo Hanžeković &amp; Partneri društvo s ograničenom odgovornošću, OIB 85127306373 punomoćnik sudionika u postupku ZAGREBAČKA BANKA d.d. ZAGREB</item>
    </derivirana_varijabla>
  </DomainObject.Predmet.OstaliListFormatedOIB>
  <DomainObject.Predmet.OstaliListFormatedWithAdress>
    <izvorni_sadrzaj>
      <item>Odvjetničko društvo Hanžeković &amp; Partneri društvo s ograničenom odgovornošću, Radnička Cesta 22, 10000 Zagreb punomoćnik sudionika u postupku ZAGREBAČKA BANKA d.d. ZAGREB</item>
    </izvorni_sadrzaj>
    <derivirana_varijabla naziv="DomainObject.Predmet.OstaliListFormatedWithAdress_1">
      <item>Odvjetničko društvo Hanžeković &amp; Partneri društvo s ograničenom odgovornošću, Radnička Cesta 22, 10000 Zagreb punomoćnik sudionika u postupku ZAGREBAČKA BANKA d.d. ZAGREB</item>
    </derivirana_varijabla>
  </DomainObject.Predmet.OstaliListFormatedWithAdress>
  <DomainObject.Predmet.OstaliListFormatedWithAdressOIB>
    <izvorni_sadrzaj>
      <item>Odvjetničko društvo Hanžeković &amp; Partneri društvo s ograničenom odgovornošću, OIB 85127306373, Radnička Cesta 22, 10000 Zagreb punomoćnik sudionika u postupku ZAGREBAČKA BANKA d.d. ZAGREB</item>
    </izvorni_sadrzaj>
    <derivirana_varijabla naziv="DomainObject.Predmet.OstaliListFormatedWithAdressOIB_1">
      <item>Odvjetničko društvo Hanžeković &amp; Partneri društvo s ograničenom odgovornošću, OIB 85127306373, Radnička Cesta 22, 10000 Zagreb punomoćnik sudionika u postupku ZAGREBAČKA BANKA d.d. ZAGREB</item>
    </derivirana_varijabla>
  </DomainObject.Predmet.OstaliListFormatedWithAdressOIB>
  <DomainObject.Predmet.OstaliListNazivFormated>
    <izvorni_sadrzaj>
      <item>Odvjetničko društvo Hanžeković &amp; Partneri društvo s ograničenom odgovornošću</item>
    </izvorni_sadrzaj>
    <derivirana_varijabla naziv="DomainObject.Predmet.OstaliListNazivFormated_1">
      <item>Odvjetničko društvo Hanžeković &amp; Partneri društvo s ograničenom odgovornošću</item>
    </derivirana_varijabla>
  </DomainObject.Predmet.OstaliListNazivFormated>
  <DomainObject.Predmet.OstaliListNazivFormatedOIB>
    <izvorni_sadrzaj>
      <item>Odvjetničko društvo Hanžeković &amp; Partneri društvo s ograničenom odgovornošću, OIB 85127306373</item>
    </izvorni_sadrzaj>
    <derivirana_varijabla naziv="DomainObject.Predmet.OstaliListNazivFormatedOIB_1"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 ZAGREB</izvorni_sadrzaj>
    <derivirana_varijabla naziv="DomainObject.Predmet.StrankaIDrugi_1">ZAGREBAČKA BANKA d.d. ZAGREB</derivirana_varijabla>
  </DomainObject.Predmet.StrankaIDrugi>
  <DomainObject.Predmet.ProtustrankaIDrugi>
    <izvorni_sadrzaj>HISTRIA DOMUS d.o.o. MOMJAN</izvorni_sadrzaj>
    <derivirana_varijabla naziv="DomainObject.Predmet.ProtustrankaIDrugi_1">HISTRIA DOMUS d.o.o. MOMJAN</derivirana_varijabla>
  </DomainObject.Predmet.ProtustrankaIDrugi>
  <DomainObject.Predmet.StrankaIDrugiAdressOIB>
    <izvorni_sadrzaj>ZAGREBAČKA BANKA d.d. ZAGREB, OIB 92963223473, Trg bana Josipa Jelačića 10, 10000 Zagreb</izvorni_sadrzaj>
    <derivirana_varijabla naziv="DomainObject.Predmet.StrankaIDrugiAdressOIB_1">ZAGREBAČKA BANKA d.d. ZAGREB, OIB 92963223473, Trg bana Josipa Jelačića 10, 10000 Zagreb</derivirana_varijabla>
  </DomainObject.Predmet.StrankaIDrugiAdressOIB>
  <DomainObject.Predmet.ProtustrankaIDrugiAdressOIB>
    <izvorni_sadrzaj>HISTRIA DOMUS d.o.o. MOMJAN, OIB 91921150553, Kremenje 95 B, 52460 Momjan</izvorni_sadrzaj>
    <derivirana_varijabla naziv="DomainObject.Predmet.ProtustrankaIDrugiAdressOIB_1">HISTRIA DOMUS d.o.o. MOMJAN, OIB 91921150553, Kremenje 95 B, 52460 Momjan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srpnja 2016.</izvorni_sadrzaj>
    <derivirana_varijabla naziv="DomainObject.Predmet.OdlukaRjesenje.DatumDonosenjaOdluke_1">29. srpnja 2016.</derivirana_varijabla>
  </DomainObject.Predmet.OdlukaRjesenje.DatumDonosenjaOdluke>
  <DomainObject.Predmet.OdlukaRjesenje.DatumPravomocnosti>
    <izvorni_sadrzaj>21. rujna 2016.</izvorni_sadrzaj>
    <derivirana_varijabla naziv="DomainObject.Predmet.OdlukaRjesenje.DatumPravomocnosti_1">21. rujna 2016.</derivirana_varijabla>
  </DomainObject.Predmet.OdlukaRjesenje.DatumPravomocnosti>
  <DomainObject.Predmet.OdlukaRjesenje.Oznaka>
    <izvorni_sadrzaj>St-917/2016-7</izvorni_sadrzaj>
    <derivirana_varijabla naziv="DomainObject.Predmet.OdlukaRjesenje.Oznaka_1">St-917/2016-7</derivirana_varijabla>
  </DomainObject.Predmet.OdlukaRjesenje.Oznaka>
  <DomainObject.Predmet.SudioniciListNaziv>
    <izvorni_sadrzaj>
      <item>HISTRIA DOMUS d.o.o. MOMJAN</item>
      <item>ZAGREBAČKA BANKA d.d. ZAGREB</item>
      <item>Odvjetničko društvo Hanžeković &amp; Partneri društvo s ograničenom odgovornošću</item>
    </izvorni_sadrzaj>
    <derivirana_varijabla naziv="DomainObject.Predmet.SudioniciListNaziv_1">
      <item>HISTRIA DOMUS d.o.o. MOMJAN</item>
      <item>ZAGREBAČKA BANKA d.d. ZAGREB</item>
      <item>Odvjetničko društvo Hanžeković &amp; Partneri društvo s ograničenom odgovornošću</item>
    </derivirana_varijabla>
  </DomainObject.Predmet.SudioniciListNaziv>
  <DomainObject.Predmet.SudioniciListAdressOIB>
    <izvorni_sadrzaj>
      <item>HISTRIA DOMUS d.o.o. MOMJAN, OIB 91921150553, Kremenje 95 B,52460 Momjan</item>
      <item>ZAGREBAČKA BANKA d.d. ZAGREB, OIB 92963223473, Trg bana Josipa Jelačića 10,10000 Zagreb</item>
      <item>Odvjetničko društvo Hanžeković &amp; Partneri društvo s ograničenom odgovornošću, OIB 85127306373, Radnička Cesta 22,10000 Zagreb</item>
    </izvorni_sadrzaj>
    <derivirana_varijabla naziv="DomainObject.Predmet.SudioniciListAdressOIB_1">
      <item>HISTRIA DOMUS d.o.o. MOMJAN, OIB 91921150553, Kremenje 95 B,52460 Momjan</item>
      <item>ZAGREBAČKA BANKA d.d. ZAGREB, OIB 92963223473, Trg bana Josipa Jelačića 10,10000 Zagreb</item>
      <item>Odvjetničko društvo Hanžeković &amp; Partneri društvo s ograničenom odgovornošću, OIB 85127306373,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91921150553</item>
      <item>, OIB 92963223473</item>
      <item>, OIB 85127306373</item>
    </izvorni_sadrzaj>
    <derivirana_varijabla naziv="DomainObject.Predmet.SudioniciListNazivOIB_1">
      <item>, OIB 91921150553</item>
      <item>, OIB 92963223473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205</properties:Words>
  <properties:Characters>1071</properties:Characters>
  <properties:Lines>41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2018-02-09T12:52:00Z</dcterms:created>
  <dc:creator>korisnik</dc:creator>
  <cp:lastModifiedBy>Sanja Lakošeljac</cp:lastModifiedBy>
  <dcterms:modified xmlns:xsi="http://www.w3.org/2001/XMLSchema-instance" xsi:type="dcterms:W3CDTF">2018-02-09T13:14:00Z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