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5ad9" w14:paraId="b215ad9" w:rsidRDefault="00590943" w:rsidP="009D7220" w:rsidR="00BC2AA3" w:rsidRPr="006A62B7">
      <w:pPr>
        <w:jc w:val="right"/>
        <w15:collapsed w:val="false"/>
      </w:pPr>
      <w:bookmarkStart w:name="_GoBack" w:id="0"/>
      <w:bookmarkEnd w:id="0"/>
      <w:r w:rsidRPr="006A62B7">
        <w:tab/>
        <w:t>Poslovni broj 1 St-</w:t>
      </w:r>
      <w:r w:rsidR="0098606D">
        <w:t>112</w:t>
      </w:r>
      <w:r w:rsidR="006F7DC4">
        <w:t>/1</w:t>
      </w:r>
      <w:r w:rsidR="0098606D">
        <w:t>5</w:t>
      </w:r>
      <w:r w:rsidR="006F7DC4">
        <w:t>-</w:t>
      </w:r>
      <w:r w:rsidR="0098606D">
        <w:t>3</w:t>
      </w:r>
      <w:r w:rsidR="00C106BC">
        <w:t>1</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B120F2">
        <w:t xml:space="preserve">MOTIKA PRODUKT </w:t>
      </w:r>
      <w:r w:rsidR="00C106BC">
        <w:t>d</w:t>
      </w:r>
      <w:r w:rsidR="006F7DC4">
        <w:t xml:space="preserve">.o.o., </w:t>
      </w:r>
      <w:r w:rsidR="00B120F2">
        <w:t>Starigrad, Dr. franje Tuđmana 53</w:t>
      </w:r>
      <w:r w:rsidR="00DF1AFA">
        <w:t xml:space="preserve">, OIB: </w:t>
      </w:r>
      <w:r w:rsidR="00B120F2">
        <w:t>74162757297</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FF0C3E">
        <w:t>11</w:t>
      </w:r>
      <w:r w:rsidR="00AA4F04">
        <w:t>. siječnja</w:t>
      </w:r>
      <w:r>
        <w:t xml:space="preserve"> 201</w:t>
      </w:r>
      <w:r w:rsidR="00AA4F04">
        <w:t>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120F2">
        <w:t>MOTIKA PRODUKT d.o.o., Starigrad, Dr. Franje Tuđmana 53, OIB: 74162757297</w:t>
      </w:r>
      <w:r w:rsidR="00E55A42">
        <w:t xml:space="preserve"> </w:t>
      </w:r>
      <w:r w:rsidRPr="006A62B7">
        <w:t xml:space="preserve">stečajni </w:t>
      </w:r>
      <w:r w:rsidR="00AA36F9">
        <w:t xml:space="preserve"> </w:t>
      </w:r>
      <w:r w:rsidRPr="006A62B7">
        <w:t xml:space="preserve">postupak otvoren je dana </w:t>
      </w:r>
      <w:r w:rsidR="00FF0C3E">
        <w:t>11</w:t>
      </w:r>
      <w:r w:rsidR="00AA4F04">
        <w:t>. siječnja</w:t>
      </w:r>
      <w:r w:rsidR="00F26669">
        <w:t xml:space="preserve"> </w:t>
      </w:r>
      <w:r>
        <w:t>201</w:t>
      </w:r>
      <w:r w:rsidR="00AA4F04">
        <w:t>7</w:t>
      </w:r>
      <w:r w:rsidRPr="006A62B7">
        <w:t xml:space="preserve">. u </w:t>
      </w:r>
      <w:r w:rsidR="00AA4F04">
        <w:t>14,</w:t>
      </w:r>
      <w:r w:rsidR="00B93ACA">
        <w:t>12</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9710DC">
        <w:t xml:space="preserve">Stjepan Rakarec iz </w:t>
      </w:r>
      <w:r w:rsidR="009710DC">
        <w:t>Velike Gorice, Črnkovec 16, OIB: 64132194100</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B120F2">
        <w:t>MOTIKA PRODUKT d.o.o., Starigrad, Dr. Franje Tuđmana 53, OIB: 74162757297</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B120F2">
        <w:t>17. rujna</w:t>
      </w:r>
      <w:r w:rsidR="00C52D13">
        <w:t xml:space="preserve"> 201</w:t>
      </w:r>
      <w:r w:rsidR="00B120F2">
        <w:t>5</w:t>
      </w:r>
      <w:r w:rsidRPr="00CE76CB">
        <w:t xml:space="preserve">., rješenjem ovog suda od </w:t>
      </w:r>
      <w:r w:rsidR="00B120F2">
        <w:t>1. listopada</w:t>
      </w:r>
      <w:r w:rsidR="00C52D13">
        <w:t xml:space="preserve"> 201</w:t>
      </w:r>
      <w:r w:rsidR="00B120F2">
        <w:t>5</w:t>
      </w:r>
      <w:r w:rsidRPr="00CE76CB">
        <w:t>. pokrenut je prethodni postupak nad dužnikom</w:t>
      </w:r>
      <w:r w:rsidR="00DF1AFA">
        <w:t xml:space="preserve"> </w:t>
      </w:r>
      <w:r w:rsidR="00B120F2">
        <w:t>MOTIKA PRODUKT d.o.o., Starigrad, Dr. Franje Tuđmana 53, OIB: 74162757297</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B120F2">
        <w:t>112</w:t>
      </w:r>
      <w:r w:rsidR="006F7DC4">
        <w:t>/1</w:t>
      </w:r>
      <w:r w:rsidR="00B120F2">
        <w:t>5</w:t>
      </w:r>
      <w:r w:rsidR="006F7DC4">
        <w:t>-</w:t>
      </w:r>
      <w:r w:rsidR="00B120F2">
        <w:t>12</w:t>
      </w:r>
      <w:r w:rsidRPr="006A62B7">
        <w:t xml:space="preserve"> od </w:t>
      </w:r>
      <w:r>
        <w:t xml:space="preserve">dana </w:t>
      </w:r>
      <w:r w:rsidR="00B120F2">
        <w:t>10. studenoga 2015</w:t>
      </w:r>
      <w:r w:rsidR="00C52D13">
        <w:t>.,</w:t>
      </w:r>
      <w:r w:rsidRPr="006A62B7">
        <w:t xml:space="preserve"> imenovan je privremeni stečajni upravitelj koji je izvješće dostavio dana </w:t>
      </w:r>
      <w:r w:rsidR="00AA4F04">
        <w:t>30. kolovoza</w:t>
      </w:r>
      <w:r w:rsidR="00B120F2">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B120F2">
        <w:t>3. listopada</w:t>
      </w:r>
      <w:r w:rsidR="00C52D13" w:rsidRPr="00DF1AFA">
        <w:t xml:space="preserve"> 2016</w:t>
      </w:r>
      <w:r w:rsidRPr="00DF1AFA">
        <w:t xml:space="preserve">., temeljem čega je rok za uplatu predujma istekao dana </w:t>
      </w:r>
      <w:r w:rsidR="00AA4F04">
        <w:t>27. listopada</w:t>
      </w:r>
      <w:r w:rsidR="009D7220" w:rsidRPr="00C106BC">
        <w:rPr>
          <w:b/>
        </w:rPr>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55A42" w:rsidP="00E55A42" w:rsidR="00E55A42">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CA7D93" w:rsidP="00E55A42" w:rsidR="00CA7D93">
      <w:pPr>
        <w:ind w:firstLine="708"/>
        <w:jc w:val="both"/>
      </w:pPr>
      <w:r>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FF0C3E">
        <w:t>11</w:t>
      </w:r>
      <w:r w:rsidR="00AA4F04">
        <w:t>. siječnja</w:t>
      </w:r>
      <w:r w:rsidR="00F26669">
        <w:t xml:space="preserve"> </w:t>
      </w:r>
      <w:r>
        <w:t>201</w:t>
      </w:r>
      <w:r w:rsidR="00AA4F04">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AA4F04">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CA7D93">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18FE" w:rsidR="00AF18FE">
      <w:r>
        <w:separator/>
      </w:r>
    </w:p>
  </w:endnote>
  <w:endnote w:id="0" w:type="continuationSeparator">
    <w:p w:rsidRDefault="00AF18FE" w:rsidR="00AF18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18FE" w:rsidR="00AF18FE">
      <w:r>
        <w:separator/>
      </w:r>
    </w:p>
  </w:footnote>
  <w:footnote w:id="0" w:type="continuationSeparator">
    <w:p w:rsidRDefault="00AF18FE" w:rsidR="00AF18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06D" w:rsidP="00825537" w:rsidR="009860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606D" w:rsidR="009860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06D" w:rsidP="00825537" w:rsidR="009860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29EF">
      <w:rPr>
        <w:rStyle w:val="Brojstranice"/>
        <w:noProof/>
      </w:rPr>
      <w:t>2</w:t>
    </w:r>
    <w:r>
      <w:rPr>
        <w:rStyle w:val="Brojstranice"/>
      </w:rPr>
      <w:fldChar w:fldCharType="end"/>
    </w:r>
  </w:p>
  <w:p w:rsidRDefault="0098606D" w:rsidP="00825537" w:rsidR="0098606D" w:rsidRPr="006A62B7">
    <w:pPr>
      <w:pStyle w:val="Zaglavlje"/>
      <w:jc w:val="right"/>
    </w:pPr>
    <w:r w:rsidRPr="006A62B7">
      <w:t>Poslovni broj 1 St-</w:t>
    </w:r>
    <w:r w:rsidR="00B120F2">
      <w:t>112</w:t>
    </w:r>
    <w:r>
      <w:t>/16-</w:t>
    </w:r>
    <w:r w:rsidR="00B120F2">
      <w:t>31</w:t>
    </w:r>
  </w:p>
  <w:p w:rsidRDefault="0098606D" w:rsidP="00825537" w:rsidR="0098606D">
    <w:pPr>
      <w:pStyle w:val="Zaglavlje"/>
      <w:jc w:val="right"/>
      <w:rPr>
        <w:rFonts w:cs="Arial" w:hAnsi="Arial" w:ascii="Arial"/>
        <w:sz w:val="22"/>
        <w:szCs w:val="22"/>
      </w:rPr>
    </w:pPr>
  </w:p>
  <w:p w:rsidRDefault="0098606D" w:rsidP="00825537" w:rsidR="0098606D">
    <w:pPr>
      <w:pStyle w:val="Zaglavlje"/>
      <w:jc w:val="right"/>
      <w:rPr>
        <w:rFonts w:cs="Arial" w:hAnsi="Arial" w:ascii="Arial"/>
        <w:sz w:val="22"/>
        <w:szCs w:val="22"/>
      </w:rPr>
    </w:pPr>
  </w:p>
  <w:p w:rsidRDefault="0098606D" w:rsidP="00825537" w:rsidR="0098606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573A"/>
    <w:rsid w:val="000964E5"/>
    <w:rsid w:val="000B7715"/>
    <w:rsid w:val="000D7790"/>
    <w:rsid w:val="001144F4"/>
    <w:rsid w:val="00117181"/>
    <w:rsid w:val="001329EF"/>
    <w:rsid w:val="001441EB"/>
    <w:rsid w:val="001540AB"/>
    <w:rsid w:val="00161F86"/>
    <w:rsid w:val="00186D9B"/>
    <w:rsid w:val="00215D49"/>
    <w:rsid w:val="00216EE2"/>
    <w:rsid w:val="00221D5E"/>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A7D29"/>
    <w:rsid w:val="004C2B0A"/>
    <w:rsid w:val="004D7B96"/>
    <w:rsid w:val="004E0C7D"/>
    <w:rsid w:val="004F2EAE"/>
    <w:rsid w:val="00512AC4"/>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5708F"/>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710DC"/>
    <w:rsid w:val="00985416"/>
    <w:rsid w:val="0098606D"/>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A4F04"/>
    <w:rsid w:val="00AB4171"/>
    <w:rsid w:val="00AB483A"/>
    <w:rsid w:val="00AD7687"/>
    <w:rsid w:val="00AE379E"/>
    <w:rsid w:val="00AF18FE"/>
    <w:rsid w:val="00B033D7"/>
    <w:rsid w:val="00B120F2"/>
    <w:rsid w:val="00B20829"/>
    <w:rsid w:val="00B45C7F"/>
    <w:rsid w:val="00B604A8"/>
    <w:rsid w:val="00B85A8A"/>
    <w:rsid w:val="00B93ACA"/>
    <w:rsid w:val="00BA5150"/>
    <w:rsid w:val="00BB0D8F"/>
    <w:rsid w:val="00BC2AA3"/>
    <w:rsid w:val="00C106BC"/>
    <w:rsid w:val="00C33171"/>
    <w:rsid w:val="00C35145"/>
    <w:rsid w:val="00C52D13"/>
    <w:rsid w:val="00C843A4"/>
    <w:rsid w:val="00C94051"/>
    <w:rsid w:val="00CA7D93"/>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 w:val="00FF0C3E"/>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5708F"/>
    <w:rPr>
      <w:color w:val="808080"/>
      <w:bdr w:space="0" w:sz="0" w:color="auto" w:val="none"/>
      <w:shd w:fill="auto" w:color="auto" w:val="clear"/>
    </w:rPr>
  </w:style>
  <w:style w:customStyle="true" w:styleId="eSPISCCParagraphDefaultFont" w:type="character">
    <w:name w:val="eSPIS_CC_Paragraph Default Font"/>
    <w:basedOn w:val="Zadanifontodlomka"/>
    <w:rsid w:val="007570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708F"/>
    <w:rPr>
      <w:bdr w:space="0" w:sz="0" w:color="auto" w:val="none"/>
      <w:shd w:fill="FFFFCC" w:color="auto" w:val="clear"/>
      <w:lang w:val="hr-HR"/>
    </w:rPr>
  </w:style>
  <w:style w:customStyle="true" w:styleId="PozadinaSvijetloCrvena" w:type="character">
    <w:name w:val="Pozadina_SvijetloCrvena"/>
    <w:basedOn w:val="eSPISCCParagraphDefaultFont"/>
    <w:rsid w:val="007570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70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5708F"/>
    <w:rPr>
      <w:color w:val="808080"/>
      <w:bdr w:color="auto" w:space="0" w:sz="0" w:val="none"/>
      <w:shd w:color="auto" w:fill="auto" w:val="clear"/>
    </w:rPr>
  </w:style>
  <w:style w:customStyle="1" w:styleId="eSPISCCParagraphDefaultFont" w:type="character">
    <w:name w:val="eSPIS_CC_Paragraph Default Font"/>
    <w:basedOn w:val="Zadanifontodlomka"/>
    <w:rsid w:val="007570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708F"/>
    <w:rPr>
      <w:bdr w:color="auto" w:space="0" w:sz="0" w:val="none"/>
      <w:shd w:color="auto" w:fill="FFFFCC" w:val="clear"/>
      <w:lang w:val="hr-HR"/>
    </w:rPr>
  </w:style>
  <w:style w:customStyle="1" w:styleId="PozadinaSvijetloCrvena" w:type="character">
    <w:name w:val="Pozadina_SvijetloCrvena"/>
    <w:basedOn w:val="eSPISCCParagraphDefaultFont"/>
    <w:rsid w:val="007570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70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St-112/2015-32</izvorni_sadrzaj>
    <derivirana_varijabla naziv="DomainObject.Oznaka_1">St-112/2015-32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siječnja 2017.</izvorni_sadrzaj>
    <derivirana_varijabla naziv="DomainObject.Predmet.DatumRjesavanja_1">11.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MOTIKA PRODUKT d.o.o. za ugostiteljstvo i turizam</izvorni_sadrzaj>
    <derivirana_varijabla naziv="DomainObject.Predmet.ProtustrankaFormated_1">  MOTIKA PRODUKT d.o.o. za ugostiteljstvo i turizam</derivirana_varijabla>
  </DomainObject.Predmet.ProtustrankaFormated>
  <DomainObject.Predmet.ProtustrankaFormatedOIB>
    <izvorni_sadrzaj>  MOTIKA PRODUKT d.o.o. za ugostiteljstvo i turizam, OIB 74162757297</izvorni_sadrzaj>
    <derivirana_varijabla naziv="DomainObject.Predmet.ProtustrankaFormatedOIB_1">  MOTIKA PRODUKT d.o.o. za ugostiteljstvo i turizam, OIB 74162757297</derivirana_varijabla>
  </DomainObject.Predmet.ProtustrankaFormatedOIB>
  <DomainObject.Predmet.ProtustrankaFormatedWithAdress>
    <izvorni_sadrzaj> MOTIKA PRODUKT d.o.o. za ugostiteljstvo i turizam, Dr. Franje Tuđmana 53, 23244 Starigrad</izvorni_sadrzaj>
    <derivirana_varijabla naziv="DomainObject.Predmet.ProtustrankaFormatedWithAdress_1"> MOTIKA PRODUKT d.o.o. za ugostiteljstvo i turizam, Dr. Franje Tuđmana 53, 23244 Starigrad</derivirana_varijabla>
  </DomainObject.Predmet.ProtustrankaFormatedWithAdress>
  <DomainObject.Predmet.ProtustrankaFormatedWithAdressOIB>
    <izvorni_sadrzaj> MOTIKA PRODUKT d.o.o. za ugostiteljstvo i turizam, OIB 74162757297, Dr. Franje Tuđmana 53, 23244 Starigrad</izvorni_sadrzaj>
    <derivirana_varijabla naziv="DomainObject.Predmet.ProtustrankaFormatedWithAdressOIB_1"> MOTIKA PRODUKT d.o.o. za ugostiteljstvo i turizam, OIB 74162757297, Dr. Franje Tuđmana 53, 23244 Starigrad</derivirana_varijabla>
  </DomainObject.Predmet.ProtustrankaFormatedWithAdressOIB>
  <DomainObject.Predmet.ProtustrankaWithAdress>
    <izvorni_sadrzaj>MOTIKA PRODUKT d.o.o. za ugostiteljstvo i turizam Dr. Franje Tuđmana 53, 23244 Starigrad</izvorni_sadrzaj>
    <derivirana_varijabla naziv="DomainObject.Predmet.ProtustrankaWithAdress_1">MOTIKA PRODUKT d.o.o. za ugostiteljstvo i turizam Dr. Franje Tuđmana 53, 23244 Starigrad</derivirana_varijabla>
  </DomainObject.Predmet.ProtustrankaWithAdress>
  <DomainObject.Predmet.ProtustrankaWithAdressOIB>
    <izvorni_sadrzaj>MOTIKA PRODUKT d.o.o. za ugostiteljstvo i turizam, OIB 74162757297, Dr. Franje Tuđmana 53, 23244 Starigrad</izvorni_sadrzaj>
    <derivirana_varijabla naziv="DomainObject.Predmet.ProtustrankaWithAdressOIB_1">MOTIKA PRODUKT d.o.o. za ugostiteljstvo i turizam, OIB 74162757297, Dr. Franje Tuđmana 53, 23244 Starigrad</derivirana_varijabla>
  </DomainObject.Predmet.ProtustrankaWithAdressOIB>
  <DomainObject.Predmet.ProtustrankaNazivFormated>
    <izvorni_sadrzaj>MOTIKA PRODUKT d.o.o. za ugostiteljstvo i turizam</izvorni_sadrzaj>
    <derivirana_varijabla naziv="DomainObject.Predmet.ProtustrankaNazivFormated_1">MOTIKA PRODUKT d.o.o. za ugostiteljstvo i turizam</derivirana_varijabla>
  </DomainObject.Predmet.ProtustrankaNazivFormated>
  <DomainObject.Predmet.ProtustrankaNazivFormatedOIB>
    <izvorni_sadrzaj>MOTIKA PRODUKT d.o.o. za ugostiteljstvo i turizam, OIB 74162757297</izvorni_sadrzaj>
    <derivirana_varijabla naziv="DomainObject.Predmet.ProtustrankaNazivFormatedOIB_1">MOTIKA PRODUKT d.o.o. za ugostiteljstvo i turizam, OIB 74162757297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64480.29</izvorni_sadrzaj>
    <derivirana_varijabla naziv="DomainObject.Predmet.TrenutnaVrijednost_1">64480.29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MOTIKA PRODUKT d.o.o. za ugostiteljstvo i turizam</item>
    </izvorni_sadrzaj>
    <derivirana_varijabla naziv="DomainObject.Predmet.ProtuStrankaListFormated_1">
      <item>MOTIKA PRODUKT d.o.o. za ugostiteljstvo i turizam</item>
    </derivirana_varijabla>
  </DomainObject.Predmet.ProtuStrankaListFormated>
  <DomainObject.Predmet.ProtuStrankaListFormatedOIB>
    <izvorni_sadrzaj>
      <item>MOTIKA PRODUKT d.o.o. za ugostiteljstvo i turizam, OIB 74162757297</item>
    </izvorni_sadrzaj>
    <derivirana_varijabla naziv="DomainObject.Predmet.ProtuStrankaListFormatedOIB_1">
      <item>MOTIKA PRODUKT d.o.o. za ugostiteljstvo i turizam, OIB 74162757297</item>
    </derivirana_varijabla>
  </DomainObject.Predmet.ProtuStrankaListFormatedOIB>
  <DomainObject.Predmet.ProtuStrankaListFormatedWithAdress>
    <izvorni_sadrzaj>
      <item>MOTIKA PRODUKT d.o.o. za ugostiteljstvo i turizam, Dr. Franje Tuđmana 53, 23244 Starigrad</item>
    </izvorni_sadrzaj>
    <derivirana_varijabla naziv="DomainObject.Predmet.ProtuStrankaListFormatedWithAdress_1">
      <item>MOTIKA PRODUKT d.o.o. za ugostiteljstvo i turizam, Dr. Franje Tuđmana 53, 23244 Starigrad</item>
    </derivirana_varijabla>
  </DomainObject.Predmet.ProtuStrankaListFormatedWithAdress>
  <DomainObject.Predmet.ProtuStrankaListFormatedWithAdressOIB>
    <izvorni_sadrzaj>
      <item>MOTIKA PRODUKT d.o.o. za ugostiteljstvo i turizam, OIB 74162757297, Dr. Franje Tuđmana 53, 23244 Starigrad</item>
    </izvorni_sadrzaj>
    <derivirana_varijabla naziv="DomainObject.Predmet.ProtuStrankaListFormatedWithAdressOIB_1">
      <item>MOTIKA PRODUKT d.o.o. za ugostiteljstvo i turizam, OIB 74162757297, Dr. Franje Tuđmana 53, 23244 Starigrad</item>
    </derivirana_varijabla>
  </DomainObject.Predmet.ProtuStrankaListFormatedWithAdressOIB>
  <DomainObject.Predmet.ProtuStrankaListNazivFormated>
    <izvorni_sadrzaj>
      <item>MOTIKA PRODUKT d.o.o. za ugostiteljstvo i turizam</item>
    </izvorni_sadrzaj>
    <derivirana_varijabla naziv="DomainObject.Predmet.ProtuStrankaListNazivFormated_1">
      <item>MOTIKA PRODUKT d.o.o. za ugostiteljstvo i turizam</item>
    </derivirana_varijabla>
  </DomainObject.Predmet.ProtuStrankaListNazivFormated>
  <DomainObject.Predmet.ProtuStrankaListNazivFormatedOIB>
    <izvorni_sadrzaj>
      <item>MOTIKA PRODUKT d.o.o. za ugostiteljstvo i turizam, OIB 74162757297</item>
    </izvorni_sadrzaj>
    <derivirana_varijabla naziv="DomainObject.Predmet.ProtuStrankaListNazivFormatedOIB_1">
      <item>MOTIKA PRODUKT d.o.o. za ugostiteljstvo i turizam, OIB 74162757297</item>
    </derivirana_varijabla>
  </DomainObject.Predmet.ProtuStrankaListNazivFormatedOIB>
  <DomainObject.Predmet.OstaliListFormated>
    <izvorni_sadrzaj>
      <item>Matea Miletić</item>
      <item>Zoran Miletić</item>
      <item>Draško Lambaša</item>
    </izvorni_sadrzaj>
    <derivirana_varijabla naziv="DomainObject.Predmet.OstaliListFormated_1">
      <item>Matea Miletić</item>
      <item>Zoran Miletić</item>
      <item>Draško Lambaša</item>
    </derivirana_varijabla>
  </DomainObject.Predmet.OstaliListFormated>
  <DomainObject.Predmet.OstaliListFormatedOIB>
    <izvorni_sadrzaj>
      <item>Matea Miletić</item>
      <item>Zoran Miletić, OIB 16709153714</item>
      <item>Draško Lambaša, OIB 48593997552</item>
    </izvorni_sadrzaj>
    <derivirana_varijabla naziv="DomainObject.Predmet.OstaliListFormatedOIB_1">
      <item>Matea Miletić</item>
      <item>Zoran Miletić, OIB 16709153714</item>
      <item>Draško Lambaša, OIB 48593997552</item>
    </derivirana_varijabla>
  </DomainObject.Predmet.OstaliListFormatedOIB>
  <DomainObject.Predmet.OstaliListFormatedWithAdress>
    <izvorni_sadrzaj>
      <item>Matea Miletić, Kikićeva 13, 10000 Zagreb</item>
      <item>Zoran Miletić, Dr. Franje Tuđmana 10, 23244 Starigrad</item>
      <item>Draško Lambaša, Drniških Žrtava 10, 22000 Šibenik</item>
    </izvorni_sadrzaj>
    <derivirana_varijabla naziv="DomainObject.Predmet.OstaliListFormatedWithAdress_1">
      <item>Matea Miletić, Kikićeva 13, 10000 Zagreb</item>
      <item>Zoran Miletić, Dr. Franje Tuđmana 10, 23244 Starigrad</item>
      <item>Draško Lambaša, Drniških Žrtava 10, 22000 Šibenik</item>
    </derivirana_varijabla>
  </DomainObject.Predmet.OstaliListFormatedWithAdress>
  <DomainObject.Predmet.OstaliListFormatedWithAdressOIB>
    <izvorni_sadrzaj>
      <item>Matea Miletić, Kikićeva 13, 10000 Zagreb</item>
      <item>Zoran Miletić, OIB 16709153714, Dr. Franje Tuđmana 10, 23244 Starigrad</item>
      <item>Draško Lambaša, OIB 48593997552, Drniških Žrtava 10, 22000 Šibenik</item>
    </izvorni_sadrzaj>
    <derivirana_varijabla naziv="DomainObject.Predmet.OstaliListFormatedWithAdressOIB_1">
      <item>Matea Miletić, Kikićeva 13, 10000 Zagreb</item>
      <item>Zoran Miletić, OIB 16709153714, Dr. Franje Tuđmana 10, 23244 Starigrad</item>
      <item>Draško Lambaša, OIB 48593997552, Drniških Žrtava 10, 22000 Šibenik</item>
    </derivirana_varijabla>
  </DomainObject.Predmet.OstaliListFormatedWithAdressOIB>
  <DomainObject.Predmet.OstaliListNazivFormated>
    <izvorni_sadrzaj>
      <item>Matea Miletić</item>
      <item>Zoran Miletić</item>
      <item>Draško Lambaša</item>
    </izvorni_sadrzaj>
    <derivirana_varijabla naziv="DomainObject.Predmet.OstaliListNazivFormated_1">
      <item>Matea Miletić</item>
      <item>Zoran Miletić</item>
      <item>Draško Lambaša</item>
    </derivirana_varijabla>
  </DomainObject.Predmet.OstaliListNazivFormated>
  <DomainObject.Predmet.OstaliListNazivFormatedOIB>
    <izvorni_sadrzaj>
      <item>Matea Miletić</item>
      <item>Zoran Miletić, OIB 16709153714</item>
      <item>Draško Lambaša, OIB 48593997552</item>
    </izvorni_sadrzaj>
    <derivirana_varijabla naziv="DomainObject.Predmet.OstaliListNazivFormatedOIB_1">
      <item>Matea Miletić</item>
      <item>Zoran Miletić, OIB 16709153714</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St-112/2015-32</izvorni_sadrzaj>
    <derivirana_varijabla naziv="DomainObject.PoslovniBrojDokumenta_1">St-112/2015-32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MOTIKA PRODUKT d.o.o. za ugostiteljstvo i turizam</izvorni_sadrzaj>
    <derivirana_varijabla naziv="DomainObject.Predmet.ProtustrankaIDrugi_1">MOTIKA PRODUKT d.o.o. za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MOTIKA PRODUKT d.o.o. za ugostiteljstvo i turizam, OIB 74162757297, Dr. Franje Tuđmana 53, 23244 Starigrad</izvorni_sadrzaj>
    <derivirana_varijabla naziv="DomainObject.Predmet.ProtustrankaIDrugiAdressOIB_1">MOTIKA PRODUKT d.o.o. za ugostiteljstvo i turizam, OIB 74162757297, Dr. Franje Tuđmana 53,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siječnja 2017.</izvorni_sadrzaj>
    <derivirana_varijabla naziv="DomainObject.Predmet.OdlukaRjesenje.DatumDonosenjaOdluke_1">11.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St-112/2015-32</izvorni_sadrzaj>
    <derivirana_varijabla naziv="DomainObject.Predmet.OdlukaRjesenje.Oznaka_1">St-112/2015-32</derivirana_varijabla>
  </DomainObject.Predmet.OdlukaRjesenje.Oznaka>
  <DomainObject.Predmet.SudioniciListNaziv>
    <izvorni_sadrzaj>
      <item>FINA</item>
      <item>MOTIKA PRODUKT d.o.o. za ugostiteljstvo i turizam</item>
      <item>Matea Miletić</item>
      <item>Zoran Miletić</item>
      <item>Draško Lambaša</item>
    </izvorni_sadrzaj>
    <derivirana_varijabla naziv="DomainObject.Predmet.SudioniciListNaziv_1">
      <item>FINA</item>
      <item>MOTIKA PRODUKT d.o.o. za ugostiteljstvo i turizam</item>
      <item>Matea Miletić</item>
      <item>Zoran Miletić</item>
      <item>Draško Lambaša</item>
    </derivirana_varijabla>
  </DomainObject.Predmet.SudioniciListNaziv>
  <DomainObject.Predmet.SudioniciListAdressOIB>
    <izvorni_sadrzaj>
      <item>FINA, OIB 85821130368</item>
      <item>MOTIKA PRODUKT d.o.o. za ugostiteljstvo i turizam, OIB 74162757297, Dr. Franje Tuđmana 53,23244 Starigrad</item>
      <item>Matea Miletić, Kikićeva 13,10000 Zagreb</item>
      <item>Zoran Miletić, OIB 16709153714, Dr. Franje Tuđmana 10,23244 Starigrad</item>
      <item>Draško Lambaša, OIB 48593997552, Drniških Žrtava 10,22000 Šibenik</item>
    </izvorni_sadrzaj>
    <derivirana_varijabla naziv="DomainObject.Predmet.SudioniciListAdressOIB_1">
      <item>FINA, OIB 85821130368</item>
      <item>MOTIKA PRODUKT d.o.o. za ugostiteljstvo i turizam, OIB 74162757297, Dr. Franje Tuđmana 53,23244 Starigrad</item>
      <item>Matea Miletić, Kikićeva 13,10000 Zagreb</item>
      <item>Zoran Miletić, OIB 16709153714, Dr. Franje Tuđmana 10,23244 Starigrad</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74162757297</item>
      <item>, OIB null</item>
      <item>, OIB 16709153714</item>
      <item>, OIB 48593997552</item>
    </izvorni_sadrzaj>
    <derivirana_varijabla naziv="DomainObject.Predmet.SudioniciListNazivOIB_1">
      <item>, OIB 85821130368</item>
      <item>, OIB 74162757297</item>
      <item>, OIB null</item>
      <item>, OIB 16709153714</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690</properties:Words>
  <properties:Characters>3668</properties:Characters>
  <properties:Lines>98</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2016-12-13T10:14:00Z</dcterms:created>
  <dc:creator>Ardena Bajlo</dc:creator>
  <cp:lastModifiedBy>wsadmin</cp:lastModifiedBy>
  <cp:lastPrinted>2017-01-11T13:11:00Z</cp:lastPrinted>
  <dcterms:modified xmlns:xsi="http://www.w3.org/2001/XMLSchema-instance" xsi:type="dcterms:W3CDTF">2017-01-11T13:12:00Z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St-112/2015-32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