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1fe8" w14:paraId="ab71fe8" w:rsidRDefault="00F95709" w:rsidP="00D461D0" w:rsidR="00D461D0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1D0" w:rsidP="00D461D0" w:rsidR="00D461D0">
      <w:pPr>
        <w:rPr>
          <w:b/>
        </w:rPr>
      </w:pPr>
    </w:p>
    <w:p w:rsidRDefault="00D461D0" w:rsidP="00D461D0" w:rsidR="00D461D0">
      <w:pPr>
        <w:rPr>
          <w:b/>
        </w:rPr>
      </w:pPr>
      <w:r>
        <w:rPr>
          <w:b/>
        </w:rPr>
        <w:t>REPUBLIKA HRVATSKA</w:t>
      </w:r>
    </w:p>
    <w:p w:rsidRDefault="00D461D0" w:rsidP="00D461D0" w:rsidR="00D461D0">
      <w:pPr>
        <w:rPr>
          <w:b/>
        </w:rPr>
      </w:pPr>
      <w:r>
        <w:rPr>
          <w:b/>
        </w:rPr>
        <w:t>TRGOVAČKI SUD U OSIJEKU</w:t>
      </w:r>
    </w:p>
    <w:p w:rsidRDefault="00D461D0" w:rsidP="00D461D0" w:rsidR="00D461D0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St-1741/2016-33</w:t>
      </w:r>
    </w:p>
    <w:p w:rsidRDefault="00D461D0" w:rsidP="00D461D0" w:rsidR="00D461D0">
      <w:pPr>
        <w:rPr>
          <w:b/>
        </w:rPr>
      </w:pPr>
      <w:r>
        <w:rPr>
          <w:b/>
        </w:rPr>
        <w:t>Trg pobjede 13</w:t>
      </w:r>
    </w:p>
    <w:p w:rsidRDefault="00D461D0" w:rsidP="00D461D0" w:rsidR="00D461D0">
      <w:pPr>
        <w:rPr>
          <w:b/>
        </w:rPr>
      </w:pPr>
      <w:r>
        <w:rPr>
          <w:b/>
        </w:rPr>
        <w:t>35000 SLAVONSKI BROD</w:t>
      </w:r>
    </w:p>
    <w:p w:rsidRDefault="00D461D0" w:rsidP="00D461D0" w:rsidR="00D461D0">
      <w:pPr>
        <w:rPr>
          <w:b/>
        </w:rPr>
      </w:pPr>
    </w:p>
    <w:p w:rsidRDefault="00D461D0" w:rsidP="00D461D0" w:rsidR="00D461D0">
      <w:pPr>
        <w:rPr>
          <w:b/>
        </w:rPr>
      </w:pPr>
    </w:p>
    <w:p w:rsidRDefault="00D461D0" w:rsidP="00D461D0" w:rsidR="00D461D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461D0" w:rsidP="00D461D0" w:rsidR="00D461D0">
      <w:pPr>
        <w:jc w:val="center"/>
        <w:rPr>
          <w:b/>
        </w:rPr>
      </w:pPr>
      <w:r>
        <w:rPr>
          <w:b/>
        </w:rPr>
        <w:t>R J E Š E N J E</w:t>
      </w:r>
    </w:p>
    <w:p w:rsidRDefault="00D461D0" w:rsidP="00D461D0" w:rsidR="00D461D0">
      <w:pPr>
        <w:rPr>
          <w:b/>
        </w:rPr>
      </w:pPr>
    </w:p>
    <w:p w:rsidRDefault="00D461D0" w:rsidP="00D461D0" w:rsidR="00F40330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nad dužnikom  </w:t>
      </w:r>
      <w:r>
        <w:rPr>
          <w:b/>
          <w:u w:val="single"/>
        </w:rPr>
        <w:t>BIROTEHNA d.o.o. u stečaju, Slavonski Brod, Ferde Filipovića 50D</w:t>
      </w:r>
      <w:r>
        <w:rPr>
          <w:b/>
        </w:rPr>
        <w:t xml:space="preserve">, </w:t>
      </w:r>
      <w:r>
        <w:t xml:space="preserve">koga zastupa stečajni upravitelj Jozo Pavičić iz Osijeka, </w:t>
      </w:r>
      <w:r w:rsidR="00F95709">
        <w:t xml:space="preserve">odlučujući o zahtjevu Ante Lipovac i Dubravke Lipovac Pehar iz Slavonskog Broda, Vinkovačkih žrtava 71, koji su zastupani po Almi </w:t>
      </w:r>
      <w:proofErr w:type="spellStart"/>
      <w:r w:rsidR="00F95709">
        <w:t>Opačak</w:t>
      </w:r>
      <w:proofErr w:type="spellEnd"/>
      <w:r w:rsidR="00F95709">
        <w:t xml:space="preserve">, odvjetnici iz Slavonskog Broda, </w:t>
      </w:r>
      <w:r>
        <w:t>3. siječnja 2017.</w:t>
      </w:r>
    </w:p>
    <w:p w:rsidRDefault="00D461D0" w:rsidP="00D461D0" w:rsidR="00D461D0"/>
    <w:p w:rsidRDefault="00D461D0" w:rsidP="00D461D0" w:rsidR="00D461D0" w:rsidRPr="00D461D0">
      <w:pPr>
        <w:jc w:val="center"/>
      </w:pPr>
      <w:r w:rsidRPr="00D461D0">
        <w:t>r i j e š i o  j  e</w:t>
      </w:r>
    </w:p>
    <w:p w:rsidRDefault="00F40330" w:rsidP="00D461D0" w:rsidR="00F40330">
      <w:pPr>
        <w:jc w:val="center"/>
      </w:pPr>
    </w:p>
    <w:p w:rsidRDefault="00730C1A" w:rsidP="00730C1A" w:rsidR="00730C1A" w:rsidRPr="00730C1A">
      <w:pPr>
        <w:numPr>
          <w:ilvl w:val="0"/>
          <w:numId w:val="3"/>
        </w:numPr>
        <w:jc w:val="both"/>
      </w:pPr>
      <w:r>
        <w:t xml:space="preserve">      </w:t>
      </w:r>
      <w:r w:rsidRPr="00730C1A">
        <w:t>Na osnovu zahtjeva vjerovnika Ante Lipovac, iz Slavonskog Broda, Maka Dizdara 3, OIB: 53396925929 kao jamca platca za podmirenje obveza dužnika, temeljem Bjanko zadužnice broj OV-3744/11 od 29.04.2011, Zadužnice broj OV-3743/11 od 29.04.2011. ,  Zadužnice broj OV-4349/11 od 19.05.2011.,  Bjanko zadužnice broj OV-9996/11 od 07.12.2011., Bjanko zadužnice  broj OV-9997/11</w:t>
      </w:r>
      <w:r w:rsidR="00F95709">
        <w:t xml:space="preserve"> od 07.12.2011,Bjanko zadužnica</w:t>
      </w:r>
      <w:r w:rsidRPr="00730C1A">
        <w:t>,</w:t>
      </w:r>
      <w:r w:rsidR="00F95709">
        <w:t xml:space="preserve"> </w:t>
      </w:r>
      <w:r w:rsidRPr="00730C1A">
        <w:t xml:space="preserve">Broj OV-9998/11 od 07.12.2011,  Presude Općinskog suda u Slavonskom Brodu poslovni broj </w:t>
      </w:r>
      <w:proofErr w:type="spellStart"/>
      <w:r w:rsidRPr="00730C1A">
        <w:t>Povrv</w:t>
      </w:r>
      <w:proofErr w:type="spellEnd"/>
      <w:r w:rsidRPr="00730C1A">
        <w:t>- 606/13-</w:t>
      </w:r>
      <w:proofErr w:type="spellStart"/>
      <w:r w:rsidRPr="00730C1A">
        <w:t>13</w:t>
      </w:r>
      <w:proofErr w:type="spellEnd"/>
      <w:r w:rsidRPr="00730C1A">
        <w:t xml:space="preserve"> od 10.06.2014,  Bjanko zadužnice broj OV-9995/11 od 07.12.2011., </w:t>
      </w:r>
      <w:r w:rsidRPr="00730C1A">
        <w:rPr>
          <w:b/>
        </w:rPr>
        <w:t xml:space="preserve">određuje se osiguranje iznosa od 928.133,79 kn </w:t>
      </w:r>
      <w:r w:rsidRPr="00730C1A">
        <w:t xml:space="preserve">što će ga </w:t>
      </w:r>
      <w:r w:rsidR="00F95709">
        <w:t xml:space="preserve">Anto Lipovac </w:t>
      </w:r>
      <w:r w:rsidRPr="00730C1A">
        <w:t xml:space="preserve">platiti za dužnika </w:t>
      </w:r>
      <w:r w:rsidR="00F95709">
        <w:t xml:space="preserve">BIROTEHNA d.o.o. u stečaju, </w:t>
      </w:r>
      <w:r w:rsidRPr="00730C1A">
        <w:t>razmjerno iznosu koji bi mu pripao kao stečajnom vjerovniku drugog višeg isplatnog reda.</w:t>
      </w:r>
    </w:p>
    <w:p w:rsidRDefault="00730C1A" w:rsidP="00730C1A" w:rsidR="00730C1A" w:rsidRPr="00730C1A">
      <w:pPr>
        <w:numPr>
          <w:ilvl w:val="0"/>
          <w:numId w:val="3"/>
        </w:numPr>
        <w:jc w:val="both"/>
      </w:pPr>
      <w:r w:rsidRPr="00730C1A">
        <w:t xml:space="preserve">  </w:t>
      </w:r>
      <w:r w:rsidR="00F95709">
        <w:t xml:space="preserve">   </w:t>
      </w:r>
      <w:r w:rsidRPr="00730C1A">
        <w:t xml:space="preserve"> Na osnovu zahtjeva vjerovnika Dubravke  Lipovac, iz Slavonskog Broda, </w:t>
      </w:r>
      <w:r w:rsidR="00F95709">
        <w:t xml:space="preserve">Naselje Slavonija II I/3, OIB: </w:t>
      </w:r>
      <w:r w:rsidRPr="00730C1A">
        <w:t xml:space="preserve">04313429672 kao solidarnog dužnika i založnog dužnika za podmirenje obveza </w:t>
      </w:r>
      <w:r w:rsidR="00F95709">
        <w:t xml:space="preserve">stečajnog </w:t>
      </w:r>
      <w:r w:rsidRPr="00730C1A">
        <w:t xml:space="preserve">dužnika, temeljem Sporazuma o zasnivanju založnog prava na nekretninama i pravu na neposrednu ovrhu, </w:t>
      </w:r>
      <w:proofErr w:type="spellStart"/>
      <w:r w:rsidRPr="00730C1A">
        <w:t>solemniziran</w:t>
      </w:r>
      <w:proofErr w:type="spellEnd"/>
      <w:r w:rsidRPr="00730C1A">
        <w:t xml:space="preserve"> po Javnom bilježniku Ruža </w:t>
      </w:r>
      <w:proofErr w:type="spellStart"/>
      <w:r w:rsidRPr="00730C1A">
        <w:t>Medunić</w:t>
      </w:r>
      <w:proofErr w:type="spellEnd"/>
      <w:r w:rsidRPr="00730C1A">
        <w:t xml:space="preserve"> iz Slavonskog Broda, pod poslovnim brojem OV-12033/10, a koji je postao ovršan 23.10.2014.</w:t>
      </w:r>
    </w:p>
    <w:p w:rsidRDefault="00730C1A" w:rsidP="00730C1A" w:rsidR="00730C1A" w:rsidRPr="00730C1A">
      <w:pPr>
        <w:ind w:left="1056"/>
        <w:jc w:val="both"/>
      </w:pPr>
      <w:r w:rsidRPr="00730C1A">
        <w:t xml:space="preserve">-Sporazuma o zasnivanju založnog prava na nekretninama i pravu na neposrednu ovrhu, </w:t>
      </w:r>
      <w:proofErr w:type="spellStart"/>
      <w:r w:rsidRPr="00730C1A">
        <w:t>solemniziran</w:t>
      </w:r>
      <w:proofErr w:type="spellEnd"/>
      <w:r w:rsidRPr="00730C1A">
        <w:t xml:space="preserve"> po Javnom bilježniku Ruža </w:t>
      </w:r>
      <w:proofErr w:type="spellStart"/>
      <w:r w:rsidRPr="00730C1A">
        <w:t>Medunić</w:t>
      </w:r>
      <w:proofErr w:type="spellEnd"/>
      <w:r w:rsidRPr="00730C1A">
        <w:t xml:space="preserve">, iz Slavonskog Broda, pod </w:t>
      </w:r>
      <w:proofErr w:type="spellStart"/>
      <w:r w:rsidRPr="00730C1A">
        <w:t>posl</w:t>
      </w:r>
      <w:proofErr w:type="spellEnd"/>
      <w:r w:rsidRPr="00730C1A">
        <w:t>. brojem OV-8523/11, a koji je postao ovršan 23.10.2014.</w:t>
      </w:r>
    </w:p>
    <w:p w:rsidRDefault="00730C1A" w:rsidP="00F95709" w:rsidR="00F95709">
      <w:pPr>
        <w:ind w:left="1056"/>
        <w:jc w:val="both"/>
      </w:pPr>
      <w:r w:rsidRPr="00730C1A">
        <w:t xml:space="preserve">- Sporazuma o zasnivanju založnog prava na nekretninama i pravu na neposrednu ovrhu, </w:t>
      </w:r>
      <w:proofErr w:type="spellStart"/>
      <w:r w:rsidRPr="00730C1A">
        <w:t>solemniziran</w:t>
      </w:r>
      <w:proofErr w:type="spellEnd"/>
      <w:r w:rsidRPr="00730C1A">
        <w:t xml:space="preserve"> po Javnom bilježniku Ruža </w:t>
      </w:r>
      <w:proofErr w:type="spellStart"/>
      <w:r w:rsidRPr="00730C1A">
        <w:t>Medunić</w:t>
      </w:r>
      <w:proofErr w:type="spellEnd"/>
      <w:r w:rsidRPr="00730C1A">
        <w:t xml:space="preserve">, iz Slavonskog Broda, pod </w:t>
      </w:r>
      <w:proofErr w:type="spellStart"/>
      <w:r w:rsidRPr="00730C1A">
        <w:t>posl</w:t>
      </w:r>
      <w:proofErr w:type="spellEnd"/>
      <w:r w:rsidRPr="00730C1A">
        <w:t>. brojem OV-8522/11, a koj</w:t>
      </w:r>
      <w:r>
        <w:t>i je postao ovršan 30.09.2014.</w:t>
      </w:r>
      <w:r w:rsidRPr="00730C1A">
        <w:t xml:space="preserve">, </w:t>
      </w:r>
      <w:r w:rsidRPr="00730C1A">
        <w:rPr>
          <w:b/>
        </w:rPr>
        <w:t>određuje se osiguranje iznosa od  5.246.737,96</w:t>
      </w:r>
      <w:r w:rsidRPr="00730C1A">
        <w:t xml:space="preserve"> </w:t>
      </w:r>
      <w:r w:rsidRPr="00730C1A">
        <w:rPr>
          <w:b/>
        </w:rPr>
        <w:t xml:space="preserve"> kn odnosno vrijednost  visine unovčenja nekretnine </w:t>
      </w:r>
      <w:r w:rsidRPr="00730C1A">
        <w:t xml:space="preserve">upisane u zk.ul.br. 12004, poduložak 40 k.o. Slavonski Brod, kč.br. 2775 Stambena zgrada br. 1 u Nas. Slavonija II površine </w:t>
      </w:r>
      <w:smartTag w:element="metricconverter" w:uri="urn:schemas-microsoft-com:office:smarttags">
        <w:smartTagPr>
          <w:attr w:val="1241 m2" w:name="ProductID"/>
        </w:smartTagPr>
        <w:r w:rsidRPr="00730C1A">
          <w:t>1241 m2</w:t>
        </w:r>
      </w:smartTag>
      <w:r w:rsidRPr="00730C1A">
        <w:t xml:space="preserve">, 40.ETAŽA </w:t>
      </w:r>
    </w:p>
    <w:p w:rsidRDefault="00F95709" w:rsidP="00F95709" w:rsidR="00F95709">
      <w:pPr>
        <w:ind w:firstLine="360" w:left="6720"/>
        <w:jc w:val="both"/>
      </w:pPr>
      <w:r>
        <w:rPr>
          <w:b/>
        </w:rPr>
        <w:lastRenderedPageBreak/>
        <w:t xml:space="preserve">  3 St-1741/2016-33</w:t>
      </w:r>
    </w:p>
    <w:p w:rsidRDefault="00F95709" w:rsidP="00F95709" w:rsidR="00F95709">
      <w:pPr>
        <w:ind w:left="1056"/>
        <w:jc w:val="both"/>
      </w:pPr>
    </w:p>
    <w:p w:rsidRDefault="00730C1A" w:rsidP="00F95709" w:rsidR="00730C1A">
      <w:pPr>
        <w:ind w:left="1056"/>
        <w:jc w:val="both"/>
      </w:pPr>
      <w:r w:rsidRPr="00730C1A">
        <w:t xml:space="preserve">1/73: Stan br. 9. na III katu, ulaz 3, na kbr. 1 </w:t>
      </w:r>
      <w:proofErr w:type="spellStart"/>
      <w:r w:rsidRPr="00730C1A">
        <w:t>1</w:t>
      </w:r>
      <w:proofErr w:type="spellEnd"/>
      <w:r w:rsidRPr="00730C1A">
        <w:t xml:space="preserve">/3  koji se sastoji od 3 sobe, kuhinje, blagovaone, ostave, kupaonice, WC-a, hodnika, predsoblja, lođe i balkona ukupne </w:t>
      </w:r>
    </w:p>
    <w:p w:rsidRDefault="00730C1A" w:rsidP="00730C1A" w:rsidR="00730C1A" w:rsidRPr="00730C1A">
      <w:pPr>
        <w:ind w:left="1056"/>
        <w:jc w:val="both"/>
      </w:pPr>
      <w:r w:rsidRPr="00730C1A">
        <w:t xml:space="preserve">površine </w:t>
      </w:r>
      <w:smartTag w:element="metricconverter" w:uri="urn:schemas-microsoft-com:office:smarttags">
        <w:smartTagPr>
          <w:attr w:val="80,35 m2" w:name="ProductID"/>
        </w:smartTagPr>
        <w:r w:rsidRPr="00730C1A">
          <w:t>80,35 m2</w:t>
        </w:r>
      </w:smartTag>
      <w:r w:rsidRPr="00730C1A">
        <w:t xml:space="preserve">,  </w:t>
      </w:r>
      <w:r w:rsidRPr="00730C1A">
        <w:rPr>
          <w:b/>
        </w:rPr>
        <w:t xml:space="preserve"> </w:t>
      </w:r>
      <w:r w:rsidRPr="00730C1A">
        <w:t xml:space="preserve">što </w:t>
      </w:r>
      <w:r w:rsidR="00F95709">
        <w:t>ga može</w:t>
      </w:r>
      <w:r w:rsidRPr="00730C1A">
        <w:t xml:space="preserve"> platiti</w:t>
      </w:r>
      <w:r w:rsidR="00F95709">
        <w:t xml:space="preserve"> Dubravka Lipovac Pehar</w:t>
      </w:r>
      <w:r w:rsidRPr="00730C1A">
        <w:t xml:space="preserve"> za </w:t>
      </w:r>
      <w:r w:rsidR="00F95709">
        <w:t xml:space="preserve">stečajnog </w:t>
      </w:r>
      <w:r w:rsidRPr="00730C1A">
        <w:t xml:space="preserve">dužnika </w:t>
      </w:r>
      <w:r w:rsidR="00F95709">
        <w:t xml:space="preserve">BIROTEHNA d.o.o. u stečaju, Slavonski Brod, </w:t>
      </w:r>
      <w:r w:rsidRPr="00730C1A">
        <w:t>razmjerno iznosu koji bi joj  pripao kao stečajnom vjerovniku drugog višeg isplatnog reda.</w:t>
      </w:r>
    </w:p>
    <w:p w:rsidRDefault="00730C1A" w:rsidP="00730C1A" w:rsidR="00730C1A">
      <w:pPr>
        <w:ind w:left="1080"/>
        <w:jc w:val="both"/>
      </w:pPr>
    </w:p>
    <w:p w:rsidRDefault="00730C1A" w:rsidP="00730C1A" w:rsidR="00730C1A">
      <w:pPr>
        <w:ind w:left="1080"/>
        <w:jc w:val="center"/>
      </w:pPr>
      <w:r>
        <w:t>Obrazloženje</w:t>
      </w:r>
    </w:p>
    <w:p w:rsidRDefault="00730C1A" w:rsidP="00730C1A" w:rsidR="00730C1A">
      <w:pPr>
        <w:jc w:val="both"/>
      </w:pPr>
    </w:p>
    <w:p w:rsidRDefault="00730C1A" w:rsidP="00730C1A" w:rsidR="00730C1A">
      <w:pPr>
        <w:jc w:val="both"/>
      </w:pPr>
      <w:r>
        <w:tab/>
        <w:t xml:space="preserve">Vjerovnici Anto Lipovac i Dubravka Lipovac Pehar dana 10.10.2016. podnijeli su prijedlog za osiguranje iznosa koji bi isti trebali platiti kao jamci-platci, a za podmirenje obveza stečajnog dužnika. </w:t>
      </w:r>
    </w:p>
    <w:p w:rsidRDefault="00730C1A" w:rsidP="00730C1A" w:rsidR="00730C1A">
      <w:pPr>
        <w:jc w:val="both"/>
      </w:pPr>
      <w:r>
        <w:tab/>
        <w:t>U prijedlozima se navodi sljedeće:</w:t>
      </w:r>
    </w:p>
    <w:p w:rsidRDefault="00730C1A" w:rsidP="00D461D0" w:rsidR="00730C1A" w:rsidRPr="00D461D0">
      <w:pPr>
        <w:jc w:val="center"/>
      </w:pPr>
    </w:p>
    <w:p w:rsidRDefault="00730C1A" w:rsidP="00730C1A" w:rsidR="00F40330" w:rsidRPr="00730C1A">
      <w:pPr>
        <w:ind w:firstLine="450"/>
        <w:jc w:val="both"/>
      </w:pPr>
      <w:r>
        <w:t>"1.</w:t>
      </w:r>
      <w:r w:rsidR="00F40330" w:rsidRPr="00730C1A">
        <w:t xml:space="preserve">  Vjerovniku  Anti Lipovac, iz Slavonskog Broda, od strane stečajnih  i </w:t>
      </w:r>
      <w:proofErr w:type="spellStart"/>
      <w:r w:rsidR="00F40330" w:rsidRPr="00730C1A">
        <w:t>razlučnih</w:t>
      </w:r>
      <w:proofErr w:type="spellEnd"/>
      <w:r w:rsidR="00F40330" w:rsidRPr="00730C1A">
        <w:t xml:space="preserve"> vjerovnika stečajnog dužnika</w:t>
      </w:r>
      <w:r w:rsidR="00742519" w:rsidRPr="00730C1A">
        <w:t xml:space="preserve"> kao jamcu –platcu </w:t>
      </w:r>
      <w:proofErr w:type="spellStart"/>
      <w:r w:rsidR="00742519" w:rsidRPr="00730C1A">
        <w:t>Birotehna</w:t>
      </w:r>
      <w:proofErr w:type="spellEnd"/>
      <w:r w:rsidR="00742519" w:rsidRPr="00730C1A">
        <w:t xml:space="preserve"> d.o.o., a sada </w:t>
      </w:r>
      <w:proofErr w:type="spellStart"/>
      <w:r w:rsidR="00742519" w:rsidRPr="00730C1A">
        <w:t>Birotehna</w:t>
      </w:r>
      <w:proofErr w:type="spellEnd"/>
      <w:r w:rsidR="00742519" w:rsidRPr="00730C1A">
        <w:t xml:space="preserve"> d.o.o. u stečaju , </w:t>
      </w:r>
      <w:r w:rsidR="00F40330" w:rsidRPr="00730C1A">
        <w:t xml:space="preserve"> blokirani su računi na kojima prima novčana sredstava , a temeljem</w:t>
      </w:r>
      <w:r w:rsidR="00742519" w:rsidRPr="00730C1A">
        <w:t xml:space="preserve"> slijedećih osnova i u korist slijedećih vjerovnika</w:t>
      </w:r>
      <w:r w:rsidR="00F40330" w:rsidRPr="00730C1A">
        <w:t>:</w:t>
      </w:r>
    </w:p>
    <w:p w:rsidRDefault="00F40330" w:rsidP="00730C1A" w:rsidR="00F40330" w:rsidRPr="00730C1A">
      <w:pPr>
        <w:jc w:val="both"/>
      </w:pPr>
    </w:p>
    <w:p w:rsidRDefault="00F40330" w:rsidP="00730C1A" w:rsidR="00F40330" w:rsidRPr="00730C1A">
      <w:pPr>
        <w:numPr>
          <w:ilvl w:val="0"/>
          <w:numId w:val="1"/>
        </w:numPr>
        <w:jc w:val="both"/>
      </w:pPr>
      <w:r w:rsidRPr="00730C1A">
        <w:t>Zagrebačka banka</w:t>
      </w:r>
      <w:r w:rsidR="00742519" w:rsidRPr="00730C1A">
        <w:t xml:space="preserve"> d.d. Zagreb</w:t>
      </w:r>
      <w:r w:rsidR="0092078A" w:rsidRPr="00730C1A">
        <w:t>, Paromlinska 2, Zagreb, OIB:92963223473</w:t>
      </w:r>
    </w:p>
    <w:p w:rsidRDefault="00950AEA" w:rsidP="00730C1A" w:rsidR="00950AEA" w:rsidRPr="00730C1A">
      <w:pPr>
        <w:ind w:left="450"/>
        <w:jc w:val="both"/>
      </w:pPr>
    </w:p>
    <w:p w:rsidRDefault="00742519" w:rsidP="00730C1A" w:rsidR="00742519" w:rsidRPr="00730C1A">
      <w:pPr>
        <w:ind w:left="450"/>
        <w:jc w:val="both"/>
      </w:pPr>
      <w:r w:rsidRPr="00730C1A">
        <w:t>a.1. Bjanko zadužnica do</w:t>
      </w:r>
      <w:r w:rsidRPr="00730C1A">
        <w:rPr>
          <w:b/>
        </w:rPr>
        <w:t xml:space="preserve"> 500.000,00 </w:t>
      </w:r>
      <w:r w:rsidRPr="00730C1A">
        <w:t>kn ; Broj OV-3744/11 od 29.04.2011</w:t>
      </w:r>
    </w:p>
    <w:p w:rsidRDefault="00742519" w:rsidP="00730C1A" w:rsidR="00742519" w:rsidRPr="00730C1A">
      <w:pPr>
        <w:ind w:left="450"/>
        <w:jc w:val="both"/>
      </w:pPr>
      <w:r w:rsidRPr="00730C1A">
        <w:t xml:space="preserve">a.2.  Zadužnica do </w:t>
      </w:r>
      <w:r w:rsidRPr="00730C1A">
        <w:rPr>
          <w:b/>
        </w:rPr>
        <w:t>130.000,00</w:t>
      </w:r>
      <w:r w:rsidRPr="00730C1A">
        <w:t xml:space="preserve"> kn uvećana za ugovorene kamate po stopi od 8,22% godišnje, promjenjiva, naknade i ostale stvarne troškove ; Broj OV</w:t>
      </w:r>
      <w:r w:rsidR="00B05C26" w:rsidRPr="00730C1A">
        <w:t>-</w:t>
      </w:r>
      <w:r w:rsidRPr="00730C1A">
        <w:t xml:space="preserve">3743/11 od 29.04.2011. </w:t>
      </w:r>
    </w:p>
    <w:p w:rsidRDefault="00742519" w:rsidP="00730C1A" w:rsidR="00742519" w:rsidRPr="00730C1A">
      <w:pPr>
        <w:ind w:left="450"/>
        <w:jc w:val="both"/>
      </w:pPr>
      <w:r w:rsidRPr="00730C1A">
        <w:t xml:space="preserve">a.3.  Zadužnica do </w:t>
      </w:r>
      <w:r w:rsidRPr="00730C1A">
        <w:rPr>
          <w:b/>
        </w:rPr>
        <w:t>100.000,00</w:t>
      </w:r>
      <w:r w:rsidRPr="00730C1A">
        <w:t xml:space="preserve"> kn uvećana za ugovorene kamate po stopi od 8,22% godišnje, promjenjiva, naknade i ostale stvarne troškove ; Broj OV</w:t>
      </w:r>
      <w:r w:rsidR="00B05C26" w:rsidRPr="00730C1A">
        <w:t>-4349/11 od 19.05</w:t>
      </w:r>
      <w:r w:rsidRPr="00730C1A">
        <w:t xml:space="preserve">.2011. </w:t>
      </w:r>
    </w:p>
    <w:p w:rsidRDefault="00742519" w:rsidP="00730C1A" w:rsidR="00742519" w:rsidRPr="00730C1A">
      <w:pPr>
        <w:ind w:left="450"/>
        <w:jc w:val="both"/>
      </w:pPr>
    </w:p>
    <w:p w:rsidRDefault="00742519" w:rsidP="00730C1A" w:rsidR="00742519" w:rsidRPr="00730C1A">
      <w:pPr>
        <w:numPr>
          <w:ilvl w:val="0"/>
          <w:numId w:val="1"/>
        </w:numPr>
        <w:jc w:val="both"/>
      </w:pPr>
      <w:r w:rsidRPr="00730C1A">
        <w:t>FOKUS d.o.o. Zagreb</w:t>
      </w:r>
      <w:r w:rsidR="00950AEA" w:rsidRPr="00730C1A">
        <w:t xml:space="preserve">, </w:t>
      </w:r>
      <w:proofErr w:type="spellStart"/>
      <w:r w:rsidR="00950AEA" w:rsidRPr="00730C1A">
        <w:t>Kolodovčina</w:t>
      </w:r>
      <w:proofErr w:type="spellEnd"/>
      <w:r w:rsidR="00950AEA" w:rsidRPr="00730C1A">
        <w:t xml:space="preserve"> 4, OIB:59082812808</w:t>
      </w:r>
    </w:p>
    <w:p w:rsidRDefault="006824DA" w:rsidP="00730C1A" w:rsidR="00742519" w:rsidRPr="00730C1A">
      <w:pPr>
        <w:ind w:left="450"/>
        <w:jc w:val="both"/>
      </w:pPr>
      <w:r w:rsidRPr="00730C1A">
        <w:t xml:space="preserve">b.1. Bjanko zadužnica do </w:t>
      </w:r>
      <w:r w:rsidRPr="00730C1A">
        <w:rPr>
          <w:b/>
        </w:rPr>
        <w:t>100.000,00</w:t>
      </w:r>
      <w:r w:rsidRPr="00730C1A">
        <w:t xml:space="preserve"> kn : Broj OV-9996/11 od 07.12.2011.</w:t>
      </w:r>
    </w:p>
    <w:p w:rsidRDefault="006824DA" w:rsidP="00730C1A" w:rsidR="006824DA" w:rsidRPr="00730C1A">
      <w:pPr>
        <w:ind w:left="450"/>
        <w:jc w:val="both"/>
      </w:pPr>
      <w:r w:rsidRPr="00730C1A">
        <w:t xml:space="preserve">b.2. Bjanko zadužnica do </w:t>
      </w:r>
      <w:r w:rsidRPr="00730C1A">
        <w:rPr>
          <w:b/>
        </w:rPr>
        <w:t>100.000,00</w:t>
      </w:r>
      <w:r w:rsidRPr="00730C1A">
        <w:t xml:space="preserve"> kn : Broj OV-9997/11 od 07.12.2011.</w:t>
      </w:r>
    </w:p>
    <w:p w:rsidRDefault="006824DA" w:rsidP="00730C1A" w:rsidR="00742519" w:rsidRPr="00730C1A">
      <w:pPr>
        <w:ind w:left="450"/>
        <w:jc w:val="both"/>
      </w:pPr>
      <w:r w:rsidRPr="00730C1A">
        <w:t xml:space="preserve">b.3. Bjanko zadužnica do </w:t>
      </w:r>
      <w:r w:rsidRPr="00730C1A">
        <w:rPr>
          <w:b/>
        </w:rPr>
        <w:t>100.000,00</w:t>
      </w:r>
      <w:r w:rsidRPr="00730C1A">
        <w:t xml:space="preserve"> kn : Broj OV-9998/11 od 07.12.2011.</w:t>
      </w:r>
    </w:p>
    <w:p w:rsidRDefault="006824DA" w:rsidP="00730C1A" w:rsidR="006824DA" w:rsidRPr="00730C1A">
      <w:pPr>
        <w:ind w:left="450"/>
        <w:jc w:val="both"/>
      </w:pPr>
    </w:p>
    <w:p w:rsidRDefault="006824DA" w:rsidP="00730C1A" w:rsidR="006824DA" w:rsidRPr="00730C1A">
      <w:pPr>
        <w:numPr>
          <w:ilvl w:val="0"/>
          <w:numId w:val="1"/>
        </w:numPr>
        <w:jc w:val="both"/>
      </w:pPr>
      <w:proofErr w:type="spellStart"/>
      <w:r w:rsidRPr="00730C1A">
        <w:t>Raiffeisenbank</w:t>
      </w:r>
      <w:proofErr w:type="spellEnd"/>
      <w:r w:rsidRPr="00730C1A">
        <w:t xml:space="preserve"> </w:t>
      </w:r>
      <w:proofErr w:type="spellStart"/>
      <w:r w:rsidRPr="00730C1A">
        <w:t>Austria</w:t>
      </w:r>
      <w:proofErr w:type="spellEnd"/>
      <w:r w:rsidRPr="00730C1A">
        <w:t xml:space="preserve"> d.d. Zagreb</w:t>
      </w:r>
      <w:r w:rsidR="00950AEA" w:rsidRPr="00730C1A">
        <w:t>, Petrinjska 59, OIB:53056966535</w:t>
      </w:r>
    </w:p>
    <w:p w:rsidRDefault="006824DA" w:rsidP="00730C1A" w:rsidR="006824DA" w:rsidRPr="00730C1A">
      <w:pPr>
        <w:ind w:left="450"/>
        <w:jc w:val="both"/>
      </w:pPr>
      <w:r w:rsidRPr="00730C1A">
        <w:t xml:space="preserve">c.1. Presuda Općinskog suda u Slavonskom Brodu poslovni broj </w:t>
      </w:r>
      <w:proofErr w:type="spellStart"/>
      <w:r w:rsidRPr="00730C1A">
        <w:t>Povrv</w:t>
      </w:r>
      <w:proofErr w:type="spellEnd"/>
      <w:r w:rsidRPr="00730C1A">
        <w:t>-606/13-</w:t>
      </w:r>
      <w:proofErr w:type="spellStart"/>
      <w:r w:rsidRPr="00730C1A">
        <w:t>13</w:t>
      </w:r>
      <w:proofErr w:type="spellEnd"/>
      <w:r w:rsidRPr="00730C1A">
        <w:t xml:space="preserve"> od</w:t>
      </w:r>
    </w:p>
    <w:p w:rsidRDefault="006824DA" w:rsidP="00730C1A" w:rsidR="006824DA" w:rsidRPr="00730C1A">
      <w:pPr>
        <w:ind w:left="450"/>
        <w:jc w:val="both"/>
      </w:pPr>
      <w:r w:rsidRPr="00730C1A">
        <w:t xml:space="preserve">        10.06.2014 na iznos od </w:t>
      </w:r>
      <w:r w:rsidRPr="00730C1A">
        <w:rPr>
          <w:b/>
        </w:rPr>
        <w:t>66.850,13</w:t>
      </w:r>
      <w:r w:rsidRPr="00730C1A">
        <w:t xml:space="preserve"> kn sa pripadajućim zakonskim zateznim kamatama od 08.05.2013. i troškovima postupka u visini od </w:t>
      </w:r>
      <w:r w:rsidRPr="00730C1A">
        <w:rPr>
          <w:b/>
        </w:rPr>
        <w:t>2.598,12</w:t>
      </w:r>
      <w:r w:rsidRPr="00730C1A">
        <w:t xml:space="preserve"> kn , nastavno na presudu Rješenje o ovrsi Općinskog suda u Slavonskom  Brodu poslovni broj </w:t>
      </w:r>
      <w:proofErr w:type="spellStart"/>
      <w:r w:rsidRPr="00730C1A">
        <w:t>Ovrv</w:t>
      </w:r>
      <w:proofErr w:type="spellEnd"/>
      <w:r w:rsidRPr="00730C1A">
        <w:t>-3168/13 od 16.05.2013. i Zahtjev za izravnu naplatu od  25.09.2014.</w:t>
      </w:r>
    </w:p>
    <w:p w:rsidRDefault="006824DA" w:rsidP="00730C1A" w:rsidR="006824DA" w:rsidRPr="00730C1A">
      <w:pPr>
        <w:ind w:left="450"/>
        <w:jc w:val="both"/>
      </w:pPr>
      <w:r w:rsidRPr="00730C1A">
        <w:t xml:space="preserve">       RBA d.d. Zagreb u stečajni postupak prijavila je tražbinu u visini od </w:t>
      </w:r>
      <w:r w:rsidRPr="00730C1A">
        <w:rPr>
          <w:b/>
        </w:rPr>
        <w:t>100.911,42</w:t>
      </w:r>
      <w:r w:rsidRPr="00730C1A">
        <w:t xml:space="preserve">. </w:t>
      </w:r>
    </w:p>
    <w:p w:rsidRDefault="0092078A" w:rsidP="00730C1A" w:rsidR="0092078A" w:rsidRPr="00730C1A">
      <w:pPr>
        <w:ind w:left="450"/>
        <w:jc w:val="both"/>
      </w:pPr>
    </w:p>
    <w:p w:rsidRDefault="0092078A" w:rsidP="00730C1A" w:rsidR="0092078A" w:rsidRPr="00730C1A">
      <w:pPr>
        <w:numPr>
          <w:ilvl w:val="0"/>
          <w:numId w:val="1"/>
        </w:numPr>
        <w:jc w:val="both"/>
      </w:pPr>
      <w:r w:rsidRPr="00730C1A">
        <w:t xml:space="preserve">RAM 3 d.o.o. Zagreb, </w:t>
      </w:r>
      <w:proofErr w:type="spellStart"/>
      <w:r w:rsidRPr="00730C1A">
        <w:t>Koledovčina</w:t>
      </w:r>
      <w:proofErr w:type="spellEnd"/>
      <w:r w:rsidRPr="00730C1A">
        <w:t xml:space="preserve"> 4, OIB:11397408087</w:t>
      </w:r>
    </w:p>
    <w:p w:rsidRDefault="0092078A" w:rsidP="00730C1A" w:rsidR="0092078A" w:rsidRPr="00730C1A">
      <w:pPr>
        <w:ind w:left="450"/>
        <w:jc w:val="both"/>
      </w:pPr>
      <w:r w:rsidRPr="00730C1A">
        <w:t xml:space="preserve">d.1. Bjanko zadužnica do 100.000,00 kn : Broj OV-9995/11 od 07.12.2011., nastavno na </w:t>
      </w:r>
    </w:p>
    <w:p w:rsidRDefault="0092078A" w:rsidP="00730C1A" w:rsidR="0092078A" w:rsidRPr="00730C1A">
      <w:pPr>
        <w:ind w:left="450"/>
        <w:jc w:val="both"/>
      </w:pPr>
      <w:r w:rsidRPr="00730C1A">
        <w:t xml:space="preserve">        bjanko zadužnicu Rješenje o ovrsi Općinskog suda u Slavonskom Brodu poslovni</w:t>
      </w:r>
    </w:p>
    <w:p w:rsidRDefault="0092078A" w:rsidP="00730C1A" w:rsidR="00950AEA" w:rsidRPr="00730C1A">
      <w:pPr>
        <w:ind w:left="450"/>
        <w:jc w:val="both"/>
      </w:pPr>
      <w:r w:rsidRPr="00730C1A">
        <w:t xml:space="preserve">        broj </w:t>
      </w:r>
      <w:proofErr w:type="spellStart"/>
      <w:r w:rsidRPr="00730C1A">
        <w:t>Ovr</w:t>
      </w:r>
      <w:proofErr w:type="spellEnd"/>
      <w:r w:rsidRPr="00730C1A">
        <w:t xml:space="preserve">-751/14 od 20.06.2014. na mirovini jamca-platca. </w:t>
      </w:r>
    </w:p>
    <w:p w:rsidRDefault="00950AEA" w:rsidP="00730C1A" w:rsidR="00950AEA" w:rsidRPr="00730C1A">
      <w:pPr>
        <w:ind w:left="450"/>
        <w:jc w:val="both"/>
      </w:pPr>
    </w:p>
    <w:p w:rsidRDefault="00730C1A" w:rsidP="00730C1A" w:rsidR="00F95709">
      <w:pPr>
        <w:ind w:left="450"/>
        <w:jc w:val="both"/>
      </w:pPr>
      <w:r>
        <w:t>2.</w:t>
      </w:r>
      <w:r w:rsidR="008E1F90" w:rsidRPr="00730C1A">
        <w:t xml:space="preserve"> Vjerovnik Anto Lipovac u svojstvu jamca-platca potpisao je i ovjerio potpis na naprijed označenim bjanko-zadužnicama, a</w:t>
      </w:r>
      <w:r w:rsidR="00B05C26" w:rsidRPr="00730C1A">
        <w:t xml:space="preserve"> kao tuženik</w:t>
      </w:r>
      <w:r w:rsidR="008E1F90" w:rsidRPr="00730C1A">
        <w:t xml:space="preserve"> pravomoćnim sudskim </w:t>
      </w:r>
    </w:p>
    <w:p w:rsidRDefault="00F95709" w:rsidP="00F95709" w:rsidR="00F95709">
      <w:pPr>
        <w:ind w:firstLine="258" w:left="6822"/>
        <w:jc w:val="both"/>
        <w:rPr>
          <w:b/>
        </w:rPr>
      </w:pPr>
      <w:r>
        <w:rPr>
          <w:b/>
        </w:rPr>
        <w:lastRenderedPageBreak/>
        <w:t>3 St-1741/2016-33</w:t>
      </w:r>
    </w:p>
    <w:p w:rsidRDefault="00F95709" w:rsidP="00730C1A" w:rsidR="00F95709">
      <w:pPr>
        <w:ind w:left="450"/>
        <w:jc w:val="both"/>
      </w:pPr>
    </w:p>
    <w:p w:rsidRDefault="008E1F90" w:rsidP="00730C1A" w:rsidR="008E1F90" w:rsidRPr="00730C1A">
      <w:pPr>
        <w:ind w:left="450"/>
        <w:jc w:val="both"/>
      </w:pPr>
      <w:r w:rsidRPr="00730C1A">
        <w:t xml:space="preserve">presudama i nastavno rješenjima o ovrsi obvezan je na isplatu dugovanja </w:t>
      </w:r>
      <w:proofErr w:type="spellStart"/>
      <w:r w:rsidRPr="00730C1A">
        <w:t>Birotehna</w:t>
      </w:r>
      <w:proofErr w:type="spellEnd"/>
      <w:r w:rsidRPr="00730C1A">
        <w:t xml:space="preserve"> d.o.o., a sada kao pravnog sl</w:t>
      </w:r>
      <w:r w:rsidR="00B05C26" w:rsidRPr="00730C1A">
        <w:t>i</w:t>
      </w:r>
      <w:r w:rsidRPr="00730C1A">
        <w:t xml:space="preserve">jednika </w:t>
      </w:r>
      <w:proofErr w:type="spellStart"/>
      <w:r w:rsidRPr="00730C1A">
        <w:t>Birotehna</w:t>
      </w:r>
      <w:proofErr w:type="spellEnd"/>
      <w:r w:rsidRPr="00730C1A">
        <w:t xml:space="preserve"> d.o.o. u stečaju.</w:t>
      </w:r>
    </w:p>
    <w:p w:rsidRDefault="008E1F90" w:rsidP="00730C1A" w:rsidR="00677217" w:rsidRPr="00730C1A">
      <w:pPr>
        <w:ind w:left="450"/>
        <w:jc w:val="both"/>
      </w:pPr>
      <w:r w:rsidRPr="00730C1A">
        <w:t xml:space="preserve">        </w:t>
      </w:r>
      <w:r w:rsidR="00F95709">
        <w:tab/>
      </w:r>
      <w:r w:rsidR="00F95709">
        <w:tab/>
      </w:r>
      <w:r w:rsidR="00F95709">
        <w:tab/>
      </w:r>
      <w:r w:rsidR="00F95709">
        <w:tab/>
      </w:r>
      <w:r w:rsidR="00F95709">
        <w:tab/>
      </w:r>
      <w:r w:rsidR="00F95709">
        <w:tab/>
      </w:r>
      <w:r w:rsidR="00F95709">
        <w:tab/>
      </w:r>
      <w:r w:rsidR="00F95709">
        <w:tab/>
      </w:r>
    </w:p>
    <w:p w:rsidRDefault="008E1F90" w:rsidP="00730C1A" w:rsidR="008E1F90" w:rsidRPr="00730C1A">
      <w:pPr>
        <w:ind w:left="450"/>
        <w:jc w:val="both"/>
      </w:pPr>
      <w:r w:rsidRPr="00730C1A">
        <w:t xml:space="preserve">        Na dan 03.10.2016. godine  po osnovu glavnice, pripadajućih zakonskih za</w:t>
      </w:r>
      <w:r w:rsidR="00B05C26" w:rsidRPr="00730C1A">
        <w:t xml:space="preserve">teznih kamata </w:t>
      </w:r>
      <w:r w:rsidRPr="00730C1A">
        <w:t xml:space="preserve"> i naknade FINA računi jamca-platca blokirani su do iznosa od 428.658,79 kn, ali samo po slijedećim osnovama za plaćanje:</w:t>
      </w:r>
    </w:p>
    <w:p w:rsidRDefault="008E1F90" w:rsidP="00730C1A" w:rsidR="008E1F90" w:rsidRPr="00730C1A">
      <w:pPr>
        <w:numPr>
          <w:ilvl w:val="0"/>
          <w:numId w:val="2"/>
        </w:numPr>
        <w:jc w:val="both"/>
      </w:pPr>
      <w:r w:rsidRPr="00730C1A">
        <w:t>Bjanko zadužnica OV 3744/11</w:t>
      </w:r>
    </w:p>
    <w:p w:rsidRDefault="008E1F90" w:rsidP="00730C1A" w:rsidR="008E1F90" w:rsidRPr="00730C1A">
      <w:pPr>
        <w:numPr>
          <w:ilvl w:val="0"/>
          <w:numId w:val="2"/>
        </w:numPr>
        <w:jc w:val="both"/>
      </w:pPr>
      <w:r w:rsidRPr="00730C1A">
        <w:t>Bjanko zadužnica OV 3743/11</w:t>
      </w:r>
    </w:p>
    <w:p w:rsidRDefault="008E1F90" w:rsidP="00730C1A" w:rsidR="008E1F90" w:rsidRPr="00730C1A">
      <w:pPr>
        <w:numPr>
          <w:ilvl w:val="0"/>
          <w:numId w:val="2"/>
        </w:numPr>
        <w:jc w:val="both"/>
      </w:pPr>
      <w:proofErr w:type="spellStart"/>
      <w:r w:rsidRPr="00730C1A">
        <w:t>Povrv</w:t>
      </w:r>
      <w:proofErr w:type="spellEnd"/>
      <w:r w:rsidRPr="00730C1A">
        <w:t>-606/13</w:t>
      </w:r>
      <w:r w:rsidR="00B05C26" w:rsidRPr="00730C1A">
        <w:t>,</w:t>
      </w:r>
    </w:p>
    <w:p w:rsidRDefault="00B05C26" w:rsidP="00730C1A" w:rsidR="00B05C26" w:rsidRPr="00730C1A">
      <w:pPr>
        <w:jc w:val="both"/>
      </w:pPr>
      <w:r w:rsidRPr="00730C1A">
        <w:t xml:space="preserve">        dok preostale bjanko zadužnice nisu dostavljene FINA  na naplatu, a u korist RAM 3 d.o.o. vrši se pljenidba raspoloživog dijela mirovine u visini od 849,70 kn mjesečno.</w:t>
      </w:r>
    </w:p>
    <w:p w:rsidRDefault="00D27026" w:rsidP="00730C1A" w:rsidR="00D27026">
      <w:pPr>
        <w:jc w:val="both"/>
      </w:pPr>
      <w:r w:rsidRPr="00730C1A">
        <w:t xml:space="preserve">               Iznos od 428.658,79 kn umanjen je za iznos od 525,00 kn naknada</w:t>
      </w:r>
      <w:r w:rsidR="00A508BE" w:rsidRPr="00730C1A">
        <w:t xml:space="preserve"> FINA </w:t>
      </w:r>
      <w:r w:rsidRPr="00730C1A">
        <w:t xml:space="preserve"> koje su obračunate ali ne u odnosu na ovrhe po osnovu odnosa jamac-platac.</w:t>
      </w:r>
    </w:p>
    <w:p w:rsidRDefault="00730C1A" w:rsidP="00730C1A" w:rsidR="00730C1A" w:rsidRPr="00730C1A">
      <w:pPr>
        <w:jc w:val="both"/>
      </w:pPr>
    </w:p>
    <w:p w:rsidRDefault="00B05C26" w:rsidP="00730C1A" w:rsidR="00B05C26">
      <w:pPr>
        <w:ind w:firstLine="708"/>
        <w:jc w:val="both"/>
      </w:pPr>
      <w:r w:rsidRPr="00730C1A">
        <w:t>Anto Lipovac kao jamac</w:t>
      </w:r>
      <w:r w:rsidR="00730C1A">
        <w:t xml:space="preserve"> </w:t>
      </w:r>
      <w:r w:rsidRPr="00730C1A">
        <w:t>- platac  posta</w:t>
      </w:r>
      <w:r w:rsidR="000978F9" w:rsidRPr="00730C1A">
        <w:t xml:space="preserve">vlja u skladu sa odredbom  čl.143. </w:t>
      </w:r>
      <w:r w:rsidRPr="00730C1A">
        <w:t xml:space="preserve"> Stečajnog zakona zahtjev za osiguranjem</w:t>
      </w:r>
      <w:r w:rsidR="00D27026" w:rsidRPr="00730C1A">
        <w:t xml:space="preserve"> iznosa od 428.133,79 kn ( umanjenje za iznos od 525,00 kn naknada FINA jer nije u uzročno-posljedičnoj vezi sa odnosom jamac-platac)   i iznos od  </w:t>
      </w:r>
      <w:r w:rsidRPr="00730C1A">
        <w:t>500.000,00 kn ( OV-4349/11+OV-9996/11 + OV-9997/11  + OV-9998/11)</w:t>
      </w:r>
      <w:r w:rsidR="00D27026" w:rsidRPr="00730C1A">
        <w:t xml:space="preserve">, odnosno ukupno iznos od </w:t>
      </w:r>
      <w:r w:rsidR="00D27026" w:rsidRPr="00730C1A">
        <w:rPr>
          <w:b/>
        </w:rPr>
        <w:t>928.133,79 kn</w:t>
      </w:r>
      <w:r w:rsidR="00D27026" w:rsidRPr="00730C1A">
        <w:t xml:space="preserve"> koji iznos će  jamac-platac tek platiti za stečajnog dužnika razmjerno iznosu koji bi mu pripao ka</w:t>
      </w:r>
      <w:r w:rsidR="000946D5" w:rsidRPr="00730C1A">
        <w:t>o stečajnom vjerovniku II. višeg isplatnog reda.</w:t>
      </w:r>
    </w:p>
    <w:p w:rsidRDefault="00730C1A" w:rsidP="00730C1A" w:rsidR="00730C1A">
      <w:pPr>
        <w:ind w:firstLine="708"/>
        <w:jc w:val="both"/>
      </w:pPr>
    </w:p>
    <w:p w:rsidRDefault="00730C1A" w:rsidP="00730C1A" w:rsidR="00EA486E" w:rsidRPr="00730C1A">
      <w:pPr>
        <w:ind w:firstLine="708"/>
        <w:jc w:val="both"/>
      </w:pPr>
      <w:r>
        <w:t>Vjerovnica Dubravka Lipovac Pehar u svom zahtjevu navodi sljedeće:</w:t>
      </w:r>
      <w:r w:rsidR="00F46FB0" w:rsidRPr="00730C1A">
        <w:t xml:space="preserve">   </w:t>
      </w:r>
    </w:p>
    <w:p w:rsidRDefault="009D383E" w:rsidP="00730C1A" w:rsidR="009D383E" w:rsidRPr="00730C1A">
      <w:pPr>
        <w:jc w:val="both"/>
      </w:pPr>
    </w:p>
    <w:p w:rsidRDefault="00730C1A" w:rsidP="00730C1A" w:rsidR="009D383E" w:rsidRPr="00730C1A">
      <w:pPr>
        <w:jc w:val="both"/>
      </w:pPr>
      <w:r>
        <w:t>"1.</w:t>
      </w:r>
      <w:r w:rsidR="009D383E" w:rsidRPr="00730C1A">
        <w:t xml:space="preserve">  Rješenjem o ovrsi Općinskog suda u Slavonskom Brodu poslovni broj </w:t>
      </w:r>
      <w:proofErr w:type="spellStart"/>
      <w:r w:rsidR="009D383E" w:rsidRPr="00730C1A">
        <w:t>Ovr</w:t>
      </w:r>
      <w:proofErr w:type="spellEnd"/>
      <w:r w:rsidR="009D383E" w:rsidRPr="00730C1A">
        <w:t>-1896/14 od 15.12.2014. određena je ovrha na nekretnini u vlasništvu vjerovnika Dubravke Lipovac</w:t>
      </w:r>
      <w:r w:rsidR="00504B42" w:rsidRPr="00730C1A">
        <w:t xml:space="preserve"> ( sada Dubravka Lipovac Pehar) </w:t>
      </w:r>
      <w:r w:rsidR="009D383E" w:rsidRPr="00730C1A">
        <w:t xml:space="preserve">, iz Slavonskog Broda, Naselje Slavonija II I/3, OIB:04313429672 upisanoj u zk.ul.br. 12004, poduložak 40 k.o. Slavonski Brod, kč.br. 2775 Stambena zgrada br. 1 u Nas. Slavonija II površine </w:t>
      </w:r>
      <w:smartTag w:element="metricconverter" w:uri="urn:schemas-microsoft-com:office:smarttags">
        <w:smartTagPr>
          <w:attr w:val="1241 m2" w:name="ProductID"/>
        </w:smartTagPr>
        <w:r w:rsidR="009D383E" w:rsidRPr="00730C1A">
          <w:t>1241 m2</w:t>
        </w:r>
      </w:smartTag>
      <w:r w:rsidR="009D383E" w:rsidRPr="00730C1A">
        <w:t xml:space="preserve">, 40.ETAŽA 1/73: Stan br. 9. na III katu, ulaz 3, na kbr. 1 </w:t>
      </w:r>
      <w:proofErr w:type="spellStart"/>
      <w:r w:rsidR="009D383E" w:rsidRPr="00730C1A">
        <w:t>1</w:t>
      </w:r>
      <w:proofErr w:type="spellEnd"/>
      <w:r w:rsidR="009D383E" w:rsidRPr="00730C1A">
        <w:t xml:space="preserve">/3  koji se sastoji od 3 sobe, kuhinje, blagovaone, ostave, kupaonice, WC-a, hodnika, predsoblja, lođe i balkona ukupne površine </w:t>
      </w:r>
      <w:smartTag w:element="metricconverter" w:uri="urn:schemas-microsoft-com:office:smarttags">
        <w:smartTagPr>
          <w:attr w:val="80,35 m2" w:name="ProductID"/>
        </w:smartTagPr>
        <w:r w:rsidR="009D383E" w:rsidRPr="00730C1A">
          <w:t>80,35 m2</w:t>
        </w:r>
      </w:smartTag>
      <w:r w:rsidR="009D383E" w:rsidRPr="00730C1A">
        <w:t>,   a temeljem ovršnih isprava:</w:t>
      </w:r>
    </w:p>
    <w:p w:rsidRDefault="00A37BF2" w:rsidP="00730C1A" w:rsidR="009D383E" w:rsidRPr="00730C1A">
      <w:pPr>
        <w:jc w:val="both"/>
      </w:pPr>
      <w:r w:rsidRPr="00730C1A">
        <w:t xml:space="preserve">- Sporazuma o zasnivanju založnog prava na nekretninama i pravu na neposrednu ovrhu, </w:t>
      </w:r>
      <w:proofErr w:type="spellStart"/>
      <w:r w:rsidRPr="00730C1A">
        <w:t>solemniziran</w:t>
      </w:r>
      <w:proofErr w:type="spellEnd"/>
      <w:r w:rsidRPr="00730C1A">
        <w:t xml:space="preserve"> po Javnom bilježniku Ruža </w:t>
      </w:r>
      <w:proofErr w:type="spellStart"/>
      <w:r w:rsidRPr="00730C1A">
        <w:t>Medunić</w:t>
      </w:r>
      <w:proofErr w:type="spellEnd"/>
      <w:r w:rsidRPr="00730C1A">
        <w:t xml:space="preserve"> iz Slavonskog Broda, pod poslovnim brojem OV-12033/10, a koji je postao ovršan 23.10.2014.</w:t>
      </w:r>
    </w:p>
    <w:p w:rsidRDefault="00A37BF2" w:rsidP="00730C1A" w:rsidR="00A37BF2" w:rsidRPr="00730C1A">
      <w:pPr>
        <w:jc w:val="both"/>
      </w:pPr>
      <w:r w:rsidRPr="00730C1A">
        <w:t xml:space="preserve">-Sporazuma o zasnivanju založnog prava na nekretninama i pravu na neposrednu ovrhu, </w:t>
      </w:r>
      <w:proofErr w:type="spellStart"/>
      <w:r w:rsidRPr="00730C1A">
        <w:t>solemniziran</w:t>
      </w:r>
      <w:proofErr w:type="spellEnd"/>
      <w:r w:rsidRPr="00730C1A">
        <w:t xml:space="preserve"> po Javnom bilježniku Ruža </w:t>
      </w:r>
      <w:proofErr w:type="spellStart"/>
      <w:r w:rsidRPr="00730C1A">
        <w:t>Medunić</w:t>
      </w:r>
      <w:proofErr w:type="spellEnd"/>
      <w:r w:rsidRPr="00730C1A">
        <w:t xml:space="preserve">, iz Slavonskog Broda, pod </w:t>
      </w:r>
      <w:proofErr w:type="spellStart"/>
      <w:r w:rsidRPr="00730C1A">
        <w:t>posl</w:t>
      </w:r>
      <w:proofErr w:type="spellEnd"/>
      <w:r w:rsidRPr="00730C1A">
        <w:t>. brojem OV-8523/11, a koji je postao ovršan 23.10.2014.</w:t>
      </w:r>
    </w:p>
    <w:p w:rsidRDefault="00A37BF2" w:rsidP="00730C1A" w:rsidR="00A37BF2" w:rsidRPr="00730C1A">
      <w:pPr>
        <w:jc w:val="both"/>
      </w:pPr>
      <w:r w:rsidRPr="00730C1A">
        <w:t xml:space="preserve">- Sporazuma o zasnivanju založnog prava na nekretninama i pravu na neposrednu ovrhu, </w:t>
      </w:r>
      <w:proofErr w:type="spellStart"/>
      <w:r w:rsidRPr="00730C1A">
        <w:t>solemniziran</w:t>
      </w:r>
      <w:proofErr w:type="spellEnd"/>
      <w:r w:rsidRPr="00730C1A">
        <w:t xml:space="preserve"> po Javnom bilježniku Ruža </w:t>
      </w:r>
      <w:proofErr w:type="spellStart"/>
      <w:r w:rsidRPr="00730C1A">
        <w:t>Medunić</w:t>
      </w:r>
      <w:proofErr w:type="spellEnd"/>
      <w:r w:rsidRPr="00730C1A">
        <w:t xml:space="preserve">, iz Slavonskog Broda, pod </w:t>
      </w:r>
      <w:proofErr w:type="spellStart"/>
      <w:r w:rsidRPr="00730C1A">
        <w:t>posl</w:t>
      </w:r>
      <w:proofErr w:type="spellEnd"/>
      <w:r w:rsidRPr="00730C1A">
        <w:t xml:space="preserve">. brojem OV-8522/11, a koji je postao ovršan 30.09.2014., </w:t>
      </w:r>
    </w:p>
    <w:p w:rsidRDefault="00A37BF2" w:rsidP="00730C1A" w:rsidR="00A37BF2" w:rsidRPr="00730C1A">
      <w:pPr>
        <w:jc w:val="both"/>
      </w:pPr>
      <w:r w:rsidRPr="00730C1A">
        <w:t xml:space="preserve">                                    a radi naplate tražbine Privredne banke Zagreb d.d. Radnička cesta 50, OIB:02535697732 iz :</w:t>
      </w:r>
    </w:p>
    <w:p w:rsidRDefault="00A37BF2" w:rsidP="00730C1A" w:rsidR="00A37BF2" w:rsidRPr="00730C1A">
      <w:pPr>
        <w:jc w:val="both"/>
      </w:pPr>
      <w:r w:rsidRPr="00730C1A">
        <w:t>- Ugovora o dugoročnom kreditu sa valutnom klauzulom broj ugovora/partije: 5110140612, račun i partija:5101600-5110140612 od 20.10.2010. i Dodatka I Ugovoru od 28.07.2011. i to:</w:t>
      </w:r>
    </w:p>
    <w:p w:rsidRDefault="00A37BF2" w:rsidP="00730C1A" w:rsidR="00A37BF2" w:rsidRPr="00730C1A">
      <w:pPr>
        <w:jc w:val="both"/>
      </w:pPr>
      <w:r w:rsidRPr="00730C1A">
        <w:t xml:space="preserve">                       - dospjele glavnice u iznosu od 3.706.794,89 kn</w:t>
      </w:r>
    </w:p>
    <w:p w:rsidRDefault="00A37BF2" w:rsidP="00730C1A" w:rsidR="00A37BF2" w:rsidRPr="00730C1A">
      <w:pPr>
        <w:jc w:val="both"/>
      </w:pPr>
      <w:r w:rsidRPr="00730C1A">
        <w:t xml:space="preserve">                       - redovne kamate u iznosu od 369.792,03 kn</w:t>
      </w:r>
    </w:p>
    <w:p w:rsidRDefault="00A37BF2" w:rsidP="00730C1A" w:rsidR="00A37BF2" w:rsidRPr="00730C1A">
      <w:pPr>
        <w:jc w:val="both"/>
      </w:pPr>
      <w:r w:rsidRPr="00730C1A">
        <w:t xml:space="preserve">                       - zatezne kamate u iznosu od 456.990,44 kn</w:t>
      </w:r>
    </w:p>
    <w:p w:rsidRDefault="00A37BF2" w:rsidP="00730C1A" w:rsidR="00A37BF2" w:rsidRPr="00730C1A">
      <w:pPr>
        <w:jc w:val="both"/>
      </w:pPr>
      <w:r w:rsidRPr="00730C1A">
        <w:t xml:space="preserve">                       - troška u iznosu od 95,00 kn</w:t>
      </w:r>
    </w:p>
    <w:p w:rsidRDefault="00F95709" w:rsidP="00730C1A" w:rsidR="00F95709">
      <w:pPr>
        <w:jc w:val="both"/>
      </w:pPr>
    </w:p>
    <w:p w:rsidRDefault="00F95709" w:rsidP="00F95709" w:rsidR="00F95709">
      <w:pPr>
        <w:ind w:left="7080"/>
        <w:jc w:val="both"/>
        <w:rPr>
          <w:b/>
        </w:rPr>
      </w:pPr>
      <w:r>
        <w:rPr>
          <w:b/>
        </w:rPr>
        <w:lastRenderedPageBreak/>
        <w:t>3 St-1741/2016-33</w:t>
      </w:r>
    </w:p>
    <w:p w:rsidRDefault="00F95709" w:rsidP="00730C1A" w:rsidR="00F95709">
      <w:pPr>
        <w:jc w:val="both"/>
      </w:pPr>
    </w:p>
    <w:p w:rsidRDefault="00A37BF2" w:rsidP="00730C1A" w:rsidR="00A37BF2" w:rsidRPr="00730C1A">
      <w:pPr>
        <w:jc w:val="both"/>
      </w:pPr>
      <w:r w:rsidRPr="00730C1A">
        <w:t xml:space="preserve">uvećano za pripadajuće zakonske zatezne kamate obračunate na glavnicu u iznosu od </w:t>
      </w:r>
      <w:r w:rsidR="00ED614A" w:rsidRPr="00730C1A">
        <w:t>3.706.794,89 kuna po eskontnoj stopi HNB koja je vrijedila zadnjeg dana polugodišta koje je prethodilo tekućem polugodištu uvećanoj za osam postotnih poena tekućoj od 16.11.2014. do isplate</w:t>
      </w:r>
    </w:p>
    <w:p w:rsidRDefault="00677217" w:rsidP="00677217" w:rsidR="00677217" w:rsidRPr="00730C1A">
      <w:pPr>
        <w:ind w:left="7080"/>
        <w:jc w:val="both"/>
      </w:pPr>
    </w:p>
    <w:p w:rsidRDefault="00ED614A" w:rsidP="00730C1A" w:rsidR="00ED614A" w:rsidRPr="00730C1A">
      <w:pPr>
        <w:jc w:val="both"/>
      </w:pPr>
      <w:r w:rsidRPr="00730C1A">
        <w:t>- Ugovora o kratkoročnom  kreditu sa valutnom klauzulom broj ugovora/partije: 5110150766, račun i partija:5101200-5110150766 od 28.07.2011. i to:</w:t>
      </w:r>
    </w:p>
    <w:p w:rsidRDefault="00ED614A" w:rsidP="00730C1A" w:rsidR="00ED614A" w:rsidRPr="00730C1A">
      <w:pPr>
        <w:jc w:val="both"/>
      </w:pPr>
      <w:r w:rsidRPr="00730C1A">
        <w:t xml:space="preserve">                       - dospjele glavnice u iznosu od 559.674,46 kn</w:t>
      </w:r>
    </w:p>
    <w:p w:rsidRDefault="00ED614A" w:rsidP="00730C1A" w:rsidR="00ED614A" w:rsidRPr="00730C1A">
      <w:pPr>
        <w:jc w:val="both"/>
      </w:pPr>
      <w:r w:rsidRPr="00730C1A">
        <w:t xml:space="preserve">                       - zatezne kamate u iznosu od 150.591,64 kn</w:t>
      </w:r>
    </w:p>
    <w:p w:rsidRDefault="00ED614A" w:rsidP="00730C1A" w:rsidR="00ED614A" w:rsidRPr="00730C1A">
      <w:pPr>
        <w:jc w:val="both"/>
      </w:pPr>
      <w:r w:rsidRPr="00730C1A">
        <w:t xml:space="preserve">                       - troška u iznosu od 2.799,50 kn</w:t>
      </w:r>
    </w:p>
    <w:p w:rsidRDefault="00ED614A" w:rsidP="00730C1A" w:rsidR="00ED614A" w:rsidRPr="00730C1A">
      <w:pPr>
        <w:jc w:val="both"/>
      </w:pPr>
      <w:r w:rsidRPr="00730C1A">
        <w:t>uvećano za pripadajuće zakonske zatezne kamate obračunate na glavnicu u iznosu od 559.674,46 kuna po eskontnoj stopi HNB koja je vrijedila zadnjeg dana polugodišta koje je prethodilo tekućem polugodištu uvećanoj za osam postotnih poena tekućoj od 16.11.2014. do isplate.</w:t>
      </w:r>
    </w:p>
    <w:p w:rsidRDefault="00730C1A" w:rsidP="00730C1A" w:rsidR="00730C1A">
      <w:pPr>
        <w:jc w:val="both"/>
      </w:pPr>
    </w:p>
    <w:p w:rsidRDefault="00ED614A" w:rsidP="00730C1A" w:rsidR="00ED614A" w:rsidRPr="00730C1A">
      <w:pPr>
        <w:jc w:val="both"/>
      </w:pPr>
      <w:r w:rsidRPr="00730C1A">
        <w:t xml:space="preserve">    </w:t>
      </w:r>
      <w:r w:rsidR="00730C1A">
        <w:t xml:space="preserve">2. </w:t>
      </w:r>
      <w:r w:rsidRPr="00730C1A">
        <w:t xml:space="preserve">U označenim ovršnim ispravama, a radi osiguranja naplate tražbina </w:t>
      </w:r>
      <w:r w:rsidR="000978F9" w:rsidRPr="00730C1A">
        <w:t xml:space="preserve">oba označena </w:t>
      </w:r>
      <w:r w:rsidRPr="00730C1A">
        <w:t>kredita Anto Lipovac, iz Slavonskog Broda, Maka Dizdara 36, kao prethodni vlasnik nekretnine</w:t>
      </w:r>
      <w:r w:rsidR="00A508BE" w:rsidRPr="00730C1A">
        <w:t xml:space="preserve"> ,</w:t>
      </w:r>
      <w:r w:rsidR="000978F9" w:rsidRPr="00730C1A">
        <w:t xml:space="preserve"> solidarni dužnik</w:t>
      </w:r>
      <w:r w:rsidR="00A508BE" w:rsidRPr="00730C1A">
        <w:t xml:space="preserve"> i založni dužnik </w:t>
      </w:r>
      <w:r w:rsidR="000978F9" w:rsidRPr="00730C1A">
        <w:t xml:space="preserve"> obvezao se dozvoliti upis založnog prava na nekretnini sada u vlasniš</w:t>
      </w:r>
      <w:r w:rsidR="00A508BE" w:rsidRPr="00730C1A">
        <w:t>tvu vjerovnika Dubravke Lipovac</w:t>
      </w:r>
      <w:r w:rsidR="00504B42" w:rsidRPr="00730C1A">
        <w:t xml:space="preserve"> Pehar </w:t>
      </w:r>
      <w:r w:rsidR="00A508BE" w:rsidRPr="00730C1A">
        <w:t>, a time je Privredna banka Zagreb d.d. stekla pravo na odvojeno namirenje iz vrijednosti nekretnine vlasništvo Dubravke Lipovac</w:t>
      </w:r>
      <w:r w:rsidR="00504B42" w:rsidRPr="00730C1A">
        <w:t xml:space="preserve"> Pehar </w:t>
      </w:r>
      <w:r w:rsidR="00A508BE" w:rsidRPr="00730C1A">
        <w:t xml:space="preserve"> za novčana dugovanja stečajnog dužnika BIROTEHNA d.o.o. u stečaju prema PBZ d.d. Zagreb.</w:t>
      </w:r>
    </w:p>
    <w:p w:rsidRDefault="000978F9" w:rsidP="00730C1A" w:rsidR="000978F9" w:rsidRPr="00730C1A">
      <w:pPr>
        <w:jc w:val="both"/>
      </w:pPr>
    </w:p>
    <w:p w:rsidRDefault="000978F9" w:rsidP="00730C1A" w:rsidR="00A508BE" w:rsidRPr="00730C1A">
      <w:pPr>
        <w:jc w:val="both"/>
      </w:pPr>
      <w:r w:rsidRPr="00730C1A">
        <w:t xml:space="preserve">           </w:t>
      </w:r>
      <w:r w:rsidR="00A508BE" w:rsidRPr="00730C1A">
        <w:t>Dubravka Lipovac</w:t>
      </w:r>
      <w:r w:rsidR="00504B42" w:rsidRPr="00730C1A">
        <w:t xml:space="preserve"> Pehar </w:t>
      </w:r>
      <w:r w:rsidR="00A508BE" w:rsidRPr="00730C1A">
        <w:t xml:space="preserve"> kao solidarni dužnik  postavlja u skladu sa odredbom  čl.143.  Stečajnog zakona zahtjev za osiguranjem iznosa od 5.246.737,96 kn   odnosno</w:t>
      </w:r>
      <w:r w:rsidR="00912CF5" w:rsidRPr="00730C1A">
        <w:t xml:space="preserve"> iznos koji  će </w:t>
      </w:r>
      <w:r w:rsidR="00A508BE" w:rsidRPr="00730C1A">
        <w:t xml:space="preserve"> tek platiti za stečajnog dužnika</w:t>
      </w:r>
      <w:r w:rsidR="00912CF5" w:rsidRPr="00730C1A">
        <w:t xml:space="preserve"> unovčenjem nekretnine</w:t>
      </w:r>
      <w:r w:rsidR="00A508BE" w:rsidRPr="00730C1A">
        <w:t xml:space="preserve"> </w:t>
      </w:r>
      <w:r w:rsidR="00912CF5" w:rsidRPr="00730C1A">
        <w:t xml:space="preserve">upisane u zk.ul.br. 12004, poduložak 40 k.o. Slavonski Brod, kč.br. 2775 Stambena zgrada br. 1 u Nas. Slavonija II površine </w:t>
      </w:r>
      <w:smartTag w:element="metricconverter" w:uri="urn:schemas-microsoft-com:office:smarttags">
        <w:smartTagPr>
          <w:attr w:val="1241 m2" w:name="ProductID"/>
        </w:smartTagPr>
        <w:r w:rsidR="00912CF5" w:rsidRPr="00730C1A">
          <w:t>1241 m2</w:t>
        </w:r>
      </w:smartTag>
      <w:r w:rsidR="00912CF5" w:rsidRPr="00730C1A">
        <w:t xml:space="preserve">, 40.ETAŽA 1/73: Stan br. 9. na III katu, ulaz 3, na kbr. 1 </w:t>
      </w:r>
      <w:proofErr w:type="spellStart"/>
      <w:r w:rsidR="00912CF5" w:rsidRPr="00730C1A">
        <w:t>1</w:t>
      </w:r>
      <w:proofErr w:type="spellEnd"/>
      <w:r w:rsidR="00912CF5" w:rsidRPr="00730C1A">
        <w:t xml:space="preserve">/3  koji se sastoji od 3 sobe, kuhinje, blagovaone, ostave, kupaonice, WC-a, hodnika, predsoblja, lođe i balkona ukupne površine </w:t>
      </w:r>
      <w:smartTag w:element="metricconverter" w:uri="urn:schemas-microsoft-com:office:smarttags">
        <w:smartTagPr>
          <w:attr w:val="80,35 m2" w:name="ProductID"/>
        </w:smartTagPr>
        <w:r w:rsidR="00912CF5" w:rsidRPr="00730C1A">
          <w:t>80,35 m2</w:t>
        </w:r>
      </w:smartTag>
      <w:r w:rsidR="00912CF5" w:rsidRPr="00730C1A">
        <w:t xml:space="preserve">,  </w:t>
      </w:r>
      <w:r w:rsidR="00A508BE" w:rsidRPr="00730C1A">
        <w:t>razm</w:t>
      </w:r>
      <w:r w:rsidR="00912CF5" w:rsidRPr="00730C1A">
        <w:t>jerno iznosu koji bi joj</w:t>
      </w:r>
      <w:r w:rsidR="00A508BE" w:rsidRPr="00730C1A">
        <w:t xml:space="preserve"> pripao kao stečajnom vjerovniku II. višeg isplatnog reda.</w:t>
      </w:r>
    </w:p>
    <w:p w:rsidRDefault="00A508BE" w:rsidP="00730C1A" w:rsidR="00A508BE" w:rsidRPr="00730C1A">
      <w:pPr>
        <w:jc w:val="both"/>
      </w:pPr>
    </w:p>
    <w:p w:rsidRDefault="00677217" w:rsidP="00277B81" w:rsidR="00277B81">
      <w:r>
        <w:tab/>
        <w:t>U dokaznom postupku izvršen je uvid u sljedeću dokumentaciju koja je i prilog prijave dostavljene stečajnom upravitelju:</w:t>
      </w:r>
    </w:p>
    <w:p w:rsidRDefault="00677217" w:rsidP="00677217" w:rsidR="00677217" w:rsidRPr="00677217">
      <w:pPr>
        <w:jc w:val="both"/>
      </w:pPr>
    </w:p>
    <w:p w:rsidRDefault="00730C1A" w:rsidP="00677217" w:rsidR="00677217" w:rsidRPr="00677217">
      <w:pPr>
        <w:jc w:val="both"/>
      </w:pPr>
      <w:r w:rsidRPr="00677217">
        <w:t>Očevidnik o redoslije</w:t>
      </w:r>
      <w:r w:rsidR="00677217" w:rsidRPr="00677217">
        <w:t>du plaćanja FINA od 03.10.2016.</w:t>
      </w:r>
    </w:p>
    <w:p w:rsidRDefault="00730C1A" w:rsidP="00677217" w:rsidR="00677217" w:rsidRPr="00677217">
      <w:pPr>
        <w:jc w:val="both"/>
      </w:pPr>
      <w:r w:rsidRPr="00677217">
        <w:t>Bjanko zadužnica Broj OV-3744/11 od 29.04.2011</w:t>
      </w:r>
      <w:r w:rsidR="00677217" w:rsidRPr="00677217">
        <w:t>.</w:t>
      </w:r>
    </w:p>
    <w:p w:rsidRDefault="00730C1A" w:rsidP="00677217" w:rsidR="00677217" w:rsidRPr="00677217">
      <w:pPr>
        <w:jc w:val="both"/>
      </w:pPr>
      <w:r w:rsidRPr="00677217">
        <w:t xml:space="preserve">Zadužnica do 130.000,00 kn Broj OV-3743/11 od 29.04.2011. </w:t>
      </w:r>
    </w:p>
    <w:p w:rsidRDefault="00730C1A" w:rsidP="00677217" w:rsidR="00730C1A" w:rsidRPr="00677217">
      <w:pPr>
        <w:jc w:val="both"/>
      </w:pPr>
      <w:r w:rsidRPr="00677217">
        <w:t>Zadužnica do 100.000,00 kn Broj OV-4349/11 od 19.05.2011.</w:t>
      </w:r>
    </w:p>
    <w:p w:rsidRDefault="00730C1A" w:rsidP="00677217" w:rsidR="00677217" w:rsidRPr="00677217">
      <w:pPr>
        <w:jc w:val="both"/>
      </w:pPr>
      <w:r w:rsidRPr="00677217">
        <w:t>Bjanko zadužnica do 100.000,00 kn : Broj OV-9996/11 od 07.12.2011.</w:t>
      </w:r>
    </w:p>
    <w:p w:rsidRDefault="00730C1A" w:rsidP="00677217" w:rsidR="00677217" w:rsidRPr="00677217">
      <w:pPr>
        <w:jc w:val="both"/>
      </w:pPr>
      <w:r w:rsidRPr="00677217">
        <w:t>Bjanko zadužnica do 100.000,00 kn : Broj OV-9997/11 od 07.12.2011</w:t>
      </w:r>
      <w:r w:rsidR="00677217" w:rsidRPr="00677217">
        <w:t>.</w:t>
      </w:r>
    </w:p>
    <w:p w:rsidRDefault="00730C1A" w:rsidP="00677217" w:rsidR="00677217">
      <w:pPr>
        <w:jc w:val="both"/>
      </w:pPr>
      <w:r w:rsidRPr="00677217">
        <w:t>Bjanko zadužnica do 100.000,00 kn : Broj OV-9998/11 od 07.12.2011</w:t>
      </w:r>
      <w:r w:rsidR="00677217" w:rsidRPr="00677217">
        <w:t>.</w:t>
      </w:r>
    </w:p>
    <w:p w:rsidRDefault="00730C1A" w:rsidP="00677217" w:rsidR="00677217">
      <w:pPr>
        <w:jc w:val="both"/>
      </w:pPr>
      <w:r w:rsidRPr="00677217">
        <w:t xml:space="preserve">Presuda Općinskog suda u Slavonskom Brodu poslovni broj </w:t>
      </w:r>
      <w:proofErr w:type="spellStart"/>
      <w:r w:rsidRPr="00677217">
        <w:t>Povrv</w:t>
      </w:r>
      <w:proofErr w:type="spellEnd"/>
      <w:r w:rsidRPr="00677217">
        <w:t>- 606/13-</w:t>
      </w:r>
      <w:proofErr w:type="spellStart"/>
      <w:r w:rsidRPr="00677217">
        <w:t>13</w:t>
      </w:r>
      <w:proofErr w:type="spellEnd"/>
      <w:r w:rsidRPr="00677217">
        <w:t xml:space="preserve"> od 10.06.2014</w:t>
      </w:r>
      <w:r w:rsidR="00677217">
        <w:t>.</w:t>
      </w:r>
    </w:p>
    <w:p w:rsidRDefault="00730C1A" w:rsidP="00677217" w:rsidR="00677217">
      <w:pPr>
        <w:jc w:val="both"/>
      </w:pPr>
      <w:r w:rsidRPr="00677217">
        <w:t xml:space="preserve">Rješenje o ovrsi Općinskog suda u Slavonskom  Brodu poslovni broj                                   </w:t>
      </w:r>
      <w:proofErr w:type="spellStart"/>
      <w:r w:rsidRPr="00677217">
        <w:t>Ovrv</w:t>
      </w:r>
      <w:proofErr w:type="spellEnd"/>
      <w:r w:rsidRPr="00677217">
        <w:t>-3168/13 od 16.05.2013</w:t>
      </w:r>
      <w:r w:rsidR="00677217">
        <w:t>.</w:t>
      </w:r>
    </w:p>
    <w:p w:rsidRDefault="00730C1A" w:rsidP="00677217" w:rsidR="00677217">
      <w:pPr>
        <w:jc w:val="both"/>
      </w:pPr>
      <w:r w:rsidRPr="00677217">
        <w:t>Zahtjev za izravnu naplatu od  25.09.2014</w:t>
      </w:r>
      <w:r w:rsidR="00677217">
        <w:t>.</w:t>
      </w:r>
    </w:p>
    <w:p w:rsidRDefault="00730C1A" w:rsidP="00677217" w:rsidR="00677217">
      <w:pPr>
        <w:jc w:val="both"/>
      </w:pPr>
      <w:r w:rsidRPr="00677217">
        <w:t>Bjanko zadužnica do 100.000,00 kn : Broj OV-9995/11 od07.12.2011.,</w:t>
      </w:r>
    </w:p>
    <w:p w:rsidRDefault="00F95709" w:rsidP="00677217" w:rsidR="00F95709">
      <w:pPr>
        <w:jc w:val="both"/>
      </w:pPr>
    </w:p>
    <w:p w:rsidRDefault="00F95709" w:rsidP="00F95709" w:rsidR="00F95709">
      <w:pPr>
        <w:ind w:left="7080"/>
        <w:jc w:val="both"/>
        <w:rPr>
          <w:b/>
        </w:rPr>
      </w:pPr>
      <w:r>
        <w:rPr>
          <w:b/>
        </w:rPr>
        <w:lastRenderedPageBreak/>
        <w:t>3 St-1741/2016-33</w:t>
      </w:r>
    </w:p>
    <w:p w:rsidRDefault="00F95709" w:rsidP="00677217" w:rsidR="00F95709">
      <w:pPr>
        <w:jc w:val="both"/>
      </w:pPr>
    </w:p>
    <w:p w:rsidRDefault="00730C1A" w:rsidP="00677217" w:rsidR="00730C1A" w:rsidRPr="00677217">
      <w:pPr>
        <w:jc w:val="both"/>
      </w:pPr>
      <w:r w:rsidRPr="00677217">
        <w:t>Rješenje o ovrsi Općinskog suda u Slavonskom Brodu poslovni</w:t>
      </w:r>
      <w:r w:rsidR="00677217">
        <w:t xml:space="preserve"> </w:t>
      </w:r>
      <w:r w:rsidRPr="00677217">
        <w:t xml:space="preserve">broj </w:t>
      </w:r>
      <w:proofErr w:type="spellStart"/>
      <w:r w:rsidRPr="00677217">
        <w:t>Ovr</w:t>
      </w:r>
      <w:proofErr w:type="spellEnd"/>
      <w:r w:rsidRPr="00677217">
        <w:t xml:space="preserve">-751/14 od 20.06.2014., presuda Visokog trgovačkog suda RH XLVII </w:t>
      </w:r>
      <w:proofErr w:type="spellStart"/>
      <w:r w:rsidRPr="00677217">
        <w:t>Pž</w:t>
      </w:r>
      <w:proofErr w:type="spellEnd"/>
      <w:r w:rsidRPr="00677217">
        <w:t>-1901/06-3 od 13.08.                                  2009.</w:t>
      </w:r>
    </w:p>
    <w:p w:rsidRDefault="00730C1A" w:rsidP="00730C1A" w:rsidR="00730C1A" w:rsidRPr="00677217">
      <w:pPr>
        <w:jc w:val="both"/>
      </w:pPr>
      <w:r w:rsidRPr="00677217">
        <w:t xml:space="preserve">Rješenje o ovrsi Općinskog suda u Slavonskom Brodu poslovni broj </w:t>
      </w:r>
      <w:proofErr w:type="spellStart"/>
      <w:r w:rsidRPr="00677217">
        <w:t>Ovr</w:t>
      </w:r>
      <w:proofErr w:type="spellEnd"/>
      <w:r w:rsidRPr="00677217">
        <w:t>-1896/14 od 15.12.2014.</w:t>
      </w:r>
    </w:p>
    <w:p w:rsidRDefault="00677217" w:rsidP="00730C1A" w:rsidR="00677217">
      <w:pPr>
        <w:jc w:val="both"/>
      </w:pPr>
    </w:p>
    <w:p w:rsidRDefault="00730C1A" w:rsidP="00730C1A" w:rsidR="00677217">
      <w:pPr>
        <w:jc w:val="both"/>
      </w:pPr>
      <w:r w:rsidRPr="00677217">
        <w:t xml:space="preserve">Sporazum o zasnivanju založnog prava na nekretninama i pravu na neposrednu ovrhu, </w:t>
      </w:r>
      <w:proofErr w:type="spellStart"/>
      <w:r w:rsidRPr="00677217">
        <w:t>solemniziran</w:t>
      </w:r>
      <w:proofErr w:type="spellEnd"/>
      <w:r w:rsidRPr="00677217">
        <w:t xml:space="preserve"> po Javnom bilježniku Ruža </w:t>
      </w:r>
      <w:proofErr w:type="spellStart"/>
      <w:r w:rsidRPr="00677217">
        <w:t>Medunić</w:t>
      </w:r>
      <w:proofErr w:type="spellEnd"/>
      <w:r w:rsidRPr="00677217">
        <w:t xml:space="preserve"> iz Slavonskog Broda, pod poslovnim brojem OV-12033/10, a koji je postao ovršan 23.10.2014.</w:t>
      </w:r>
    </w:p>
    <w:p w:rsidRDefault="00677217" w:rsidP="00730C1A" w:rsidR="00677217">
      <w:pPr>
        <w:jc w:val="both"/>
      </w:pPr>
    </w:p>
    <w:p w:rsidRDefault="00730C1A" w:rsidP="00730C1A" w:rsidR="00730C1A" w:rsidRPr="00677217">
      <w:pPr>
        <w:jc w:val="both"/>
      </w:pPr>
      <w:r w:rsidRPr="00677217">
        <w:t xml:space="preserve">Sporazum o zasnivanju založnog prava na nekretninama i pravu na neposrednu ovrhu, </w:t>
      </w:r>
      <w:proofErr w:type="spellStart"/>
      <w:r w:rsidRPr="00677217">
        <w:t>solemniziran</w:t>
      </w:r>
      <w:proofErr w:type="spellEnd"/>
      <w:r w:rsidRPr="00677217">
        <w:t xml:space="preserve"> po Javnom bilježniku Ruža </w:t>
      </w:r>
      <w:proofErr w:type="spellStart"/>
      <w:r w:rsidRPr="00677217">
        <w:t>Medunić</w:t>
      </w:r>
      <w:proofErr w:type="spellEnd"/>
      <w:r w:rsidRPr="00677217">
        <w:t xml:space="preserve">, iz Slavonskog Broda, pod </w:t>
      </w:r>
      <w:proofErr w:type="spellStart"/>
      <w:r w:rsidRPr="00677217">
        <w:t>posl</w:t>
      </w:r>
      <w:proofErr w:type="spellEnd"/>
      <w:r w:rsidRPr="00677217">
        <w:t>. brojem OV-8523/11, a koji je postao ovršan 23.10.2014.</w:t>
      </w:r>
    </w:p>
    <w:p w:rsidRDefault="00677217" w:rsidP="00730C1A" w:rsidR="00730C1A" w:rsidRPr="00677217">
      <w:pPr>
        <w:jc w:val="both"/>
      </w:pPr>
      <w:r>
        <w:t xml:space="preserve"> </w:t>
      </w:r>
      <w:r w:rsidR="00730C1A" w:rsidRPr="00677217">
        <w:t xml:space="preserve">Sporazum o zasnivanju založnog prava na nekretninama i pravu na neposrednu ovrhu, </w:t>
      </w:r>
      <w:proofErr w:type="spellStart"/>
      <w:r w:rsidR="00730C1A" w:rsidRPr="00677217">
        <w:t>solemniziran</w:t>
      </w:r>
      <w:proofErr w:type="spellEnd"/>
      <w:r w:rsidR="00730C1A" w:rsidRPr="00677217">
        <w:t xml:space="preserve"> po Javnom bilježniku Ruža </w:t>
      </w:r>
      <w:proofErr w:type="spellStart"/>
      <w:r w:rsidR="00730C1A" w:rsidRPr="00677217">
        <w:t>Medunić</w:t>
      </w:r>
      <w:proofErr w:type="spellEnd"/>
      <w:r w:rsidR="00730C1A" w:rsidRPr="00677217">
        <w:t xml:space="preserve">, iz Slavonskog Broda, pod </w:t>
      </w:r>
      <w:proofErr w:type="spellStart"/>
      <w:r w:rsidR="00730C1A" w:rsidRPr="00677217">
        <w:t>posl</w:t>
      </w:r>
      <w:proofErr w:type="spellEnd"/>
      <w:r w:rsidR="00730C1A" w:rsidRPr="00677217">
        <w:t>. brojem OV-8522/11, a koji je postao ovršan 30.09.2014</w:t>
      </w:r>
    </w:p>
    <w:p w:rsidRDefault="00730C1A" w:rsidP="00730C1A" w:rsidR="00730C1A" w:rsidRPr="00677217">
      <w:pPr>
        <w:jc w:val="both"/>
      </w:pPr>
      <w:r w:rsidRPr="00677217">
        <w:t>Ugovor o dugoročnom kreditu sa valutnom klauzulom broj ugovora/partije: 5110140612, račun i partija:5101600-5110140612 od 20.10.2010. i Dodatak I Ugovoru od 28.07.2011</w:t>
      </w:r>
    </w:p>
    <w:p w:rsidRDefault="00730C1A" w:rsidP="00730C1A" w:rsidR="00730C1A">
      <w:pPr>
        <w:jc w:val="both"/>
      </w:pPr>
      <w:r w:rsidRPr="00677217">
        <w:t>Ugovor o kratkoročnom  kreditu sa valutnom klauzulom broj ugovora/partije: 5110150766, račun i partija:5101200-5110150766 od 28.07.2011</w:t>
      </w:r>
      <w:r w:rsidR="00677217">
        <w:t>.</w:t>
      </w:r>
    </w:p>
    <w:p w:rsidRDefault="00677217" w:rsidP="00730C1A" w:rsidR="00677217">
      <w:pPr>
        <w:jc w:val="both"/>
      </w:pPr>
    </w:p>
    <w:p w:rsidRDefault="00677217" w:rsidP="00677217" w:rsidR="00677217">
      <w:pPr>
        <w:ind w:firstLine="708"/>
        <w:jc w:val="both"/>
      </w:pPr>
      <w:r>
        <w:t>Temeljem istaknutih navoda i dostavljene dokumentacije proizlazi da su osnovani zahtjevi vjerovnika Ante Lipovac i Dubravke Lipovac Pehar po čl. 143. Stečajnog zakona (NN 71/15) jer je utvrđeno da su isti solidarni dužnici za potraživanj</w:t>
      </w:r>
      <w:r w:rsidR="00F95709">
        <w:t>a</w:t>
      </w:r>
      <w:r>
        <w:t xml:space="preserve"> prema stečajnom dužniku, isti nisu dokazali da su isti platili kao solidarni dužnici, ali imaju pravo  da im se pr</w:t>
      </w:r>
      <w:r w:rsidR="00F95709">
        <w:t xml:space="preserve">izna osiguranje iznosa u visini, koji bi bili obvezni platiti kao solidarni dužnici temeljem ovršnih isprava, a za dugove stečajnog dužnika. </w:t>
      </w:r>
    </w:p>
    <w:p w:rsidRDefault="00677217" w:rsidP="00730C1A" w:rsidR="00677217" w:rsidRPr="00677217">
      <w:pPr>
        <w:jc w:val="both"/>
      </w:pPr>
    </w:p>
    <w:p w:rsidRDefault="00677217" w:rsidP="00730C1A" w:rsidR="00677217">
      <w:pPr>
        <w:tabs>
          <w:tab w:pos="1124" w:val="left"/>
        </w:tabs>
      </w:pPr>
      <w:r>
        <w:tab/>
        <w:t>Slavonski Brod, 3. siječnja 2016.</w:t>
      </w:r>
    </w:p>
    <w:p w:rsidRDefault="00677217" w:rsidP="00677217" w:rsidR="00677217" w:rsidRPr="00677217"/>
    <w:p w:rsidRDefault="00677217" w:rsidP="00677217" w:rsidR="00677217" w:rsidRPr="00677217"/>
    <w:p w:rsidRDefault="00677217" w:rsidP="00677217" w:rsidR="00677217" w:rsidRPr="00677217"/>
    <w:p w:rsidRDefault="00677217" w:rsidP="00677217" w:rsidR="00677217"/>
    <w:p w:rsidRDefault="00677217" w:rsidP="00677217" w:rsidR="00277B81">
      <w:pPr>
        <w:tabs>
          <w:tab w:pos="5040" w:val="left"/>
        </w:tabs>
      </w:pPr>
      <w:r>
        <w:tab/>
      </w:r>
      <w:r>
        <w:tab/>
      </w:r>
      <w:r>
        <w:tab/>
        <w:t xml:space="preserve">      Stečajna sutkinja:</w:t>
      </w:r>
    </w:p>
    <w:p w:rsidRDefault="00677217" w:rsidP="00677217" w:rsidR="00F95709">
      <w:pPr>
        <w:tabs>
          <w:tab w:pos="5040" w:val="left"/>
        </w:tabs>
      </w:pPr>
      <w:r>
        <w:tab/>
      </w:r>
      <w:r>
        <w:tab/>
      </w:r>
      <w:r>
        <w:tab/>
        <w:t>Daniela Martini Maoduš</w:t>
      </w:r>
    </w:p>
    <w:p w:rsidRDefault="00F95709" w:rsidP="00F95709" w:rsidR="00F95709" w:rsidRPr="00F95709"/>
    <w:p w:rsidRDefault="00F95709" w:rsidP="00F95709" w:rsidR="00F95709" w:rsidRPr="00F95709"/>
    <w:p w:rsidRDefault="00F95709" w:rsidP="00F95709" w:rsidR="00F95709"/>
    <w:p w:rsidRDefault="00F95709" w:rsidP="00F95709" w:rsidR="00F95709" w:rsidRPr="00F95709">
      <w:pPr>
        <w:rPr>
          <w:sz w:val="20"/>
          <w:szCs w:val="20"/>
        </w:rPr>
      </w:pPr>
    </w:p>
    <w:p w:rsidRDefault="00F95709" w:rsidP="00F95709" w:rsidR="00F95709" w:rsidRPr="00F95709">
      <w:pPr>
        <w:rPr>
          <w:sz w:val="20"/>
          <w:szCs w:val="20"/>
        </w:rPr>
      </w:pPr>
      <w:r w:rsidRPr="00F95709">
        <w:rPr>
          <w:sz w:val="20"/>
          <w:szCs w:val="20"/>
        </w:rPr>
        <w:t>NAPUTAK O PRAVNOM  LIJEKU:</w:t>
      </w:r>
    </w:p>
    <w:p w:rsidRDefault="00F95709" w:rsidP="00F95709" w:rsidR="00F95709" w:rsidRPr="00F95709">
      <w:pPr>
        <w:rPr>
          <w:sz w:val="20"/>
          <w:szCs w:val="20"/>
        </w:rPr>
      </w:pPr>
      <w:r w:rsidRPr="00F95709">
        <w:rPr>
          <w:sz w:val="20"/>
          <w:szCs w:val="20"/>
        </w:rPr>
        <w:t xml:space="preserve">Protiv ovog rješenja </w:t>
      </w:r>
    </w:p>
    <w:p w:rsidRDefault="00F95709" w:rsidP="00F95709" w:rsidR="00F95709" w:rsidRPr="00F95709">
      <w:pPr>
        <w:rPr>
          <w:sz w:val="20"/>
          <w:szCs w:val="20"/>
        </w:rPr>
      </w:pPr>
      <w:r w:rsidRPr="00F95709">
        <w:rPr>
          <w:sz w:val="20"/>
          <w:szCs w:val="20"/>
        </w:rPr>
        <w:t xml:space="preserve">može  se izjaviti žalba u roku od 8 dana od dana dostave rješenja, </w:t>
      </w:r>
    </w:p>
    <w:p w:rsidRDefault="00F95709" w:rsidP="00F95709" w:rsidR="00F95709" w:rsidRPr="00F95709">
      <w:pPr>
        <w:rPr>
          <w:sz w:val="20"/>
          <w:szCs w:val="20"/>
        </w:rPr>
      </w:pPr>
      <w:r w:rsidRPr="00F95709">
        <w:rPr>
          <w:sz w:val="20"/>
          <w:szCs w:val="20"/>
        </w:rPr>
        <w:t>a dostava se smatra obavljenom istekom 8 dana od dana objave rješenja</w:t>
      </w:r>
    </w:p>
    <w:p w:rsidRDefault="00F95709" w:rsidP="00F95709" w:rsidR="00F95709" w:rsidRPr="00F95709">
      <w:pPr>
        <w:rPr>
          <w:b/>
          <w:bCs/>
          <w:sz w:val="20"/>
          <w:szCs w:val="20"/>
        </w:rPr>
      </w:pPr>
      <w:r w:rsidRPr="00F95709">
        <w:rPr>
          <w:sz w:val="20"/>
          <w:szCs w:val="20"/>
        </w:rPr>
        <w:t>na mrežnoj stanici e-Oglasna ploča sudova.</w:t>
      </w:r>
    </w:p>
    <w:p w:rsidRDefault="00F95709" w:rsidP="00F95709" w:rsidR="00F95709" w:rsidRPr="00F95709">
      <w:pPr>
        <w:rPr>
          <w:sz w:val="20"/>
          <w:szCs w:val="20"/>
        </w:rPr>
      </w:pPr>
      <w:r w:rsidRPr="00F95709">
        <w:rPr>
          <w:sz w:val="20"/>
          <w:szCs w:val="20"/>
        </w:rPr>
        <w:t>Žalba se upućuje Trgovačkom sudu u Osijeku Stalna služba</w:t>
      </w:r>
    </w:p>
    <w:p w:rsidRDefault="00F95709" w:rsidP="00F95709" w:rsidR="00F95709" w:rsidRPr="00F95709">
      <w:pPr>
        <w:rPr>
          <w:sz w:val="20"/>
          <w:szCs w:val="20"/>
        </w:rPr>
      </w:pPr>
      <w:r w:rsidRPr="00F95709">
        <w:rPr>
          <w:sz w:val="20"/>
          <w:szCs w:val="20"/>
        </w:rPr>
        <w:t xml:space="preserve">u </w:t>
      </w:r>
      <w:proofErr w:type="spellStart"/>
      <w:r w:rsidRPr="00F95709">
        <w:rPr>
          <w:sz w:val="20"/>
          <w:szCs w:val="20"/>
        </w:rPr>
        <w:t>Slav.Brodu</w:t>
      </w:r>
      <w:proofErr w:type="spellEnd"/>
      <w:r w:rsidRPr="00F95709">
        <w:rPr>
          <w:sz w:val="20"/>
          <w:szCs w:val="20"/>
        </w:rPr>
        <w:t xml:space="preserve"> u tri primjerka, a o žalbi odlučuje Visoki trgovački</w:t>
      </w:r>
    </w:p>
    <w:p w:rsidRDefault="00F95709" w:rsidP="00F95709" w:rsidR="00F95709" w:rsidRPr="00F95709">
      <w:pPr>
        <w:rPr>
          <w:rFonts w:hAnsi="Calibri" w:ascii="Calibri"/>
          <w:sz w:val="20"/>
          <w:szCs w:val="20"/>
        </w:rPr>
      </w:pPr>
      <w:r w:rsidRPr="00F95709">
        <w:rPr>
          <w:sz w:val="20"/>
          <w:szCs w:val="20"/>
        </w:rPr>
        <w:t>sud RH Zagreb.</w:t>
      </w:r>
    </w:p>
    <w:p w:rsidRDefault="00677217" w:rsidP="00F95709" w:rsidR="00677217"/>
    <w:p w:rsidRDefault="00F95709" w:rsidP="00F95709" w:rsidR="00F95709"/>
    <w:p w:rsidRDefault="00F95709" w:rsidP="00F95709" w:rsidR="00F95709" w:rsidRPr="00F95709">
      <w:r>
        <w:t xml:space="preserve">-Objaviti na </w:t>
      </w:r>
      <w:proofErr w:type="spellStart"/>
      <w:r>
        <w:t>eOglasnoj</w:t>
      </w:r>
      <w:proofErr w:type="spellEnd"/>
      <w:r>
        <w:t xml:space="preserve"> ploči suda</w:t>
      </w:r>
    </w:p>
    <w:sectPr w:rsidR="00F95709" w:rsidRPr="00F957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FE6"/>
    <w:multiLevelType w:val="hybridMultilevel"/>
    <w:tmpl w:val="BF0497EC"/>
    <w:lvl w:tplc="5C2A2DA6" w:ilvl="0">
      <w:start w:val="2"/>
      <w:numFmt w:val="bullet"/>
      <w:lvlText w:val="-"/>
      <w:lvlJc w:val="left"/>
      <w:pPr>
        <w:tabs>
          <w:tab w:pos="1305" w:val="num"/>
        </w:tabs>
        <w:ind w:hanging="360" w:left="1305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25" w:val="num"/>
        </w:tabs>
        <w:ind w:hanging="360" w:left="20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45" w:val="num"/>
        </w:tabs>
        <w:ind w:hanging="360" w:left="27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65" w:val="num"/>
        </w:tabs>
        <w:ind w:hanging="360" w:left="34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85" w:val="num"/>
        </w:tabs>
        <w:ind w:hanging="360" w:left="41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05" w:val="num"/>
        </w:tabs>
        <w:ind w:hanging="360" w:left="49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25" w:val="num"/>
        </w:tabs>
        <w:ind w:hanging="360" w:left="56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45" w:val="num"/>
        </w:tabs>
        <w:ind w:hanging="360" w:left="63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65" w:val="num"/>
        </w:tabs>
        <w:ind w:hanging="360" w:left="7065"/>
      </w:pPr>
      <w:rPr>
        <w:rFonts w:hAnsi="Wingdings" w:ascii="Wingdings" w:hint="default"/>
      </w:rPr>
    </w:lvl>
  </w:abstractNum>
  <w:abstractNum w:abstractNumId="1">
    <w:nsid w:val="117D1EE1"/>
    <w:multiLevelType w:val="hybridMultilevel"/>
    <w:tmpl w:val="3B56CD30"/>
    <w:lvl w:tplc="B9601E0C" w:ilvl="0">
      <w:start w:val="1"/>
      <w:numFmt w:val="lowerLetter"/>
      <w:lvlText w:val="%1)"/>
      <w:lvlJc w:val="left"/>
      <w:pPr>
        <w:tabs>
          <w:tab w:pos="810" w:val="num"/>
        </w:tabs>
        <w:ind w:hanging="360" w:left="8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2">
    <w:nsid w:val="3EE108F9"/>
    <w:multiLevelType w:val="hybridMultilevel"/>
    <w:tmpl w:val="6E52C7F6"/>
    <w:lvl w:tplc="44443A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330"/>
    <w:rsid w:val="000429C5"/>
    <w:rsid w:val="000946D5"/>
    <w:rsid w:val="000978F9"/>
    <w:rsid w:val="00277B81"/>
    <w:rsid w:val="002B6857"/>
    <w:rsid w:val="004D5C79"/>
    <w:rsid w:val="00504B42"/>
    <w:rsid w:val="005145BF"/>
    <w:rsid w:val="00677217"/>
    <w:rsid w:val="006824DA"/>
    <w:rsid w:val="00730C1A"/>
    <w:rsid w:val="00742519"/>
    <w:rsid w:val="00893535"/>
    <w:rsid w:val="008E1F90"/>
    <w:rsid w:val="00912CF5"/>
    <w:rsid w:val="0092078A"/>
    <w:rsid w:val="00950AEA"/>
    <w:rsid w:val="009A242C"/>
    <w:rsid w:val="009A5FB7"/>
    <w:rsid w:val="009D383E"/>
    <w:rsid w:val="00A37BF2"/>
    <w:rsid w:val="00A508BE"/>
    <w:rsid w:val="00B05C26"/>
    <w:rsid w:val="00D27026"/>
    <w:rsid w:val="00D461D0"/>
    <w:rsid w:val="00DE58AB"/>
    <w:rsid w:val="00EA486E"/>
    <w:rsid w:val="00ED614A"/>
    <w:rsid w:val="00F40330"/>
    <w:rsid w:val="00F46FB0"/>
    <w:rsid w:val="00F9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4D5C79"/>
    <w:pPr>
      <w:spacing w:after="119" w:beforeAutospacing="true" w:before="100"/>
    </w:pPr>
  </w:style>
  <w:style w:styleId="Tekstbalonia" w:type="paragraph">
    <w:name w:val="Balloon Text"/>
    <w:basedOn w:val="Normal"/>
    <w:link w:val="TekstbaloniaChar"/>
    <w:rsid w:val="008935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35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5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5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5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5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4D5C79"/>
    <w:pPr>
      <w:spacing w:after="119" w:before="100" w:beforeAutospacing="1"/>
    </w:pPr>
  </w:style>
  <w:style w:styleId="Tekstbalonia" w:type="paragraph">
    <w:name w:val="Balloon Text"/>
    <w:basedOn w:val="Normal"/>
    <w:link w:val="TekstbaloniaChar"/>
    <w:rsid w:val="008935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35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5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5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5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5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952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015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92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1974</properties:Words>
  <properties:Characters>11307</properties:Characters>
  <properties:Lines>249</properties:Lines>
  <properties:Paragraphs>99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</vt:lpstr>
    </vt:vector>
  </properties:TitlesOfParts>
  <properties:LinksUpToDate>false</properties:LinksUpToDate>
  <properties:CharactersWithSpaces>13663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2017-01-03T12:46:00Z</dcterms:created>
  <dc:creator>Jav. Ov. Alma Opačak</dc:creator>
  <cp:lastModifiedBy>wsadmin</cp:lastModifiedBy>
  <cp:lastPrinted>2017-01-03T12:46:00Z</cp:lastPrinted>
  <dcterms:modified xmlns:xsi="http://www.w3.org/2001/XMLSchema-instance" xsi:type="dcterms:W3CDTF">2017-01-03T12:48:00Z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