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33a7" w14:paraId="bf833a7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F67B81">
        <w:rPr>
          <w:rFonts w:cs="Times New Roman"/>
          <w:szCs w:val="24"/>
        </w:rPr>
        <w:t>90. St-7965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F67B81">
        <w:rPr>
          <w:rFonts w:cs="Times New Roman"/>
          <w:szCs w:val="24"/>
        </w:rPr>
        <w:t xml:space="preserve"> </w:t>
      </w:r>
      <w:r w:rsidR="00F67B81">
        <w:t>JEDRILIČARSKA AVANTURA d.o.o. za usluge Zagreb, Barčev trg 13, OIB 62762461879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F67B81">
        <w:rPr>
          <w:rFonts w:cs="Times New Roman"/>
          <w:szCs w:val="24"/>
        </w:rPr>
        <w:t>48.223,90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C11CB"/>
    <w:rsid w:val="003331AD"/>
    <w:rsid w:val="003E10A6"/>
    <w:rsid w:val="0041555B"/>
    <w:rsid w:val="004F0CF9"/>
    <w:rsid w:val="00507618"/>
    <w:rsid w:val="00856A9B"/>
    <w:rsid w:val="008D189E"/>
    <w:rsid w:val="008F133B"/>
    <w:rsid w:val="00960515"/>
    <w:rsid w:val="00A54BEF"/>
    <w:rsid w:val="00AD2B42"/>
    <w:rsid w:val="00B762D9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2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2D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2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2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2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2D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2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2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7965</izvorni_sadrzaj>
    <derivirana_varijabla naziv="DomainObject.Predmet.Broj_1">7965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St-7965/2015</izvorni_sadrzaj>
    <derivirana_varijabla naziv="DomainObject.Predmet.OznakaBroj_1">St-7965/2015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JEDRILIČARSKA AVANTURA d.o.o. zastupanog po punomoćniku MALIN LINNEA BIRGITTA STOM; GUSTAV ALFRED EINAR HALLDIN</izvorni_sadrzaj>
    <derivirana_varijabla naziv="DomainObject.Predmet.ProtustrankaFormated_1">  JEDRILIČARSKA AVANTURA d.o.o. zastupanog po punomoćniku MALIN LINNEA BIRGITTA STOM; GUSTAV ALFRED EINAR HALLDIN</derivirana_varijabla>
  </DomainObject.Predmet.ProtustrankaFormated>
  <DomainObject.Predmet.ProtustrankaFormatedOIB>
    <izvorni_sadrzaj>  JEDRILIČARSKA AVANTURA d.o.o., OIB 62762461879 zastupanog po punomoćniku MALIN LINNEA BIRGITTA STOM; GUSTAV ALFRED EINAR HALLDIN</izvorni_sadrzaj>
    <derivirana_varijabla naziv="DomainObject.Predmet.ProtustrankaFormatedOIB_1">  JEDRILIČARSKA AVANTURA d.o.o., OIB 62762461879 zastupanog po punomoćniku MALIN LINNEA BIRGITTA STOM; GUSTAV ALFRED EINAR HALLDIN</derivirana_varijabla>
  </DomainObject.Predmet.ProtustrankaFormatedOIB>
  <DomainObject.Predmet.ProtustrankaFormatedWithAdress>
    <izvorni_sadrzaj> JEDRILIČARSKA AVANTURA d.o.o., Barčev trg 13, 10000 Zagreb zastupanog po punomoćniku MALIN LINNEA BIRGITTA STOM; GUSTAV ALFRED EINAR HALLDIN</izvorni_sadrzaj>
    <derivirana_varijabla naziv="DomainObject.Predmet.ProtustrankaFormatedWithAdress_1"> JEDRILIČARSKA AVANTURA d.o.o., Barčev trg 13, 10000 Zagreb zastupanog po punomoćniku MALIN LINNEA BIRGITTA STOM; GUSTAV ALFRED EINAR HALLDIN</derivirana_varijabla>
  </DomainObject.Predmet.ProtustrankaFormatedWithAdress>
  <DomainObject.Predmet.ProtustrankaFormatedWithAdressOIB>
    <izvorni_sadrzaj> JEDRILIČARSKA AVANTURA d.o.o., OIB 62762461879, Barčev trg 13, 10000 Zagreb zastupanog po punomoćniku MALIN LINNEA BIRGITTA STOM; GUSTAV ALFRED EINAR HALLDIN</izvorni_sadrzaj>
    <derivirana_varijabla naziv="DomainObject.Predmet.ProtustrankaFormatedWithAdressOIB_1"> JEDRILIČARSKA AVANTURA d.o.o., OIB 62762461879, Barčev trg 13, 10000 Zagreb zastupanog po punomoćniku MALIN LINNEA BIRGITTA STOM; GUSTAV ALFRED EINAR HALLDIN</derivirana_varijabla>
  </DomainObject.Predmet.ProtustrankaFormatedWithAdressOIB>
  <DomainObject.Predmet.ProtustrankaWithAdress>
    <izvorni_sadrzaj>JEDRILIČARSKA AVANTURA d.o.o. Barčev trg 13, 10000 Zagreb</izvorni_sadrzaj>
    <derivirana_varijabla naziv="DomainObject.Predmet.ProtustrankaWithAdress_1">JEDRILIČARSKA AVANTURA d.o.o. Barčev trg 13, 10000 Zagreb</derivirana_varijabla>
  </DomainObject.Predmet.ProtustrankaWithAdress>
  <DomainObject.Predmet.ProtustrankaWithAdressOIB>
    <izvorni_sadrzaj>JEDRILIČARSKA AVANTURA d.o.o., OIB 62762461879, Barčev trg 13, 10000 Zagreb</izvorni_sadrzaj>
    <derivirana_varijabla naziv="DomainObject.Predmet.ProtustrankaWithAdressOIB_1">JEDRILIČARSKA AVANTURA d.o.o., OIB 62762461879, Barčev trg 13, 10000 Zagreb</derivirana_varijabla>
  </DomainObject.Predmet.ProtustrankaWithAdressOIB>
  <DomainObject.Predmet.ProtustrankaNazivFormated>
    <izvorni_sadrzaj>JEDRILIČARSKA AVANTURA d.o.o.</izvorni_sadrzaj>
    <derivirana_varijabla naziv="DomainObject.Predmet.ProtustrankaNazivFormated_1">JEDRILIČARSKA AVANTURA d.o.o.</derivirana_varijabla>
  </DomainObject.Predmet.ProtustrankaNazivFormated>
  <DomainObject.Predmet.ProtustrankaNazivFormatedOIB>
    <izvorni_sadrzaj>JEDRILIČARSKA AVANTURA d.o.o., OIB 62762461879</izvorni_sadrzaj>
    <derivirana_varijabla naziv="DomainObject.Predmet.ProtustrankaNazivFormatedOIB_1">JEDRILIČARSKA AVANTURA d.o.o., OIB 62762461879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JEDRILIČARSKA AVANTURA d.o.o. zastupanog po punomoćniku MALIN LINNEA BIRGITTA STOM; GUSTAV ALFRED EINAR HALLDIN</item>
    </izvorni_sadrzaj>
    <derivirana_varijabla naziv="DomainObject.Predmet.ProtuStrankaListFormated_1">
      <item>JEDRILIČARSKA AVANTURA d.o.o. zastupanog po punomoćniku MALIN LINNEA BIRGITTA STOM; GUSTAV ALFRED EINAR HALLDIN</item>
    </derivirana_varijabla>
  </DomainObject.Predmet.ProtuStrankaListFormated>
  <DomainObject.Predmet.ProtuStrankaListFormatedOIB>
    <izvorni_sadrzaj>
      <item>JEDRILIČARSKA AVANTURA d.o.o., OIB 62762461879 zastupanog po punomoćniku MALIN LINNEA BIRGITTA STOM; GUSTAV ALFRED EINAR HALLDIN</item>
    </izvorni_sadrzaj>
    <derivirana_varijabla naziv="DomainObject.Predmet.ProtuStrankaListFormatedOIB_1">
      <item>JEDRILIČARSKA AVANTURA d.o.o., OIB 62762461879 zastupanog po punomoćniku MALIN LINNEA BIRGITTA STOM; GUSTAV ALFRED EINAR HALLDIN</item>
    </derivirana_varijabla>
  </DomainObject.Predmet.ProtuStrankaListFormatedOIB>
  <DomainObject.Predmet.ProtuStrankaListFormatedWithAdress>
    <izvorni_sadrzaj>
      <item>JEDRILIČARSKA AVANTURA d.o.o., Barčev trg 13, 10000 Zagreb zastupanog po punomoćniku MALIN LINNEA BIRGITTA STOM; GUSTAV ALFRED EINAR HALLDIN</item>
    </izvorni_sadrzaj>
    <derivirana_varijabla naziv="DomainObject.Predmet.ProtuStrankaListFormatedWithAdress_1">
      <item>JEDRILIČARSKA AVANTURA d.o.o., Barčev trg 13, 10000 Zagreb zastupanog po punomoćniku MALIN LINNEA BIRGITTA STOM; GUSTAV ALFRED EINAR HALLDIN</item>
    </derivirana_varijabla>
  </DomainObject.Predmet.ProtuStrankaListFormatedWithAdress>
  <DomainObject.Predmet.ProtuStrankaListFormatedWithAdressOIB>
    <izvorni_sadrzaj>
      <item>JEDRILIČARSKA AVANTURA d.o.o., OIB 62762461879, Barčev trg 13, 10000 Zagreb zastupanog po punomoćniku MALIN LINNEA BIRGITTA STOM; GUSTAV ALFRED EINAR HALLDIN</item>
    </izvorni_sadrzaj>
    <derivirana_varijabla naziv="DomainObject.Predmet.ProtuStrankaListFormatedWithAdressOIB_1">
      <item>JEDRILIČARSKA AVANTURA d.o.o., OIB 62762461879, Barčev trg 13, 10000 Zagreb zastupanog po punomoćniku MALIN LINNEA BIRGITTA STOM; GUSTAV ALFRED EINAR HALLDIN</item>
    </derivirana_varijabla>
  </DomainObject.Predmet.ProtuStrankaListFormatedWithAdressOIB>
  <DomainObject.Predmet.ProtuStrankaListNazivFormated>
    <izvorni_sadrzaj>
      <item>JEDRILIČARSKA AVANTURA d.o.o.</item>
    </izvorni_sadrzaj>
    <derivirana_varijabla naziv="DomainObject.Predmet.ProtuStrankaListNazivFormated_1">
      <item>JEDRILIČARSKA AVANTURA d.o.o.</item>
    </derivirana_varijabla>
  </DomainObject.Predmet.ProtuStrankaListNazivFormated>
  <DomainObject.Predmet.ProtuStrankaListNazivFormatedOIB>
    <izvorni_sadrzaj>
      <item>JEDRILIČARSKA AVANTURA d.o.o., OIB 62762461879</item>
    </izvorni_sadrzaj>
    <derivirana_varijabla naziv="DomainObject.Predmet.ProtuStrankaListNazivFormatedOIB_1">
      <item>JEDRILIČARSKA AVANTURA d.o.o., OIB 62762461879</item>
    </derivirana_varijabla>
  </DomainObject.Predmet.ProtuStrankaListNazivFormatedOIB>
  <DomainObject.Predmet.OstaliListFormated>
    <izvorni_sadrzaj>
      <item>MALIN LINNEA BIRGITTA STOM punomoćnik sudionika u postupku JEDRILIČARSKA AVANTURA d.o.o.</item>
      <item>GUSTAV ALFRED EINAR HALLDIN punomoćnik sudionika u postupku JEDRILIČARSKA AVANTURA d.o.o.</item>
    </izvorni_sadrzaj>
    <derivirana_varijabla naziv="DomainObject.Predmet.OstaliListFormated_1">
      <item>MALIN LINNEA BIRGITTA STOM punomoćnik sudionika u postupku JEDRILIČARSKA AVANTURA d.o.o.</item>
      <item>GUSTAV ALFRED EINAR HALLDIN punomoćnik sudionika u postupku JEDRILIČARSKA AVANTURA d.o.o.</item>
    </derivirana_varijabla>
  </DomainObject.Predmet.OstaliListFormated>
  <DomainObject.Predmet.OstaliListFormatedOIB>
    <izvorni_sadrzaj>
      <item>MALIN LINNEA BIRGITTA STOM, OIB 89098018323 punomoćnik sudionika u postupku JEDRILIČARSKA AVANTURA d.o.o.</item>
      <item>GUSTAV ALFRED EINAR HALLDIN, OIB 58532616583 punomoćnik sudionika u postupku JEDRILIČARSKA AVANTURA d.o.o.</item>
    </izvorni_sadrzaj>
    <derivirana_varijabla naziv="DomainObject.Predmet.OstaliListFormatedOIB_1">
      <item>MALIN LINNEA BIRGITTA STOM, OIB 89098018323 punomoćnik sudionika u postupku JEDRILIČARSKA AVANTURA d.o.o.</item>
      <item>GUSTAV ALFRED EINAR HALLDIN, OIB 58532616583 punomoćnik sudionika u postupku JEDRILIČARSKA AVANTURA d.o.o.</item>
    </derivirana_varijabla>
  </DomainObject.Predmet.OstaliListFormatedOIB>
  <DomainObject.Predmet.OstaliListFormatedWithAdress>
    <izvorni_sadrzaj>
      <item>MALIN LINNEA BIRGITTA STOM, Folkungagaten 13 B Igh 1031, Goteborg punomoćnik sudionika u postupku JEDRILIČARSKA AVANTURA d.o.o.</item>
      <item>GUSTAV ALFRED EINAR HALLDIN, FOLKUNGAGATAN 13 b IGH 1031, GOTEBORG punomoćnik sudionika u postupku JEDRILIČARSKA AVANTURA d.o.o.</item>
    </izvorni_sadrzaj>
    <derivirana_varijabla naziv="DomainObject.Predmet.OstaliListFormatedWithAdress_1">
      <item>MALIN LINNEA BIRGITTA STOM, Folkungagaten 13 B Igh 1031, Goteborg punomoćnik sudionika u postupku JEDRILIČARSKA AVANTURA d.o.o.</item>
      <item>GUSTAV ALFRED EINAR HALLDIN, FOLKUNGAGATAN 13 b IGH 1031, GOTEBORG punomoćnik sudionika u postupku JEDRILIČARSKA AVANTURA d.o.o.</item>
    </derivirana_varijabla>
  </DomainObject.Predmet.OstaliListFormatedWithAdress>
  <DomainObject.Predmet.OstaliListFormatedWithAdressOIB>
    <izvorni_sadrzaj>
      <item>MALIN LINNEA BIRGITTA STOM, OIB 89098018323, Folkungagaten 13 B Igh 1031, Goteborg punomoćnik sudionika u postupku JEDRILIČARSKA AVANTURA d.o.o.</item>
      <item>GUSTAV ALFRED EINAR HALLDIN, OIB 58532616583, FOLKUNGAGATAN 13 b IGH 1031, GOTEBORG punomoćnik sudionika u postupku JEDRILIČARSKA AVANTURA d.o.o.</item>
    </izvorni_sadrzaj>
    <derivirana_varijabla naziv="DomainObject.Predmet.OstaliListFormatedWithAdressOIB_1">
      <item>MALIN LINNEA BIRGITTA STOM, OIB 89098018323, Folkungagaten 13 B Igh 1031, Goteborg punomoćnik sudionika u postupku JEDRILIČARSKA AVANTURA d.o.o.</item>
      <item>GUSTAV ALFRED EINAR HALLDIN, OIB 58532616583, FOLKUNGAGATAN 13 b IGH 1031, GOTEBORG punomoćnik sudionika u postupku JEDRILIČARSKA AVANTURA d.o.o.</item>
    </derivirana_varijabla>
  </DomainObject.Predmet.OstaliListFormatedWithAdressOIB>
  <DomainObject.Predmet.OstaliListNazivFormated>
    <izvorni_sadrzaj>
      <item>MALIN LINNEA BIRGITTA STOM</item>
      <item>GUSTAV ALFRED EINAR HALLDIN</item>
    </izvorni_sadrzaj>
    <derivirana_varijabla naziv="DomainObject.Predmet.OstaliListNazivFormated_1">
      <item>MALIN LINNEA BIRGITTA STOM</item>
      <item>GUSTAV ALFRED EINAR HALLDIN</item>
    </derivirana_varijabla>
  </DomainObject.Predmet.OstaliListNazivFormated>
  <DomainObject.Predmet.OstaliListNazivFormatedOIB>
    <izvorni_sadrzaj>
      <item>MALIN LINNEA BIRGITTA STOM, OIB 89098018323</item>
      <item>GUSTAV ALFRED EINAR HALLDIN, OIB 58532616583</item>
    </izvorni_sadrzaj>
    <derivirana_varijabla naziv="DomainObject.Predmet.OstaliListNazivFormatedOIB_1">
      <item>MALIN LINNEA BIRGITTA STOM, OIB 89098018323</item>
      <item>GUSTAV ALFRED EINAR HALLDIN, OIB 58532616583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JEDRILIČARSKA AVANTURA d.o.o.</izvorni_sadrzaj>
    <derivirana_varijabla naziv="DomainObject.Predmet.ProtustrankaIDrugi_1">JEDRILIČARSKA AVANTURA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JEDRILIČARSKA AVANTURA d.o.o., OIB 62762461879, Barčev trg 13, 10000 Zagreb</izvorni_sadrzaj>
    <derivirana_varijabla naziv="DomainObject.Predmet.ProtustrankaIDrugiAdressOIB_1">JEDRILIČARSKA AVANTURA d.o.o., OIB 62762461879,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JEDRILIČARSKA AVANTURA d.o.o.</item>
      <item>FINA Regionalni centar Zagreb</item>
      <item>MALIN LINNEA BIRGITTA STOM</item>
      <item>GUSTAV ALFRED EINAR HALLDIN</item>
    </izvorni_sadrzaj>
    <derivirana_varijabla naziv="DomainObject.Predmet.SudioniciListNaziv_1">
      <item>JEDRILIČARSKA AVANTURA d.o.o.</item>
      <item>FINA Regionalni centar Zagreb</item>
      <item>MALIN LINNEA BIRGITTA STOM</item>
      <item>GUSTAV ALFRED EINAR HALLDIN</item>
    </derivirana_varijabla>
  </DomainObject.Predmet.SudioniciListNaziv>
  <DomainObject.Predmet.SudioniciListAdressOIB>
    <izvorni_sadrzaj>
      <item>JEDRILIČARSKA AVANTURA d.o.o., OIB 62762461879, Barčev trg 13,10000 Zagreb</item>
      <item>FINA Regionalni centar Zagreb, OIB 85821130368, Trg svibanjskih žrtava 1995. br. 1,10000 Zagreb</item>
      <item>MALIN LINNEA BIRGITTA STOM, OIB 89098018323, Folkungagaten 13 B Igh 1031,Goteborg</item>
      <item>GUSTAV ALFRED EINAR HALLDIN, OIB 58532616583, FOLKUNGAGATAN 13 b IGH 1031,GOTEBORG</item>
    </izvorni_sadrzaj>
    <derivirana_varijabla naziv="DomainObject.Predmet.SudioniciListAdressOIB_1">
      <item>JEDRILIČARSKA AVANTURA d.o.o., OIB 62762461879, Barčev trg 13,10000 Zagreb</item>
      <item>FINA Regionalni centar Zagreb, OIB 85821130368, Trg svibanjskih žrtava 1995. br. 1,10000 Zagreb</item>
      <item>MALIN LINNEA BIRGITTA STOM, OIB 89098018323, Folkungagaten 13 B Igh 1031,Goteborg</item>
      <item>GUSTAV ALFRED EINAR HALLDIN, OIB 58532616583, FOLKUNGAGATAN 13 b IGH 1031,GOTEBORG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62762461879</item>
      <item>, OIB 85821130368</item>
      <item>, OIB 89098018323</item>
      <item>, OIB 58532616583</item>
    </izvorni_sadrzaj>
    <derivirana_varijabla naziv="DomainObject.Predmet.SudioniciListNazivOIB_1">
      <item>, OIB 62762461879</item>
      <item>, OIB 85821130368</item>
      <item>, OIB 89098018323</item>
      <item>, OIB 58532616583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160A4-9744-4B89-900F-AD676DC42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1318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2016-02-09T12:31:00Z</dcterms:created>
  <dc:creator>Sandra Rotar Vogrin</dc:creator>
  <cp:lastModifiedBy>Višnja Svečak</cp:lastModifiedBy>
  <cp:lastPrinted>2016-02-09T12:31:00Z</cp:lastPrinted>
  <dcterms:modified xmlns:xsi="http://www.w3.org/2001/XMLSchema-instance" xsi:type="dcterms:W3CDTF">2016-02-09T12:34:00Z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