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db46b" w14:paraId="5ddb46b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545E69">
        <w:rPr>
          <w:rFonts w:cs="Times New Roman" w:hAnsi="Times New Roman" w:ascii="Times New Roman"/>
          <w:b w:val="false"/>
          <w:sz w:val="24"/>
          <w:szCs w:val="24"/>
        </w:rPr>
        <w:t>4735</w:t>
      </w:r>
      <w:r w:rsidR="00924DF6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>Financijska agencija, Regionalni centar Zagreb, Podružnica Zagreb, Zagreb, Trg Svibanjskih žrtava 1995. 1, OIB: 85821130368,</w:t>
      </w:r>
      <w:r w:rsidR="005A46FA">
        <w:t xml:space="preserve"> </w:t>
      </w:r>
      <w:r w:rsidR="00740757">
        <w:t xml:space="preserve">za otvaranje stečajnog postupka </w:t>
      </w:r>
      <w:r w:rsidR="003C5353" w:rsidRPr="002365A1">
        <w:t>nad dužnikom</w:t>
      </w:r>
      <w:r w:rsidR="00E05BE8">
        <w:t xml:space="preserve"> </w:t>
      </w:r>
      <w:r w:rsidR="00545E69">
        <w:t>SERENA TRAVEL d.o.o., Zagreb, Puljska 1, OIB: 67109763337</w:t>
      </w:r>
      <w:r w:rsidR="00E22F68">
        <w:t>,</w:t>
      </w:r>
      <w:r w:rsidR="004702FA">
        <w:t xml:space="preserve"> </w:t>
      </w:r>
      <w:r w:rsidR="002372CB">
        <w:t>10. listopada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545E69">
        <w:t>SERENA TRAVEL d.o.o., Zagreb, Puljska 1, OIB: 67109763337</w:t>
      </w:r>
      <w:r w:rsidR="00924DF6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4702FA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 dužnika </w:t>
      </w:r>
      <w:r w:rsidR="00545E69">
        <w:t>SERENA TRAVEL d.o.o., Zagreb, Puljska 1, OIB: 67109763337,</w:t>
      </w:r>
      <w:r w:rsidR="006C4C3C">
        <w:t xml:space="preserve"> </w:t>
      </w:r>
      <w:r w:rsidR="00545E69">
        <w:t>Mariu Babiću, Zagreb, Puljska 1, OIB:04896884618,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2372CB">
        <w:rPr>
          <w:b/>
        </w:rPr>
        <w:t>1</w:t>
      </w:r>
      <w:r w:rsidR="00045E66">
        <w:rPr>
          <w:b/>
        </w:rPr>
        <w:t>6</w:t>
      </w:r>
      <w:r w:rsidR="00CC4F74">
        <w:rPr>
          <w:b/>
        </w:rPr>
        <w:t>. studenog</w:t>
      </w:r>
      <w:r w:rsidR="00607035">
        <w:rPr>
          <w:b/>
        </w:rPr>
        <w:t xml:space="preserve"> 2017. u </w:t>
      </w:r>
      <w:r w:rsidR="006C4C3C">
        <w:rPr>
          <w:b/>
        </w:rPr>
        <w:t>10,</w:t>
      </w:r>
      <w:r w:rsidR="00545E69">
        <w:rPr>
          <w:b/>
        </w:rPr>
        <w:t>2</w:t>
      </w:r>
      <w:r w:rsidR="006C4C3C">
        <w:rPr>
          <w:b/>
        </w:rPr>
        <w:t>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2B2DD7">
        <w:t>6</w:t>
      </w:r>
      <w:r w:rsidR="00045E66">
        <w:t>. lipnja</w:t>
      </w:r>
      <w:r w:rsidR="00D83310">
        <w:t xml:space="preserve"> 2016.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545E69">
        <w:t>SERENA TRAVEL d.o.o., Zagreb, Puljska 1, OIB: 67109763337,</w:t>
      </w:r>
      <w:r w:rsidR="004702FA">
        <w:t xml:space="preserve"> temeljem čl. 444</w:t>
      </w:r>
      <w:r w:rsidR="00CC1CE6">
        <w:t>.</w:t>
      </w:r>
      <w:r w:rsidR="004702FA">
        <w:t xml:space="preserve"> st. 2.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2372CB">
        <w:t>10. listopada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2C5A29" w:rsidP="00D971AC" w:rsidR="002C5A29" w:rsidRPr="002365A1"/>
    <w:p w:rsidRDefault="00D971AC" w:rsidR="00D971AC" w:rsidRPr="002365A1"/>
    <w:sectPr w:rsidSect="00A0682A" w:rsidR="00D971AC" w:rsidRPr="002365A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3C5F" w:rsidR="000B3C5F">
      <w:r>
        <w:separator/>
      </w:r>
    </w:p>
  </w:endnote>
  <w:endnote w:id="0" w:type="continuationSeparator">
    <w:p w:rsidRDefault="000B3C5F" w:rsidR="000B3C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3C5F" w:rsidR="000B3C5F">
      <w:r>
        <w:separator/>
      </w:r>
    </w:p>
  </w:footnote>
  <w:footnote w:id="0" w:type="continuationSeparator">
    <w:p w:rsidRDefault="000B3C5F" w:rsidR="000B3C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794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545E69">
      <w:rPr>
        <w:rFonts w:hAnsi="Verdana" w:ascii="Verdana"/>
        <w:b w:val="false"/>
        <w:sz w:val="24"/>
        <w:szCs w:val="24"/>
      </w:rPr>
      <w:t>4735</w:t>
    </w:r>
    <w:r w:rsidR="005A46FA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5E66"/>
    <w:rsid w:val="00050EF7"/>
    <w:rsid w:val="000758E2"/>
    <w:rsid w:val="000B3C5F"/>
    <w:rsid w:val="000D2478"/>
    <w:rsid w:val="000D5988"/>
    <w:rsid w:val="000F0DB6"/>
    <w:rsid w:val="00122A5F"/>
    <w:rsid w:val="00155039"/>
    <w:rsid w:val="001811DF"/>
    <w:rsid w:val="001A044D"/>
    <w:rsid w:val="001A7E3D"/>
    <w:rsid w:val="001E5168"/>
    <w:rsid w:val="0022013D"/>
    <w:rsid w:val="002365A1"/>
    <w:rsid w:val="002372CB"/>
    <w:rsid w:val="00283EB7"/>
    <w:rsid w:val="002B2DD7"/>
    <w:rsid w:val="002B565F"/>
    <w:rsid w:val="002C4255"/>
    <w:rsid w:val="002C5A29"/>
    <w:rsid w:val="002F3E18"/>
    <w:rsid w:val="002F5B80"/>
    <w:rsid w:val="00306C91"/>
    <w:rsid w:val="003129D9"/>
    <w:rsid w:val="00334A02"/>
    <w:rsid w:val="00355350"/>
    <w:rsid w:val="00376391"/>
    <w:rsid w:val="00380554"/>
    <w:rsid w:val="003839BE"/>
    <w:rsid w:val="00396DD3"/>
    <w:rsid w:val="003A61E8"/>
    <w:rsid w:val="003C5353"/>
    <w:rsid w:val="003E78E9"/>
    <w:rsid w:val="004050F4"/>
    <w:rsid w:val="00426C08"/>
    <w:rsid w:val="004277E0"/>
    <w:rsid w:val="00432038"/>
    <w:rsid w:val="004702FA"/>
    <w:rsid w:val="0047505D"/>
    <w:rsid w:val="004774BD"/>
    <w:rsid w:val="004B1855"/>
    <w:rsid w:val="004D66B2"/>
    <w:rsid w:val="005003CE"/>
    <w:rsid w:val="0051403D"/>
    <w:rsid w:val="00525D5A"/>
    <w:rsid w:val="00542324"/>
    <w:rsid w:val="00545E69"/>
    <w:rsid w:val="00554276"/>
    <w:rsid w:val="00563A60"/>
    <w:rsid w:val="00576FF2"/>
    <w:rsid w:val="005A46FA"/>
    <w:rsid w:val="005B4F2D"/>
    <w:rsid w:val="005C121F"/>
    <w:rsid w:val="00607035"/>
    <w:rsid w:val="00690B23"/>
    <w:rsid w:val="00696CCE"/>
    <w:rsid w:val="00696DBE"/>
    <w:rsid w:val="006A08ED"/>
    <w:rsid w:val="006A5100"/>
    <w:rsid w:val="006B0531"/>
    <w:rsid w:val="006C4C3C"/>
    <w:rsid w:val="006E1EE3"/>
    <w:rsid w:val="007013AA"/>
    <w:rsid w:val="00717F33"/>
    <w:rsid w:val="00740757"/>
    <w:rsid w:val="00746BA2"/>
    <w:rsid w:val="00761C9C"/>
    <w:rsid w:val="007C210C"/>
    <w:rsid w:val="007C41C6"/>
    <w:rsid w:val="007D6BDC"/>
    <w:rsid w:val="007D7A92"/>
    <w:rsid w:val="008021DD"/>
    <w:rsid w:val="00817DBA"/>
    <w:rsid w:val="00827944"/>
    <w:rsid w:val="008359F7"/>
    <w:rsid w:val="00844BDE"/>
    <w:rsid w:val="00894B65"/>
    <w:rsid w:val="008B2C5A"/>
    <w:rsid w:val="008E15B2"/>
    <w:rsid w:val="008E42C6"/>
    <w:rsid w:val="008F2BD4"/>
    <w:rsid w:val="00924DF6"/>
    <w:rsid w:val="00954AC7"/>
    <w:rsid w:val="00987BB6"/>
    <w:rsid w:val="009A1085"/>
    <w:rsid w:val="009A2D0F"/>
    <w:rsid w:val="00A02C8C"/>
    <w:rsid w:val="00A0682A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5B21"/>
    <w:rsid w:val="00B81F47"/>
    <w:rsid w:val="00B918B5"/>
    <w:rsid w:val="00B96079"/>
    <w:rsid w:val="00BB1920"/>
    <w:rsid w:val="00BE6E6B"/>
    <w:rsid w:val="00BE7948"/>
    <w:rsid w:val="00BF1DDD"/>
    <w:rsid w:val="00BF5EB5"/>
    <w:rsid w:val="00C042F0"/>
    <w:rsid w:val="00C11911"/>
    <w:rsid w:val="00C12A9F"/>
    <w:rsid w:val="00C46272"/>
    <w:rsid w:val="00C74824"/>
    <w:rsid w:val="00CA69AD"/>
    <w:rsid w:val="00CB5A67"/>
    <w:rsid w:val="00CC1CE6"/>
    <w:rsid w:val="00CC4F74"/>
    <w:rsid w:val="00CE64A6"/>
    <w:rsid w:val="00CF7145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95616"/>
    <w:rsid w:val="00EA6F5E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B5EA1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79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79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794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79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79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79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9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94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9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9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4735</izvorni_sadrzaj>
    <derivirana_varijabla naziv="DomainObject.Predmet.Broj_1">4735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St-4735/2016</izvorni_sadrzaj>
    <derivirana_varijabla naziv="DomainObject.Predmet.OznakaBroj_1">St-4735/2016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Serena Travel d.o.o. zastupanog po punomoćniku Mario Babić</izvorni_sadrzaj>
    <derivirana_varijabla naziv="DomainObject.Predmet.ProtustrankaFormated_1">  Serena Travel d.o.o. zastupanog po punomoćniku Mario Babić</derivirana_varijabla>
  </DomainObject.Predmet.ProtustrankaFormated>
  <DomainObject.Predmet.ProtustrankaFormatedOIB>
    <izvorni_sadrzaj>  Serena Travel d.o.o., OIB 67109763337 zastupanog po punomoćniku Mario Babić</izvorni_sadrzaj>
    <derivirana_varijabla naziv="DomainObject.Predmet.ProtustrankaFormatedOIB_1">  Serena Travel d.o.o., OIB 67109763337 zastupanog po punomoćniku Mario Babić</derivirana_varijabla>
  </DomainObject.Predmet.ProtustrankaFormatedOIB>
  <DomainObject.Predmet.ProtustrankaFormatedWithAdress>
    <izvorni_sadrzaj> Serena Travel d.o.o., Puljska 1, 10000 Zagreb zastupanog po punomoćniku Mario Babić</izvorni_sadrzaj>
    <derivirana_varijabla naziv="DomainObject.Predmet.ProtustrankaFormatedWithAdress_1"> Serena Travel d.o.o., Puljska 1, 10000 Zagreb zastupanog po punomoćniku Mario Babić</derivirana_varijabla>
  </DomainObject.Predmet.ProtustrankaFormatedWithAdress>
  <DomainObject.Predmet.ProtustrankaFormatedWithAdressOIB>
    <izvorni_sadrzaj> Serena Travel d.o.o., OIB 67109763337, Puljska 1, 10000 Zagreb zastupanog po punomoćniku Mario Babić</izvorni_sadrzaj>
    <derivirana_varijabla naziv="DomainObject.Predmet.ProtustrankaFormatedWithAdressOIB_1"> Serena Travel d.o.o., OIB 67109763337, Puljska 1, 10000 Zagreb zastupanog po punomoćniku Mario Babić</derivirana_varijabla>
  </DomainObject.Predmet.ProtustrankaFormatedWithAdressOIB>
  <DomainObject.Predmet.ProtustrankaWithAdress>
    <izvorni_sadrzaj>Serena Travel d.o.o. Puljska 1, 10000 Zagreb</izvorni_sadrzaj>
    <derivirana_varijabla naziv="DomainObject.Predmet.ProtustrankaWithAdress_1">Serena Travel d.o.o. Puljska 1, 10000 Zagreb</derivirana_varijabla>
  </DomainObject.Predmet.ProtustrankaWithAdress>
  <DomainObject.Predmet.ProtustrankaWithAdressOIB>
    <izvorni_sadrzaj>Serena Travel d.o.o., OIB 67109763337, Puljska 1, 10000 Zagreb</izvorni_sadrzaj>
    <derivirana_varijabla naziv="DomainObject.Predmet.ProtustrankaWithAdressOIB_1">Serena Travel d.o.o., OIB 67109763337, Puljska 1, 10000 Zagreb</derivirana_varijabla>
  </DomainObject.Predmet.ProtustrankaWithAdressOIB>
  <DomainObject.Predmet.ProtustrankaNazivFormated>
    <izvorni_sadrzaj>Serena Travel d.o.o.</izvorni_sadrzaj>
    <derivirana_varijabla naziv="DomainObject.Predmet.ProtustrankaNazivFormated_1">Serena Travel d.o.o.</derivirana_varijabla>
  </DomainObject.Predmet.ProtustrankaNazivFormated>
  <DomainObject.Predmet.ProtustrankaNazivFormatedOIB>
    <izvorni_sadrzaj>Serena Travel d.o.o., OIB 67109763337</izvorni_sadrzaj>
    <derivirana_varijabla naziv="DomainObject.Predmet.ProtustrankaNazivFormatedOIB_1">Serena Travel d.o.o., OIB 67109763337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Serena Travel d.o.o. zastupanog po punomoćniku Mario Babić</item>
    </izvorni_sadrzaj>
    <derivirana_varijabla naziv="DomainObject.Predmet.ProtuStrankaListFormated_1">
      <item>Serena Travel d.o.o. zastupanog po punomoćniku Mario Babić</item>
    </derivirana_varijabla>
  </DomainObject.Predmet.ProtuStrankaListFormated>
  <DomainObject.Predmet.ProtuStrankaListFormatedOIB>
    <izvorni_sadrzaj>
      <item>Serena Travel d.o.o., OIB 67109763337 zastupanog po punomoćniku Mario Babić</item>
    </izvorni_sadrzaj>
    <derivirana_varijabla naziv="DomainObject.Predmet.ProtuStrankaListFormatedOIB_1">
      <item>Serena Travel d.o.o., OIB 67109763337 zastupanog po punomoćniku Mario Babić</item>
    </derivirana_varijabla>
  </DomainObject.Predmet.ProtuStrankaListFormatedOIB>
  <DomainObject.Predmet.ProtuStrankaListFormatedWithAdress>
    <izvorni_sadrzaj>
      <item>Serena Travel d.o.o., Puljska 1, 10000 Zagreb zastupanog po punomoćniku Mario Babić</item>
    </izvorni_sadrzaj>
    <derivirana_varijabla naziv="DomainObject.Predmet.ProtuStrankaListFormatedWithAdress_1">
      <item>Serena Travel d.o.o., Puljska 1, 10000 Zagreb zastupanog po punomoćniku Mario Babić</item>
    </derivirana_varijabla>
  </DomainObject.Predmet.ProtuStrankaListFormatedWithAdress>
  <DomainObject.Predmet.ProtuStrankaListFormatedWithAdressOIB>
    <izvorni_sadrzaj>
      <item>Serena Travel d.o.o., OIB 67109763337, Puljska 1, 10000 Zagreb zastupanog po punomoćniku Mario Babić</item>
    </izvorni_sadrzaj>
    <derivirana_varijabla naziv="DomainObject.Predmet.ProtuStrankaListFormatedWithAdressOIB_1">
      <item>Serena Travel d.o.o., OIB 67109763337, Puljska 1, 10000 Zagreb zastupanog po punomoćniku Mario Babić</item>
    </derivirana_varijabla>
  </DomainObject.Predmet.ProtuStrankaListFormatedWithAdressOIB>
  <DomainObject.Predmet.ProtuStrankaListNazivFormated>
    <izvorni_sadrzaj>
      <item>Serena Travel d.o.o.</item>
    </izvorni_sadrzaj>
    <derivirana_varijabla naziv="DomainObject.Predmet.ProtuStrankaListNazivFormated_1">
      <item>Serena Travel d.o.o.</item>
    </derivirana_varijabla>
  </DomainObject.Predmet.ProtuStrankaListNazivFormated>
  <DomainObject.Predmet.ProtuStrankaListNazivFormatedOIB>
    <izvorni_sadrzaj>
      <item>Serena Travel d.o.o., OIB 67109763337</item>
    </izvorni_sadrzaj>
    <derivirana_varijabla naziv="DomainObject.Predmet.ProtuStrankaListNazivFormatedOIB_1">
      <item>Serena Travel d.o.o., OIB 67109763337</item>
    </derivirana_varijabla>
  </DomainObject.Predmet.ProtuStrankaListNazivFormatedOIB>
  <DomainObject.Predmet.OstaliListFormated>
    <izvorni_sadrzaj>
      <item>Mario Babić punomoćnik sudionika u postupku Serena Travel d.o.o.</item>
    </izvorni_sadrzaj>
    <derivirana_varijabla naziv="DomainObject.Predmet.OstaliListFormated_1">
      <item>Mario Babić punomoćnik sudionika u postupku Serena Travel d.o.o.</item>
    </derivirana_varijabla>
  </DomainObject.Predmet.OstaliListFormated>
  <DomainObject.Predmet.OstaliListFormatedOIB>
    <izvorni_sadrzaj>
      <item>Mario Babić, OIB 04896884618 punomoćnik sudionika u postupku Serena Travel d.o.o.</item>
    </izvorni_sadrzaj>
    <derivirana_varijabla naziv="DomainObject.Predmet.OstaliListFormatedOIB_1">
      <item>Mario Babić, OIB 04896884618 punomoćnik sudionika u postupku Serena Travel d.o.o.</item>
    </derivirana_varijabla>
  </DomainObject.Predmet.OstaliListFormatedOIB>
  <DomainObject.Predmet.OstaliListFormatedWithAdress>
    <izvorni_sadrzaj>
      <item>Mario Babić, Puljska 1, 10000 Zagreb punomoćnik sudionika u postupku Serena Travel d.o.o.</item>
    </izvorni_sadrzaj>
    <derivirana_varijabla naziv="DomainObject.Predmet.OstaliListFormatedWithAdress_1">
      <item>Mario Babić, Puljska 1, 10000 Zagreb punomoćnik sudionika u postupku Serena Travel d.o.o.</item>
    </derivirana_varijabla>
  </DomainObject.Predmet.OstaliListFormatedWithAdress>
  <DomainObject.Predmet.OstaliListFormatedWithAdressOIB>
    <izvorni_sadrzaj>
      <item>Mario Babić, OIB 04896884618, Puljska 1, 10000 Zagreb punomoćnik sudionika u postupku Serena Travel d.o.o.</item>
    </izvorni_sadrzaj>
    <derivirana_varijabla naziv="DomainObject.Predmet.OstaliListFormatedWithAdressOIB_1">
      <item>Mario Babić, OIB 04896884618, Puljska 1, 10000 Zagreb punomoćnik sudionika u postupku Serena Travel d.o.o.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Serena Travel d.o.o.</izvorni_sadrzaj>
    <derivirana_varijabla naziv="DomainObject.Predmet.ProtustrankaIDrugi_1">Serena Travel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Serena Travel d.o.o., OIB 67109763337, Puljska 1, 10000 Zagreb</izvorni_sadrzaj>
    <derivirana_varijabla naziv="DomainObject.Predmet.ProtustrankaIDrugiAdressOIB_1">Serena Travel d.o.o., OIB 67109763337,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Serena Travel d.o.o.</item>
      <item>Mario Babić</item>
    </izvorni_sadrzaj>
    <derivirana_varijabla naziv="DomainObject.Predmet.SudioniciListNaziv_1">
      <item>FINA Regionalni centar Zagreb</item>
      <item>Serena Travel d.o.o.</item>
      <item>Mario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Serena Travel d.o.o., OIB 67109763337, Puljska 1,10000 Zagreb</item>
      <item>Mario Babić, OIB 04896884618, Puljska 1,10000 Zagreb</item>
    </izvorni_sadrzaj>
    <derivirana_varijabla naziv="DomainObject.Predmet.SudioniciListAdressOIB_1">
      <item>FINA Regionalni centar Zagreb, OIB 85821130368, Trg svibanjskih žrtava 1995. 1,10000 Zagreb</item>
      <item>Serena Travel d.o.o., OIB 67109763337, Puljska 1,10000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67109763337</item>
      <item>, OIB 04896884618</item>
    </izvorni_sadrzaj>
    <derivirana_varijabla naziv="DomainObject.Predmet.SudioniciListNazivOIB_1">
      <item>, OIB 85821130368</item>
      <item>, OIB 67109763337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297658-0C17-48ED-B58A-3F590DD992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888</properties:Words>
  <properties:Characters>4600</properties:Characters>
  <properties:Lines>133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2017-10-10T12:49:00Z</dcterms:created>
  <dc:creator>Korisnik</dc:creator>
  <cp:lastModifiedBy>Draženka Prpić</cp:lastModifiedBy>
  <cp:lastPrinted>2017-10-10T12:50:00Z</cp:lastPrinted>
  <dcterms:modified xmlns:xsi="http://www.w3.org/2001/XMLSchema-instance" xsi:type="dcterms:W3CDTF">2017-10-10T12:50:00Z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