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7e3b" w14:paraId="ab27e3b" w:rsidRDefault="00AD0B51" w:rsidP="00AD0B51" w:rsidR="00AD0B5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B51" w:rsidP="00AD0B51" w:rsidR="00AD0B5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0B51" w:rsidP="00AD0B51" w:rsidR="00AD0B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0B51" w:rsidP="00AD0B51" w:rsidR="00AD0B5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0B51" w:rsidP="00AD0B51" w:rsidR="00AD0B5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0B51" w:rsidP="00AD0B51" w:rsidR="00AD0B5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0B51" w:rsidP="00AD0B51" w:rsidR="00AD0B51" w:rsidRPr="005D578C">
      <w:pPr>
        <w:jc w:val="center"/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Livade, Foškići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68512535913, MBS 040150075,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Livade, Foškići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68512535913, MBS 040150075,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D0B51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AD0B51" w:rsidP="00AD0B51" w:rsidR="00AD0B51">
      <w:pPr>
        <w:ind w:firstLine="708"/>
        <w:rPr>
          <w:rFonts w:cs="Times New Roman" w:eastAsia="Times New Roman"/>
          <w:szCs w:val="20"/>
        </w:rPr>
      </w:pPr>
    </w:p>
    <w:p w:rsidRDefault="00AD0B51" w:rsidP="00AD0B51" w:rsidR="00AD0B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Livade, Foškići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68512535913, MBS 040150075.</w:t>
      </w:r>
    </w:p>
    <w:p w:rsidRDefault="00AD0B51" w:rsidP="00AD0B51" w:rsidR="00AD0B51">
      <w:pPr>
        <w:ind w:firstLine="709"/>
        <w:rPr>
          <w:rFonts w:cs="Times New Roman" w:eastAsia="Times New Roman"/>
          <w:szCs w:val="24"/>
        </w:rPr>
      </w:pPr>
    </w:p>
    <w:p w:rsidRDefault="00AD0B51" w:rsidP="00AD0B51" w:rsidR="00AD0B5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Livade, Foškići 1,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68512535913, MBS 040150075.</w:t>
      </w:r>
    </w:p>
    <w:p w:rsidRDefault="00AD0B51" w:rsidP="00AD0B51" w:rsidR="00AD0B51">
      <w:pPr>
        <w:ind w:firstLine="709"/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ind w:firstLine="709"/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0B51" w:rsidP="00AD0B51" w:rsidR="00AD0B51">
      <w:pPr>
        <w:ind w:firstLine="708"/>
        <w:rPr>
          <w:rFonts w:cs="Times New Roman" w:eastAsia="Times New Roman"/>
          <w:szCs w:val="24"/>
        </w:rPr>
      </w:pPr>
    </w:p>
    <w:p w:rsidRDefault="00AD0B51" w:rsidP="00AD0B51" w:rsidR="00AD0B5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D0B51" w:rsidP="00AD0B51" w:rsidR="00AD0B5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0B51" w:rsidP="0011302B" w:rsidR="00AD0B51">
      <w:pPr>
        <w:ind w:left="708"/>
        <w:rPr>
          <w:rFonts w:cs="Times New Roman" w:eastAsia="Times New Roman"/>
          <w:szCs w:val="24"/>
        </w:rPr>
      </w:pPr>
    </w:p>
    <w:p w:rsidRDefault="00AD0B51" w:rsidP="0011302B" w:rsidR="00AD0B5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D0B51" w:rsidP="0011302B" w:rsidR="00AD0B51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1302B">
        <w:rPr>
          <w:rFonts w:cs="Times New Roman" w:eastAsia="Times New Roman"/>
          <w:szCs w:val="24"/>
        </w:rPr>
        <w:t>, v. r.</w:t>
      </w:r>
    </w:p>
    <w:p w:rsidRDefault="00AD0B51" w:rsidP="00AD0B51" w:rsidR="00AD0B51">
      <w:pPr>
        <w:jc w:val="left"/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left"/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D0B51" w:rsidP="00AD0B51" w:rsidR="00AD0B5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D0B51" w:rsidP="00AD0B51" w:rsidR="00AD0B51">
      <w:pPr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rPr>
          <w:rFonts w:cs="Times New Roman" w:eastAsia="Times New Roman"/>
          <w:szCs w:val="24"/>
        </w:rPr>
      </w:pPr>
    </w:p>
    <w:p w:rsidRDefault="00AD0B51" w:rsidP="00AD0B51" w:rsidR="00AD0B5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FOŠKIĆI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Livade, Foškići 1, 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Andreas Stupperger iz Austrije, Wien, 1030 Rennweg 23/3A,</w:t>
      </w:r>
    </w:p>
    <w:p w:rsidRDefault="00AD0B51" w:rsidP="00AD0B51" w:rsidR="00AD0B51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D0B51" w:rsidP="00AD0B51" w:rsidR="00AD0B5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AD0B51" w:rsidP="00AD0B51" w:rsidR="00AD0B5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D0B51" w:rsidP="00AD0B51" w:rsid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AD0B51" w:rsidP="00AD0B51" w:rsidR="00AD0B51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B51" w:rsidP="00AD0B51" w:rsidR="00AD0B51">
      <w:r>
        <w:separator/>
      </w:r>
    </w:p>
  </w:endnote>
  <w:endnote w:id="0" w:type="continuationSeparator">
    <w:p w:rsidRDefault="00AD0B51" w:rsidP="00AD0B51" w:rsidR="00AD0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B51" w:rsidP="00AD0B51" w:rsidR="00AD0B51">
      <w:r>
        <w:separator/>
      </w:r>
    </w:p>
  </w:footnote>
  <w:footnote w:id="0" w:type="continuationSeparator">
    <w:p w:rsidRDefault="00AD0B51" w:rsidP="00AD0B51" w:rsidR="00AD0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B51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130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B51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St-1153/2015-5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0C3"/>
    <w:rsid w:val="0011302B"/>
    <w:rsid w:val="004F5027"/>
    <w:rsid w:val="00AD0B51"/>
    <w:rsid w:val="00B44BAB"/>
    <w:rsid w:val="00E600C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0B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B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0B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B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0B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B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0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30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30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30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0B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0B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0B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B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0B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B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0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30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30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30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FOŠKIĆI d.o.o. LIVADE</izvorni_sadrzaj>
    <derivirana_varijabla naziv="DomainObject.Predmet.ProtustrankaFormated_1">  FOŠKIĆI d.o.o. LIVADE</derivirana_varijabla>
  </DomainObject.Predmet.ProtustrankaFormated>
  <DomainObject.Predmet.ProtustrankaFormatedOIB>
    <izvorni_sadrzaj>  FOŠKIĆI d.o.o. LIVADE, OIB 68512535913</izvorni_sadrzaj>
    <derivirana_varijabla naziv="DomainObject.Predmet.ProtustrankaFormatedOIB_1">  FOŠKIĆI d.o.o. LIVADE, OIB 68512535913</derivirana_varijabla>
  </DomainObject.Predmet.ProtustrankaFormatedOIB>
  <DomainObject.Predmet.ProtustrankaFormatedWithAdress>
    <izvorni_sadrzaj> FOŠKIĆI d.o.o. LIVADE, Foškići 1, 52427 Livade</izvorni_sadrzaj>
    <derivirana_varijabla naziv="DomainObject.Predmet.ProtustrankaFormatedWithAdress_1"> FOŠKIĆI d.o.o. LIVADE, Foškići 1, 52427 Livade</derivirana_varijabla>
  </DomainObject.Predmet.ProtustrankaFormatedWithAdress>
  <DomainObject.Predmet.ProtustrankaFormatedWithAdressOIB>
    <izvorni_sadrzaj> FOŠKIĆI d.o.o. LIVADE, OIB 68512535913, Foškići 1, 52427 Livade</izvorni_sadrzaj>
    <derivirana_varijabla naziv="DomainObject.Predmet.ProtustrankaFormatedWithAdressOIB_1"> FOŠKIĆI d.o.o. LIVADE, OIB 68512535913, Foškići 1, 52427 Livade</derivirana_varijabla>
  </DomainObject.Predmet.ProtustrankaFormatedWithAdressOIB>
  <DomainObject.Predmet.ProtustrankaWithAdress>
    <izvorni_sadrzaj>FOŠKIĆI d.o.o. LIVADE Foškići 1, 52427 Livade</izvorni_sadrzaj>
    <derivirana_varijabla naziv="DomainObject.Predmet.ProtustrankaWithAdress_1">FOŠKIĆI d.o.o. LIVADE Foškići 1, 52427 Livade</derivirana_varijabla>
  </DomainObject.Predmet.ProtustrankaWithAdress>
  <DomainObject.Predmet.ProtustrankaWithAdressOIB>
    <izvorni_sadrzaj>FOŠKIĆI d.o.o. LIVADE, OIB 68512535913, Foškići 1, 52427 Livade</izvorni_sadrzaj>
    <derivirana_varijabla naziv="DomainObject.Predmet.ProtustrankaWithAdressOIB_1">FOŠKIĆI d.o.o. LIVADE, OIB 68512535913, Foškići 1, 52427 Livade</derivirana_varijabla>
  </DomainObject.Predmet.ProtustrankaWithAdressOIB>
  <DomainObject.Predmet.ProtustrankaNazivFormated>
    <izvorni_sadrzaj>FOŠKIĆI d.o.o. LIVADE</izvorni_sadrzaj>
    <derivirana_varijabla naziv="DomainObject.Predmet.ProtustrankaNazivFormated_1">FOŠKIĆI d.o.o. LIVADE</derivirana_varijabla>
  </DomainObject.Predmet.ProtustrankaNazivFormated>
  <DomainObject.Predmet.ProtustrankaNazivFormatedOIB>
    <izvorni_sadrzaj>FOŠKIĆI d.o.o. LIVADE, OIB 68512535913</izvorni_sadrzaj>
    <derivirana_varijabla naziv="DomainObject.Predmet.ProtustrankaNazivFormatedOIB_1">FOŠKIĆI d.o.o. LIVADE, OIB 68512535913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3947.79</izvorni_sadrzaj>
    <derivirana_varijabla naziv="DomainObject.Predmet.TrenutnaVrijednost_1">3947.79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FOŠKIĆI d.o.o. LIVADE</item>
    </izvorni_sadrzaj>
    <derivirana_varijabla naziv="DomainObject.Predmet.ProtuStrankaListFormated_1">
      <item>FOŠKIĆI d.o.o. LIVADE</item>
    </derivirana_varijabla>
  </DomainObject.Predmet.ProtuStrankaListFormated>
  <DomainObject.Predmet.ProtuStrankaListFormatedOIB>
    <izvorni_sadrzaj>
      <item>FOŠKIĆI d.o.o. LIVADE, OIB 68512535913</item>
    </izvorni_sadrzaj>
    <derivirana_varijabla naziv="DomainObject.Predmet.ProtuStrankaListFormatedOIB_1">
      <item>FOŠKIĆI d.o.o. LIVADE, OIB 68512535913</item>
    </derivirana_varijabla>
  </DomainObject.Predmet.ProtuStrankaListFormatedOIB>
  <DomainObject.Predmet.ProtuStrankaListFormatedWithAdress>
    <izvorni_sadrzaj>
      <item>FOŠKIĆI d.o.o. LIVADE, Foškići 1, 52427 Livade</item>
    </izvorni_sadrzaj>
    <derivirana_varijabla naziv="DomainObject.Predmet.ProtuStrankaListFormatedWithAdress_1">
      <item>FOŠKIĆI d.o.o. LIVADE, Foškići 1, 52427 Livade</item>
    </derivirana_varijabla>
  </DomainObject.Predmet.ProtuStrankaListFormatedWithAdress>
  <DomainObject.Predmet.ProtuStrankaListFormatedWithAdressOIB>
    <izvorni_sadrzaj>
      <item>FOŠKIĆI d.o.o. LIVADE, OIB 68512535913, Foškići 1, 52427 Livade</item>
    </izvorni_sadrzaj>
    <derivirana_varijabla naziv="DomainObject.Predmet.ProtuStrankaListFormatedWithAdressOIB_1">
      <item>FOŠKIĆI d.o.o. LIVADE, OIB 68512535913, Foškići 1, 52427 Livade</item>
    </derivirana_varijabla>
  </DomainObject.Predmet.ProtuStrankaListFormatedWithAdressOIB>
  <DomainObject.Predmet.ProtuStrankaListNazivFormated>
    <izvorni_sadrzaj>
      <item>FOŠKIĆI d.o.o. LIVADE</item>
    </izvorni_sadrzaj>
    <derivirana_varijabla naziv="DomainObject.Predmet.ProtuStrankaListNazivFormated_1">
      <item>FOŠKIĆI d.o.o. LIVADE</item>
    </derivirana_varijabla>
  </DomainObject.Predmet.ProtuStrankaListNazivFormated>
  <DomainObject.Predmet.ProtuStrankaListNazivFormatedOIB>
    <izvorni_sadrzaj>
      <item>FOŠKIĆI d.o.o. LIVADE, OIB 68512535913</item>
    </izvorni_sadrzaj>
    <derivirana_varijabla naziv="DomainObject.Predmet.ProtuStrankaListNazivFormatedOIB_1">
      <item>FOŠKIĆI d.o.o. LIVADE, OIB 68512535913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FOŠKIĆI d.o.o. LIVADE</izvorni_sadrzaj>
    <derivirana_varijabla naziv="DomainObject.Predmet.ProtustrankaIDrugi_1">FOŠKIĆI d.o.o. LIVADE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FOŠKIĆI d.o.o. LIVADE, OIB 68512535913, Foškići 1, 52427 Livade</izvorni_sadrzaj>
    <derivirana_varijabla naziv="DomainObject.Predmet.ProtustrankaIDrugiAdressOIB_1">FOŠKIĆI d.o.o. LIVADE, OIB 68512535913, Foškići 1,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FOŠKIĆI d.o.o. LIVADE</item>
    </izvorni_sadrzaj>
    <derivirana_varijabla naziv="DomainObject.Predmet.SudioniciListNaziv_1">
      <item>FINANCIJSKA AGENCIJA, RC RIJEKA, PODRUŽNICA PULA, PULA</item>
      <item>FOŠKIĆI d.o.o. LIVADE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FOŠKIĆI d.o.o. LIVADE, OIB 68512535913, Foškići 1,52427 Livade</item>
    </izvorni_sadrzaj>
    <derivirana_varijabla naziv="DomainObject.Predmet.SudioniciListAdressOIB_1">
      <item>FINANCIJSKA AGENCIJA, RC RIJEKA, PODRUŽNICA PULA, PULA, OIB 85821130368, Ulica grada Vukovara 70,Zagreb</item>
      <item>FOŠKIĆI d.o.o. LIVADE, OIB 68512535913, Foškići 1,52427 Livade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68512535913</item>
    </izvorni_sadrzaj>
    <derivirana_varijabla naziv="DomainObject.Predmet.SudioniciListNazivOIB_1">
      <item>, OIB 85821130368</item>
      <item>, OIB 68512535913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3030</properties:Characters>
  <properties:Lines>94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2016-03-17T11:24:00Z</dcterms:created>
  <dc:creator>Mihaela Kaligari</dc:creator>
  <dc:description/>
  <cp:keywords/>
  <cp:lastModifiedBy>Sanja Prodan</cp:lastModifiedBy>
  <cp:lastPrinted>2016-03-22T06:55:00Z</cp:lastPrinted>
  <dcterms:modified xmlns:xsi="http://www.w3.org/2001/XMLSchema-instance" xsi:type="dcterms:W3CDTF">2016-03-22T06:55:00Z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