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3df9" w14:paraId="7cd3df9" w:rsidRDefault="00B1687B" w:rsidR="00B15477" w:rsidRPr="00EC40CE">
      <w:pPr>
        <w15:collapsed w:val="false"/>
      </w:pPr>
      <w:bookmarkStart w:name="_GoBack" w:id="0"/>
      <w:bookmarkEnd w:id="0"/>
      <w:r w:rsidRPr="00EC40CE">
        <w:t xml:space="preserve"> </w:t>
      </w:r>
      <w:r w:rsidR="00205451" w:rsidRPr="00EC40CE">
        <w:t xml:space="preserve">       </w:t>
      </w:r>
      <w:r w:rsidRPr="00EC40CE">
        <w:t xml:space="preserve">          </w:t>
      </w:r>
    </w:p>
    <w:p w:rsidRDefault="00405469" w:rsidP="00405469" w:rsidR="00405469" w:rsidRPr="00EC40CE">
      <w:r w:rsidRPr="00EC40CE">
        <w:t xml:space="preserve">                  </w:t>
      </w:r>
      <w:r w:rsidRPr="00EC40C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EC40CE">
      <w:pPr>
        <w:jc w:val="both"/>
      </w:pPr>
    </w:p>
    <w:p w:rsidRDefault="00405469" w:rsidP="00405469" w:rsidR="00405469" w:rsidRPr="00EC40CE">
      <w:pPr>
        <w:jc w:val="both"/>
      </w:pPr>
      <w:r w:rsidRPr="00EC40CE">
        <w:t xml:space="preserve">      REPUBLIKA HRVATSKA</w:t>
      </w:r>
    </w:p>
    <w:p w:rsidRDefault="00405469" w:rsidP="00405469" w:rsidR="00405469" w:rsidRPr="00EC40CE">
      <w:pPr>
        <w:jc w:val="both"/>
      </w:pPr>
      <w:r w:rsidRPr="00EC40CE">
        <w:t>TRGOVAČKI SUD U ZAGREBU                                                          89. St-</w:t>
      </w:r>
      <w:r w:rsidR="005F5B34" w:rsidRPr="00EC40CE">
        <w:t>2936</w:t>
      </w:r>
      <w:r w:rsidRPr="00EC40CE">
        <w:t>/1</w:t>
      </w:r>
      <w:r w:rsidR="00AD617D" w:rsidRPr="00EC40CE">
        <w:t>6-</w:t>
      </w:r>
      <w:r w:rsidR="00265216" w:rsidRPr="00EC40CE">
        <w:t>10</w:t>
      </w:r>
    </w:p>
    <w:p w:rsidRDefault="00405469" w:rsidP="00405469" w:rsidR="00405469" w:rsidRPr="00EC40CE">
      <w:pPr>
        <w:jc w:val="both"/>
      </w:pPr>
      <w:r w:rsidRPr="00EC40CE">
        <w:t xml:space="preserve">         Zagreb, Amruševa 2/II</w:t>
      </w:r>
    </w:p>
    <w:p w:rsidRDefault="00405469" w:rsidP="00405469" w:rsidR="00405469" w:rsidRPr="00EC40CE">
      <w:pPr>
        <w:jc w:val="center"/>
      </w:pPr>
    </w:p>
    <w:p w:rsidRDefault="00405469" w:rsidP="00405469" w:rsidR="00405469" w:rsidRPr="00EC40CE">
      <w:pPr>
        <w:jc w:val="center"/>
      </w:pPr>
    </w:p>
    <w:p w:rsidRDefault="00405469" w:rsidP="00405469" w:rsidR="00405469" w:rsidRPr="00EC40CE">
      <w:pPr>
        <w:jc w:val="center"/>
      </w:pPr>
      <w:r w:rsidRPr="00EC40CE">
        <w:t xml:space="preserve">U   I M E   R E P U B L I K E   H R V A T S K E </w:t>
      </w:r>
    </w:p>
    <w:p w:rsidRDefault="00405469" w:rsidP="00405469" w:rsidR="00405469" w:rsidRPr="00EC40CE">
      <w:pPr>
        <w:jc w:val="center"/>
      </w:pPr>
    </w:p>
    <w:p w:rsidRDefault="00405469" w:rsidP="00405469" w:rsidR="00405469" w:rsidRPr="00EC40CE">
      <w:pPr>
        <w:jc w:val="center"/>
      </w:pPr>
      <w:r w:rsidRPr="00EC40CE">
        <w:t>R J E Š E NJ E</w:t>
      </w:r>
    </w:p>
    <w:p w:rsidRDefault="00405469" w:rsidP="00405469" w:rsidR="00405469" w:rsidRPr="00EC40CE">
      <w:pPr>
        <w:jc w:val="both"/>
      </w:pPr>
    </w:p>
    <w:p w:rsidRDefault="00405469" w:rsidP="00405469" w:rsidR="00405469" w:rsidRPr="00EC40CE">
      <w:pPr>
        <w:ind w:firstLine="708"/>
        <w:jc w:val="both"/>
      </w:pPr>
      <w:r w:rsidRPr="00EC40CE">
        <w:t xml:space="preserve">Trgovački sud u Zagrebu, po sucu Nikolini Dorić Hadžisejdić, u </w:t>
      </w:r>
      <w:r w:rsidRPr="00EC40CE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EC40CE">
        <w:t>85821130368</w:t>
      </w:r>
      <w:r w:rsidRPr="00EC40CE">
        <w:rPr>
          <w:lang w:val="pt-BR"/>
        </w:rPr>
        <w:t xml:space="preserve">, za otvaranje stečajnog postupka nad dužnikom </w:t>
      </w:r>
      <w:r w:rsidR="005F5B34" w:rsidRPr="00EC40CE">
        <w:t>SVJETLA I SJENE d.o.o. za trgovinu i usluge, OIB 57552249927, Zagreb, Jurjevska 58 A</w:t>
      </w:r>
      <w:r w:rsidRPr="00EC40CE">
        <w:t xml:space="preserve">, </w:t>
      </w:r>
      <w:r w:rsidR="00265216" w:rsidRPr="00EC40CE">
        <w:t>9</w:t>
      </w:r>
      <w:r w:rsidR="00587365" w:rsidRPr="00EC40CE">
        <w:t xml:space="preserve">. lipnja </w:t>
      </w:r>
      <w:r w:rsidRPr="00EC40CE">
        <w:rPr>
          <w:lang w:val="pt-BR"/>
        </w:rPr>
        <w:t>201</w:t>
      </w:r>
      <w:r w:rsidR="00AD617D" w:rsidRPr="00EC40CE">
        <w:rPr>
          <w:lang w:val="pt-BR"/>
        </w:rPr>
        <w:t>7</w:t>
      </w:r>
      <w:r w:rsidRPr="00EC40CE">
        <w:rPr>
          <w:lang w:val="pt-BR"/>
        </w:rPr>
        <w:t>.</w:t>
      </w:r>
      <w:r w:rsidRPr="00EC40CE">
        <w:t>,</w:t>
      </w:r>
    </w:p>
    <w:p w:rsidRDefault="00405469" w:rsidP="00405469" w:rsidR="00405469" w:rsidRPr="00EC40CE">
      <w:pPr>
        <w:jc w:val="both"/>
      </w:pPr>
    </w:p>
    <w:p w:rsidRDefault="00405469" w:rsidP="00405469" w:rsidR="00405469" w:rsidRPr="00EC40CE">
      <w:pPr>
        <w:jc w:val="center"/>
      </w:pPr>
      <w:r w:rsidRPr="00EC40CE">
        <w:t>r i j e š i o     j e</w:t>
      </w:r>
    </w:p>
    <w:p w:rsidRDefault="00405469" w:rsidP="00405469" w:rsidR="00405469" w:rsidRPr="00EC40CE">
      <w:r w:rsidRPr="00EC40CE">
        <w:t xml:space="preserve"> </w:t>
      </w:r>
    </w:p>
    <w:p w:rsidRDefault="00405469" w:rsidP="005F5B34" w:rsidR="00405469" w:rsidRPr="00EC40CE">
      <w:pPr>
        <w:ind w:firstLine="708"/>
        <w:jc w:val="both"/>
      </w:pPr>
      <w:r w:rsidRPr="00EC40CE">
        <w:t xml:space="preserve">I. Otvara se stečajni postupak nad dužnikom </w:t>
      </w:r>
      <w:r w:rsidR="005F5B34" w:rsidRPr="00EC40CE">
        <w:t>SVJETLA I SJENE d.o.o. za trgovinu i usluge, OIB 57552249927, Zagreb, Jurjevska 58 A</w:t>
      </w:r>
      <w:r w:rsidRPr="00EC40CE">
        <w:t xml:space="preserve">. Rješenje o otvaranju stečajnog postupka nad dužnikom istaknuto je na mrežnoj stranici e-oglasne ploče Trgovačkog suda u Zagrebu </w:t>
      </w:r>
      <w:r w:rsidR="00265216" w:rsidRPr="00EC40CE">
        <w:t>9. lipnja 2017</w:t>
      </w:r>
      <w:r w:rsidRPr="00EC40CE">
        <w:t>. u 1</w:t>
      </w:r>
      <w:r w:rsidR="00265216" w:rsidRPr="00EC40CE">
        <w:t>1</w:t>
      </w:r>
      <w:r w:rsidRPr="00EC40CE">
        <w:t>.00 sati.</w:t>
      </w:r>
    </w:p>
    <w:p w:rsidRDefault="00405469" w:rsidP="00265216" w:rsidR="00405469" w:rsidRPr="00EC40CE">
      <w:pPr>
        <w:ind w:firstLine="708"/>
        <w:jc w:val="both"/>
      </w:pPr>
      <w:r w:rsidRPr="00EC40CE">
        <w:t xml:space="preserve">II. Za stečajnog upravitelja imenuje se </w:t>
      </w:r>
      <w:r w:rsidR="00265216" w:rsidRPr="00EC40CE">
        <w:t>Damir Šebetić, OIB 84590633905, Zagreb, Ignjata Đorđića 6</w:t>
      </w:r>
      <w:r w:rsidRPr="00EC40CE">
        <w:t>.</w:t>
      </w:r>
    </w:p>
    <w:p w:rsidRDefault="00405469" w:rsidP="005F5B34" w:rsidR="00405469" w:rsidRPr="00EC40CE">
      <w:pPr>
        <w:ind w:firstLine="708"/>
        <w:jc w:val="both"/>
      </w:pPr>
      <w:r w:rsidRPr="00EC40CE">
        <w:t xml:space="preserve">III. Zaključuje se stečajni postupak nad dužnikom </w:t>
      </w:r>
      <w:r w:rsidR="005F5B34" w:rsidRPr="00EC40CE">
        <w:t>SVJETLA I SJENE d.o.o. za trgovinu i usluge, OIB 57552249927, Zagreb, Jurjevska 58 A</w:t>
      </w:r>
      <w:r w:rsidRPr="00EC40CE">
        <w:t>.</w:t>
      </w:r>
    </w:p>
    <w:p w:rsidRDefault="00405469" w:rsidP="005F5B34" w:rsidR="00405469" w:rsidRPr="00EC40CE">
      <w:pPr>
        <w:ind w:firstLine="708"/>
        <w:jc w:val="both"/>
      </w:pPr>
      <w:r w:rsidRPr="00EC40CE">
        <w:t>IV. Nastali troškovi podmirit će se iz Fonda za pokriće troškova stečajnog postupka koji se ne mogu namiriti iz imovine dužnika.</w:t>
      </w:r>
    </w:p>
    <w:p w:rsidRDefault="00405469" w:rsidP="005F5B34" w:rsidR="00405469" w:rsidRPr="00EC40CE">
      <w:pPr>
        <w:ind w:firstLine="708"/>
        <w:jc w:val="both"/>
      </w:pPr>
      <w:r w:rsidRPr="00EC40CE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EC40CE">
      <w:pPr>
        <w:jc w:val="both"/>
      </w:pPr>
    </w:p>
    <w:p w:rsidRDefault="00405469" w:rsidP="00405469" w:rsidR="00405469" w:rsidRPr="00EC40CE">
      <w:pPr>
        <w:jc w:val="center"/>
      </w:pPr>
      <w:r w:rsidRPr="00EC40CE">
        <w:t>Obrazloženje</w:t>
      </w:r>
    </w:p>
    <w:p w:rsidRDefault="00405469" w:rsidP="00405469" w:rsidR="00405469" w:rsidRPr="00EC40CE"/>
    <w:p w:rsidRDefault="00405469" w:rsidP="00405469" w:rsidR="00405469" w:rsidRPr="00EC40CE">
      <w:pPr>
        <w:ind w:firstLine="708"/>
        <w:jc w:val="both"/>
        <w:rPr>
          <w:lang w:val="pt-BR"/>
        </w:rPr>
      </w:pPr>
      <w:r w:rsidRPr="00EC40CE">
        <w:t xml:space="preserve">Financijska agencija, Regionalni centar Zagreb, podnijela je ovom sudu prijedlog za otvaranje stečajnog postupka nad dužnikom </w:t>
      </w:r>
      <w:r w:rsidR="005F5B34" w:rsidRPr="00EC40CE">
        <w:t>SVJETLA I SJENE d.o.o. za trgovinu i usluge, OIB 57552249927, Zagreb, Jurjevska 58 A</w:t>
      </w:r>
      <w:r w:rsidRPr="00EC40CE">
        <w:rPr>
          <w:lang w:val="pt-BR"/>
        </w:rPr>
        <w:t>.</w:t>
      </w:r>
    </w:p>
    <w:p w:rsidRDefault="00A4782B" w:rsidP="00A4782B" w:rsidR="00A4782B" w:rsidRPr="00EC40CE">
      <w:pPr>
        <w:ind w:firstLine="709"/>
        <w:jc w:val="both"/>
      </w:pPr>
      <w:r w:rsidRPr="00EC40C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EC40CE">
      <w:pPr>
        <w:pStyle w:val="Tijeloteksta"/>
        <w:ind w:firstLine="708"/>
        <w:rPr>
          <w:lang w:val="en-GB"/>
        </w:rPr>
      </w:pPr>
      <w:r w:rsidRPr="00EC40CE">
        <w:t xml:space="preserve">Financijska agencija, kao predlagatelj, navela je u prijedlogu za otvaranje stečajnog postupka kako dužnik na dan </w:t>
      </w:r>
      <w:r w:rsidR="005F5B34" w:rsidRPr="00EC40CE">
        <w:t>22. ožujka</w:t>
      </w:r>
      <w:r w:rsidR="00AD617D" w:rsidRPr="00EC40CE">
        <w:t xml:space="preserve"> 2016.</w:t>
      </w:r>
      <w:r w:rsidRPr="00EC40CE">
        <w:t xml:space="preserve"> u Očevidniku redoslijeda osnova za plaćanje ima evidentirane neizvršene osnove za plaćanje u neprekinutom razdoblju od 120 dana, u </w:t>
      </w:r>
      <w:r w:rsidRPr="00EC40CE">
        <w:lastRenderedPageBreak/>
        <w:t xml:space="preserve">ukupnom iznosu od </w:t>
      </w:r>
      <w:r w:rsidR="005F5B34" w:rsidRPr="00EC40CE">
        <w:t>21.285,65</w:t>
      </w:r>
      <w:r w:rsidRPr="00EC40CE">
        <w:t xml:space="preserve"> kn, kao i da dužnik ima 1 zaposlenog. </w:t>
      </w:r>
      <w:r w:rsidRPr="00EC40CE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EC40CE">
      <w:pPr>
        <w:ind w:firstLine="708"/>
        <w:jc w:val="both"/>
      </w:pPr>
      <w:r w:rsidRPr="00EC40C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587365" w:rsidR="00587365" w:rsidRPr="00EC40CE">
      <w:pPr>
        <w:pStyle w:val="Tijeloteksta"/>
        <w:ind w:firstLine="708"/>
      </w:pPr>
      <w:r w:rsidRPr="00EC40CE">
        <w:t xml:space="preserve">Sud je rješenjem pokrenuo prethodni postupak nad dužnikom, a </w:t>
      </w:r>
      <w:r w:rsidR="005F5B34" w:rsidRPr="00EC40CE">
        <w:t>6. listopada</w:t>
      </w:r>
      <w:r w:rsidRPr="00EC40CE">
        <w:t xml:space="preserve"> 2016. održano je ročište radi očitovanja o prijedlogu za otvaranje stečajnog postupka na koje</w:t>
      </w:r>
      <w:r w:rsidR="00630951" w:rsidRPr="00EC40CE">
        <w:t xml:space="preserve"> </w:t>
      </w:r>
      <w:r w:rsidRPr="00EC40CE">
        <w:t>zastupni</w:t>
      </w:r>
      <w:r w:rsidR="00630951" w:rsidRPr="00EC40CE">
        <w:t>k</w:t>
      </w:r>
      <w:r w:rsidRPr="00EC40CE">
        <w:t xml:space="preserve"> po zakonu dužnika</w:t>
      </w:r>
      <w:r w:rsidR="005F5B34" w:rsidRPr="00EC40CE">
        <w:t xml:space="preserve"> nije pristupio no iz </w:t>
      </w:r>
      <w:r w:rsidR="00630951" w:rsidRPr="00EC40CE">
        <w:t xml:space="preserve">prokaznog popisa i izjave koje je dužnik dostavio sudu </w:t>
      </w:r>
      <w:r w:rsidR="005F5B34" w:rsidRPr="00EC40CE">
        <w:t>16</w:t>
      </w:r>
      <w:r w:rsidR="00630951" w:rsidRPr="00EC40CE">
        <w:t xml:space="preserve">. rujna 2016. (list </w:t>
      </w:r>
      <w:r w:rsidR="005F5B34" w:rsidRPr="00EC40CE">
        <w:t>11</w:t>
      </w:r>
      <w:r w:rsidR="00630951" w:rsidRPr="00EC40CE">
        <w:t>-</w:t>
      </w:r>
      <w:r w:rsidR="005F5B34" w:rsidRPr="00EC40CE">
        <w:t>20</w:t>
      </w:r>
      <w:r w:rsidR="00630951" w:rsidRPr="00EC40CE">
        <w:t xml:space="preserve"> spisa) </w:t>
      </w:r>
      <w:r w:rsidR="005F5B34" w:rsidRPr="00EC40CE">
        <w:t xml:space="preserve">proizlazi da dužnik nema nekretnina, od pokretnina da postoje zalihe kablova i sitnog elektromaterijala u vrijednosti 21.530,09 kn, da nema imovinskih prava na tuđim stvarima, da postoji novčana tražbina prema društvu INTERLIGHT-SPLIT d.o.o. u iznosu od 2.214,00 kn i prema društvu NOX d.o.o. u iznosu od 34.597,45 kn te da posjeduje autorska prava u vrijednosti 10.000,00 kn. </w:t>
      </w:r>
    </w:p>
    <w:p w:rsidRDefault="00587365" w:rsidP="005F5B34" w:rsidR="00587365" w:rsidRPr="00EC40CE">
      <w:pPr>
        <w:pStyle w:val="Tijeloteksta"/>
        <w:ind w:firstLine="708"/>
      </w:pPr>
      <w:r w:rsidRPr="00EC40CE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27744D" w:rsidP="0027744D" w:rsidR="0027744D" w:rsidRPr="00EC40CE">
      <w:pPr>
        <w:ind w:firstLine="708"/>
        <w:jc w:val="both"/>
      </w:pPr>
      <w:r w:rsidRPr="00EC40CE">
        <w:t>U konkretnom slučaju, sud je prihvatio predlagateljeve tvrdnje o neprekinutom razdoblju evidentiranih neizvršenih osnova za plaćanje koji su zavedeni u Očevidniku  redoslijeda osnova za plaćanje.</w:t>
      </w:r>
    </w:p>
    <w:p w:rsidRDefault="00AD617D" w:rsidP="005F5B34" w:rsidR="00405469" w:rsidRPr="00EC40CE">
      <w:pPr>
        <w:pStyle w:val="Tijeloteksta"/>
        <w:ind w:firstLine="708"/>
      </w:pPr>
      <w:r w:rsidRPr="00EC40CE">
        <w:t xml:space="preserve"> </w:t>
      </w:r>
      <w:r w:rsidR="00405469" w:rsidRPr="00EC40CE">
        <w:t xml:space="preserve">Sud je rješenjem od </w:t>
      </w:r>
      <w:r w:rsidR="00265216" w:rsidRPr="00EC40CE">
        <w:t>30. studenog</w:t>
      </w:r>
      <w:r w:rsidR="00405469" w:rsidRPr="00EC40CE">
        <w:t xml:space="preserve"> 2016. pozvao osobe koje imaju pravni interes za provedbom stečajnoga postupaka nad  dužnikom </w:t>
      </w:r>
      <w:r w:rsidR="00405469" w:rsidRPr="00EC40CE">
        <w:rPr>
          <w:lang w:val="pt-BR"/>
        </w:rPr>
        <w:t xml:space="preserve">u roku 15 dana predujmiti iznos od </w:t>
      </w:r>
      <w:r w:rsidR="005F5B34" w:rsidRPr="00EC40CE">
        <w:rPr>
          <w:lang w:val="pt-BR"/>
        </w:rPr>
        <w:t>50</w:t>
      </w:r>
      <w:r w:rsidR="00405469" w:rsidRPr="00EC40CE">
        <w:t xml:space="preserve">.000,00 kn za pokriće troškova prethodnog i stečajnog postupka. Navedeno rješenje objavljeno je na mrežnoj stranici e-oglasna ploča Trgovačkog suda u Zagrebu </w:t>
      </w:r>
      <w:r w:rsidR="005F5B34" w:rsidRPr="00EC40CE">
        <w:t>30. studenog</w:t>
      </w:r>
      <w:r w:rsidR="00405469" w:rsidRPr="00EC40CE">
        <w:t xml:space="preserve"> 2016. Vjerovnici nisu predujmili iznos od </w:t>
      </w:r>
      <w:r w:rsidR="005F5B34" w:rsidRPr="00EC40CE">
        <w:t>50</w:t>
      </w:r>
      <w:r w:rsidR="00405469" w:rsidRPr="00EC40CE">
        <w:t xml:space="preserve">.000,00 kn za pokriće troškova prethodnog i stečajnog postupka. </w:t>
      </w:r>
    </w:p>
    <w:p w:rsidRDefault="00405469" w:rsidP="00405469" w:rsidR="00405469" w:rsidRPr="00EC40CE">
      <w:pPr>
        <w:ind w:firstLine="708"/>
        <w:jc w:val="both"/>
      </w:pPr>
      <w:r w:rsidRPr="00EC40CE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EC40CE">
      <w:pPr>
        <w:ind w:firstLine="708"/>
        <w:jc w:val="both"/>
      </w:pPr>
      <w:r w:rsidRPr="00EC40C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EC40CE">
      <w:pPr>
        <w:ind w:firstLine="708"/>
        <w:jc w:val="both"/>
      </w:pPr>
      <w:r w:rsidRPr="00EC40CE">
        <w:t xml:space="preserve">Imajući u vidu </w:t>
      </w:r>
      <w:r w:rsidR="00630951" w:rsidRPr="00EC40CE">
        <w:t xml:space="preserve">prokazni popis imovine i </w:t>
      </w:r>
      <w:r w:rsidRPr="00EC40CE">
        <w:t>navode zastupnika po zakonu dužnika, koji je rješenjem upozoren na pravne posljedice davanja netočnih ili nepotpunih podataka, obavijesti, izv</w:t>
      </w:r>
      <w:r w:rsidR="000C4A75" w:rsidRPr="00EC40CE">
        <w:t xml:space="preserve">ješća, izjava ili popisa da </w:t>
      </w:r>
      <w:r w:rsidRPr="00EC40CE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EC40CE">
        <w:t xml:space="preserve"> </w:t>
      </w:r>
    </w:p>
    <w:p w:rsidRDefault="00316E60" w:rsidP="00316E60" w:rsidR="00316E60" w:rsidRPr="00EC40CE">
      <w:pPr>
        <w:ind w:firstLine="720"/>
        <w:jc w:val="both"/>
      </w:pPr>
      <w:r w:rsidRPr="00EC40CE">
        <w:lastRenderedPageBreak/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EC40CE">
      <w:pPr>
        <w:ind w:firstLine="708"/>
        <w:jc w:val="both"/>
      </w:pPr>
    </w:p>
    <w:p w:rsidRDefault="00405469" w:rsidP="00405469" w:rsidR="00405469" w:rsidRPr="00EC40CE">
      <w:pPr>
        <w:jc w:val="center"/>
      </w:pPr>
      <w:r w:rsidRPr="00EC40CE">
        <w:t xml:space="preserve">U Zagrebu </w:t>
      </w:r>
      <w:r w:rsidR="0027744D" w:rsidRPr="00EC40CE">
        <w:t>9. lipnja</w:t>
      </w:r>
      <w:r w:rsidRPr="00EC40CE">
        <w:t xml:space="preserve"> 201</w:t>
      </w:r>
      <w:r w:rsidR="00AD617D" w:rsidRPr="00EC40CE">
        <w:t>7</w:t>
      </w:r>
      <w:r w:rsidRPr="00EC40CE">
        <w:t>.</w:t>
      </w:r>
    </w:p>
    <w:p w:rsidRDefault="00405469" w:rsidP="00405469" w:rsidR="00405469" w:rsidRPr="00EC40CE"/>
    <w:p w:rsidRDefault="00405469" w:rsidP="00405469" w:rsidR="00405469" w:rsidRPr="00EC40CE">
      <w:pPr>
        <w:jc w:val="right"/>
      </w:pPr>
      <w:r w:rsidRPr="00EC40CE">
        <w:t>Sudac:</w:t>
      </w:r>
    </w:p>
    <w:p w:rsidRDefault="00AD617D" w:rsidP="00405469" w:rsidR="00405469" w:rsidRPr="00EC40CE">
      <w:pPr>
        <w:jc w:val="right"/>
      </w:pPr>
      <w:r w:rsidRPr="00EC40CE">
        <w:t>Nikolina Dorić Hadžisejdić</w:t>
      </w:r>
      <w:r w:rsidR="00F05842">
        <w:t>,v.r.</w:t>
      </w:r>
    </w:p>
    <w:p w:rsidRDefault="00405469" w:rsidP="00405469" w:rsidR="00405469" w:rsidRPr="00EC40CE">
      <w:pPr>
        <w:jc w:val="right"/>
      </w:pPr>
    </w:p>
    <w:p w:rsidRDefault="00405469" w:rsidP="00405469" w:rsidR="00405469" w:rsidRPr="00EC40CE">
      <w:pPr>
        <w:jc w:val="right"/>
      </w:pPr>
    </w:p>
    <w:p w:rsidRDefault="00405469" w:rsidP="00405469" w:rsidR="00405469" w:rsidRPr="00EC40CE">
      <w:pPr>
        <w:jc w:val="right"/>
      </w:pPr>
    </w:p>
    <w:p w:rsidRDefault="00405469" w:rsidP="00405469" w:rsidR="00405469" w:rsidRPr="00EC40CE">
      <w:r w:rsidRPr="00EC40CE">
        <w:t>Uputa o pravnom lijeku:</w:t>
      </w:r>
    </w:p>
    <w:p w:rsidRDefault="00405469" w:rsidP="00405469" w:rsidR="00405469" w:rsidRPr="00EC40CE">
      <w:pPr>
        <w:jc w:val="both"/>
      </w:pPr>
      <w:r w:rsidRPr="00EC40CE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EC40CE"/>
    <w:p w:rsidRDefault="00F05842" w:rsidP="00C359B6" w:rsidR="00F05842">
      <w:pPr>
        <w:pStyle w:val="Bezproreda"/>
        <w:ind w:left="4956"/>
        <w:jc w:val="right"/>
      </w:pPr>
      <w:r>
        <w:t>Za točnost otpravka - ovlašteni službenik</w:t>
      </w:r>
    </w:p>
    <w:p w:rsidRDefault="00F05842" w:rsidP="00C359B6" w:rsidR="00F05842">
      <w:pPr>
        <w:pStyle w:val="Bezproreda"/>
        <w:ind w:left="4956"/>
        <w:jc w:val="right"/>
      </w:pPr>
      <w:r>
        <w:t>Karmela Dolenc</w:t>
      </w:r>
    </w:p>
    <w:p w:rsidRDefault="00C12410" w:rsidP="00B6336F" w:rsidR="00C12410" w:rsidRPr="00EC40CE">
      <w:pPr>
        <w:ind w:left="360"/>
      </w:pPr>
    </w:p>
    <w:sectPr w:rsidSect="00B83F80" w:rsidR="00C12410" w:rsidRPr="00EC40C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C07C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F5B34">
          <w:t>2936</w:t>
        </w:r>
        <w:r w:rsidR="00405469">
          <w:t>/1</w:t>
        </w:r>
        <w:r w:rsidR="00AD617D">
          <w:t>6-</w:t>
        </w:r>
        <w:r w:rsidR="00265216">
          <w:t>10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C4A75"/>
    <w:rsid w:val="00144607"/>
    <w:rsid w:val="001D0B43"/>
    <w:rsid w:val="00205451"/>
    <w:rsid w:val="00210903"/>
    <w:rsid w:val="0023149C"/>
    <w:rsid w:val="00265216"/>
    <w:rsid w:val="0027744D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4D36F8"/>
    <w:rsid w:val="0051697E"/>
    <w:rsid w:val="005224DC"/>
    <w:rsid w:val="00524651"/>
    <w:rsid w:val="005448EA"/>
    <w:rsid w:val="00587365"/>
    <w:rsid w:val="005A2B10"/>
    <w:rsid w:val="005F5B34"/>
    <w:rsid w:val="00603A21"/>
    <w:rsid w:val="00630951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07CC"/>
    <w:rsid w:val="00CC6A3E"/>
    <w:rsid w:val="00CE7E27"/>
    <w:rsid w:val="00D85CC6"/>
    <w:rsid w:val="00DC268C"/>
    <w:rsid w:val="00DC7C75"/>
    <w:rsid w:val="00DD3DEE"/>
    <w:rsid w:val="00E16ECA"/>
    <w:rsid w:val="00E23F79"/>
    <w:rsid w:val="00E46026"/>
    <w:rsid w:val="00E67E76"/>
    <w:rsid w:val="00EB51F8"/>
    <w:rsid w:val="00EC40CE"/>
    <w:rsid w:val="00F018A0"/>
    <w:rsid w:val="00F05842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584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584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St-2936/2016-10</izvorni_sadrzaj>
    <derivirana_varijabla naziv="DomainObject.Oznaka_1">St-2936/2016-10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St-2936/2016</izvorni_sadrzaj>
    <derivirana_varijabla naziv="DomainObject.Predmet.OznakaBroj_1">St-2936/2016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SVJETLA I SJENE d.o.o. zastupanog po punomoćniku Stjepan Polić</izvorni_sadrzaj>
    <derivirana_varijabla naziv="DomainObject.Predmet.ProtustrankaFormated_1">  SVJETLA I SJENE d.o.o. zastupanog po punomoćniku Stjepan Polić</derivirana_varijabla>
  </DomainObject.Predmet.ProtustrankaFormated>
  <DomainObject.Predmet.ProtustrankaFormatedOIB>
    <izvorni_sadrzaj>  SVJETLA I SJENE d.o.o., OIB 57552249927 zastupanog po punomoćniku Stjepan Polić</izvorni_sadrzaj>
    <derivirana_varijabla naziv="DomainObject.Predmet.ProtustrankaFormatedOIB_1">  SVJETLA I SJENE d.o.o., OIB 57552249927 zastupanog po punomoćniku Stjepan Polić</derivirana_varijabla>
  </DomainObject.Predmet.ProtustrankaFormatedOIB>
  <DomainObject.Predmet.ProtustrankaFormatedWithAdress>
    <izvorni_sadrzaj> SVJETLA I SJENE d.o.o., Jurjevska 58 A, 10000 Zagreb zastupanog po punomoćniku Stjepan Polić</izvorni_sadrzaj>
    <derivirana_varijabla naziv="DomainObject.Predmet.ProtustrankaFormatedWithAdress_1"> SVJETLA I SJENE d.o.o., Jurjevska 58 A, 10000 Zagreb zastupanog po punomoćniku Stjepan Polić</derivirana_varijabla>
  </DomainObject.Predmet.ProtustrankaFormatedWithAdress>
  <DomainObject.Predmet.ProtustrankaFormatedWithAdressOIB>
    <izvorni_sadrzaj> SVJETLA I SJENE d.o.o., OIB 57552249927, Jurjevska 58 A, 10000 Zagreb zastupanog po punomoćniku Stjepan Polić</izvorni_sadrzaj>
    <derivirana_varijabla naziv="DomainObject.Predmet.ProtustrankaFormatedWithAdressOIB_1"> SVJETLA I SJENE d.o.o., OIB 57552249927, Jurjevska 58 A, 10000 Zagreb zastupanog po punomoćniku Stjepan Polić</derivirana_varijabla>
  </DomainObject.Predmet.ProtustrankaFormatedWithAdressOIB>
  <DomainObject.Predmet.ProtustrankaWithAdress>
    <izvorni_sadrzaj>SVJETLA I SJENE d.o.o. Jurjevska 58 A, 10000 Zagreb</izvorni_sadrzaj>
    <derivirana_varijabla naziv="DomainObject.Predmet.ProtustrankaWithAdress_1">SVJETLA I SJENE d.o.o. Jurjevska 58 A, 10000 Zagreb</derivirana_varijabla>
  </DomainObject.Predmet.ProtustrankaWithAdress>
  <DomainObject.Predmet.ProtustrankaWithAdressOIB>
    <izvorni_sadrzaj>SVJETLA I SJENE d.o.o., OIB 57552249927, Jurjevska 58 A, 10000 Zagreb</izvorni_sadrzaj>
    <derivirana_varijabla naziv="DomainObject.Predmet.ProtustrankaWithAdressOIB_1">SVJETLA I SJENE d.o.o., OIB 57552249927, Jurjevska 58 A, 10000 Zagreb</derivirana_varijabla>
  </DomainObject.Predmet.ProtustrankaWithAdressOIB>
  <DomainObject.Predmet.ProtustrankaNazivFormated>
    <izvorni_sadrzaj>SVJETLA I SJENE d.o.o.</izvorni_sadrzaj>
    <derivirana_varijabla naziv="DomainObject.Predmet.ProtustrankaNazivFormated_1">SVJETLA I SJENE d.o.o.</derivirana_varijabla>
  </DomainObject.Predmet.ProtustrankaNazivFormated>
  <DomainObject.Predmet.ProtustrankaNazivFormatedOIB>
    <izvorni_sadrzaj>SVJETLA I SJENE d.o.o., OIB 57552249927</izvorni_sadrzaj>
    <derivirana_varijabla naziv="DomainObject.Predmet.ProtustrankaNazivFormatedOIB_1">SVJETLA I SJENE d.o.o., OIB 57552249927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SVJETLA I SJENE d.o.o. zastupanog po punomoćniku Stjepan Polić</item>
    </izvorni_sadrzaj>
    <derivirana_varijabla naziv="DomainObject.Predmet.ProtuStrankaListFormated_1">
      <item>SVJETLA I SJENE d.o.o. zastupanog po punomoćniku Stjepan Polić</item>
    </derivirana_varijabla>
  </DomainObject.Predmet.ProtuStrankaListFormated>
  <DomainObject.Predmet.ProtuStrankaListFormatedOIB>
    <izvorni_sadrzaj>
      <item>SVJETLA I SJENE d.o.o., OIB 57552249927 zastupanog po punomoćniku Stjepan Polić</item>
    </izvorni_sadrzaj>
    <derivirana_varijabla naziv="DomainObject.Predmet.ProtuStrankaListFormatedOIB_1">
      <item>SVJETLA I SJENE d.o.o., OIB 57552249927 zastupanog po punomoćniku Stjepan Polić</item>
    </derivirana_varijabla>
  </DomainObject.Predmet.ProtuStrankaListFormatedOIB>
  <DomainObject.Predmet.ProtuStrankaListFormatedWithAdress>
    <izvorni_sadrzaj>
      <item>SVJETLA I SJENE d.o.o., Jurjevska 58 A, 10000 Zagreb zastupanog po punomoćniku Stjepan Polić</item>
    </izvorni_sadrzaj>
    <derivirana_varijabla naziv="DomainObject.Predmet.ProtuStrankaListFormatedWithAdress_1">
      <item>SVJETLA I SJENE d.o.o., Jurjevska 58 A, 10000 Zagreb zastupanog po punomoćniku Stjepan Polić</item>
    </derivirana_varijabla>
  </DomainObject.Predmet.ProtuStrankaListFormatedWithAdress>
  <DomainObject.Predmet.ProtuStrankaListFormatedWithAdressOIB>
    <izvorni_sadrzaj>
      <item>SVJETLA I SJENE d.o.o., OIB 57552249927, Jurjevska 58 A, 10000 Zagreb zastupanog po punomoćniku Stjepan Polić</item>
    </izvorni_sadrzaj>
    <derivirana_varijabla naziv="DomainObject.Predmet.ProtuStrankaListFormatedWithAdressOIB_1">
      <item>SVJETLA I SJENE d.o.o., OIB 57552249927, Jurjevska 58 A, 10000 Zagreb zastupanog po punomoćniku Stjepan Polić</item>
    </derivirana_varijabla>
  </DomainObject.Predmet.ProtuStrankaListFormatedWithAdressOIB>
  <DomainObject.Predmet.ProtuStrankaListNazivFormated>
    <izvorni_sadrzaj>
      <item>SVJETLA I SJENE d.o.o.</item>
    </izvorni_sadrzaj>
    <derivirana_varijabla naziv="DomainObject.Predmet.ProtuStrankaListNazivFormated_1">
      <item>SVJETLA I SJENE d.o.o.</item>
    </derivirana_varijabla>
  </DomainObject.Predmet.ProtuStrankaListNazivFormated>
  <DomainObject.Predmet.ProtuStrankaListNazivFormatedOIB>
    <izvorni_sadrzaj>
      <item>SVJETLA I SJENE d.o.o., OIB 57552249927</item>
    </izvorni_sadrzaj>
    <derivirana_varijabla naziv="DomainObject.Predmet.ProtuStrankaListNazivFormatedOIB_1">
      <item>SVJETLA I SJENE d.o.o., OIB 57552249927</item>
    </derivirana_varijabla>
  </DomainObject.Predmet.ProtuStrankaListNazivFormatedOIB>
  <DomainObject.Predmet.OstaliListFormated>
    <izvorni_sadrzaj>
      <item>Stjepan Polić punomoćnik sudionika u postupku SVJETLA I SJENE d.o.o.</item>
      <item>PRIVREDNA BANKA ZAGREB - DIONIČKO DRUŠTVO</item>
    </izvorni_sadrzaj>
    <derivirana_varijabla naziv="DomainObject.Predmet.OstaliListFormated_1">
      <item>Stjepan Polić punomoćnik sudionika u postupku SVJETLA I SJENE d.o.o.</item>
      <item>PRIVREDNA BANKA ZAGREB - DIONIČKO DRUŠTVO</item>
    </derivirana_varijabla>
  </DomainObject.Predmet.OstaliListFormated>
  <DomainObject.Predmet.OstaliListFormatedOIB>
    <izvorni_sadrzaj>
      <item>Stjepan Polić, OIB 71469088582 punomoćnik sudionika u postupku SVJETLA I SJENE d.o.o.</item>
      <item>PRIVREDNA BANKA ZAGREB - DIONIČKO DRUŠTVO, OIB 02535697732</item>
    </izvorni_sadrzaj>
    <derivirana_varijabla naziv="DomainObject.Predmet.OstaliListFormatedOIB_1">
      <item>Stjepan Polić, OIB 71469088582 punomoćnik sudionika u postupku SVJETLA I SJENE d.o.o.</item>
      <item>PRIVREDNA BANKA ZAGREB - DIONIČKO DRUŠTVO, OIB 02535697732</item>
    </derivirana_varijabla>
  </DomainObject.Predmet.OstaliListFormatedOIB>
  <DomainObject.Predmet.OstaliListFormatedWithAdress>
    <izvorni_sadrzaj>
      <item>Stjepan Polić, Jurjevska Ulica 58 A, 10000 Zagreb punomoćnik sudionika u postupku SVJETLA I SJENE d.o.o.</item>
      <item>PRIVREDNA BANKA ZAGREB - DIONIČKO DRUŠTVO, Radnička cesta 50, 10000 Zagreb</item>
    </izvorni_sadrzaj>
    <derivirana_varijabla naziv="DomainObject.Predmet.OstaliListFormatedWithAdress_1">
      <item>Stjepan Polić, Jurjevska Ulica 58 A, 10000 Zagreb punomoćnik sudionika u postupku SVJETLA I SJENE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Stjepan Polić, OIB 71469088582, Jurjevska Ulica 58 A, 10000 Zagreb punomoćnik sudionika u postupku SVJETLA I SJENE d.o.o.</item>
      <item>PRIVREDNA BANKA ZAGREB - DIONIČKO DRUŠTVO, OIB 02535697732, Radnička cesta 50, 10000 Zagreb</item>
    </izvorni_sadrzaj>
    <derivirana_varijabla naziv="DomainObject.Predmet.OstaliListFormatedWithAdressOIB_1">
      <item>Stjepan Polić, OIB 71469088582, Jurjevska Ulica 58 A, 10000 Zagreb punomoćnik sudionika u postupku SVJETLA I SJENE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Stjepan Polić</item>
      <item>PRIVREDNA BANKA ZAGREB - DIONIČKO DRUŠTVO</item>
    </izvorni_sadrzaj>
    <derivirana_varijabla naziv="DomainObject.Predmet.OstaliListNazivFormated_1">
      <item>Stjepan Polić</item>
      <item>PRIVREDNA BANKA ZAGREB - DIONIČKO DRUŠTVO</item>
    </derivirana_varijabla>
  </DomainObject.Predmet.OstaliListNazivFormated>
  <DomainObject.Predmet.OstaliListNazivFormatedOIB>
    <izvorni_sadrzaj>
      <item>Stjepan Polić, OIB 71469088582</item>
      <item>PRIVREDNA BANKA ZAGREB - DIONIČKO DRUŠTVO, OIB 02535697732</item>
    </izvorni_sadrzaj>
    <derivirana_varijabla naziv="DomainObject.Predmet.OstaliListNazivFormatedOIB_1">
      <item>Stjepan Polić, OIB 71469088582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St-2936/2016-10</izvorni_sadrzaj>
    <derivirana_varijabla naziv="DomainObject.PoslovniBrojDokumenta_1">St-2936/2016-10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SVJETLA I SJENE d.o.o.</izvorni_sadrzaj>
    <derivirana_varijabla naziv="DomainObject.Predmet.ProtustrankaIDrugi_1">SVJETLA I SJENE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SVJETLA I SJENE d.o.o., OIB 57552249927, Jurjevska 58 A, 10000 Zagreb</izvorni_sadrzaj>
    <derivirana_varijabla naziv="DomainObject.Predmet.ProtustrankaIDrugiAdressOIB_1">SVJETLA I SJENE d.o.o., OIB 57552249927, Jurjevska 58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SVJETLA I SJENE d.o.o.</item>
      <item>Stjepan Polić</item>
      <item>PRIVREDNA BANKA ZAGREB - DIONIČKO DRUŠTVO</item>
      <item>VJEROVNICI</item>
    </izvorni_sadrzaj>
    <derivirana_varijabla naziv="DomainObject.Predmet.SudioniciListNaziv_1">
      <item>FINA Regionalni centar Zagreb</item>
      <item>SVJETLA I SJENE d.o.o.</item>
      <item>Stjepan Polić</item>
      <item>PRIVREDNA BANKA ZAGREB -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SVJETLA I SJENE d.o.o., OIB 57552249927, Jurjevska 58 A,10000 Zagreb</item>
      <item>Stjepan Polić, OIB 71469088582, Jurjevska Ulica 58 A,10000 Zagreb</item>
      <item>PRIVREDNA BANKA ZAGREB - DIONIČKO DRUŠTVO, OIB 02535697732, Radnička cesta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SVJETLA I SJENE d.o.o., OIB 57552249927, Jurjevska 58 A,10000 Zagreb</item>
      <item>Stjepan Polić, OIB 71469088582, Jurjevska Ulica 58 A,10000 Zagreb</item>
      <item>PRIVREDNA BANKA ZAGREB - DIONIČKO DRUŠTVO, OIB 02535697732, Radnička cesta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57552249927</item>
      <item>, OIB 71469088582</item>
      <item>, OIB 02535697732</item>
      <item>, OIB null</item>
    </izvorni_sadrzaj>
    <derivirana_varijabla naziv="DomainObject.Predmet.SudioniciListNazivOIB_1">
      <item>, OIB 85821130368</item>
      <item>, OIB 57552249927</item>
      <item>, OIB 71469088582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4C6E1-2C19-4E2B-949D-8C9FCC563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5759</properties:Characters>
  <properties:Lines>113</properties:Lines>
  <properties:Paragraphs>32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2017-06-09T09:00:00Z</cp:lastPrinted>
  <dcterms:modified xmlns:xsi="http://www.w3.org/2001/XMLSchema-instance" xsi:type="dcterms:W3CDTF">2017-06-09T09:00:00Z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St-2936/2016-10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