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6859" w14:paraId="f196859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9065E">
        <w:rPr>
          <w:lang w:val="hr-HR"/>
        </w:rPr>
        <w:t>51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89065E">
        <w:t xml:space="preserve">rotiv dužnika EMESE-C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89065E">
        <w:t>132921</w:t>
      </w:r>
      <w:r w:rsidR="00836BB4">
        <w:t>9</w:t>
      </w:r>
      <w:r w:rsidR="0089065E">
        <w:t>5261</w:t>
      </w:r>
      <w:r w:rsidR="00D07ECC">
        <w:t xml:space="preserve"> s</w:t>
      </w:r>
      <w:r w:rsidR="00B71B33">
        <w:t>a sjedišt</w:t>
      </w:r>
      <w:r w:rsidR="0089065E">
        <w:t>em u Jug II 10, 40323 Prelog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89065E" w:rsidRPr="0089065E">
        <w:t xml:space="preserve"> </w:t>
      </w:r>
      <w:r w:rsidR="0089065E">
        <w:t>EMESE-C d.o.o., OIB: 132921</w:t>
      </w:r>
      <w:r w:rsidR="00836BB4">
        <w:t>9</w:t>
      </w:r>
      <w:r w:rsidR="0089065E">
        <w:t>5261 sa sjedištem u Jug II 10, 40323 Prelog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89065E">
        <w:t xml:space="preserve">285,926,09 </w:t>
      </w:r>
      <w:r w:rsidR="00C00E26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89065E">
        <w:t xml:space="preserve"> Jian Chen</w:t>
      </w:r>
      <w:r w:rsidR="00EE036E">
        <w:t>,</w:t>
      </w:r>
      <w:r w:rsidR="001E31BD">
        <w:t xml:space="preserve"> i</w:t>
      </w:r>
      <w:r w:rsidR="0089065E">
        <w:t>z Mađarske</w:t>
      </w:r>
      <w:r w:rsidR="00C00E26">
        <w:t>,</w:t>
      </w:r>
      <w:r w:rsidR="0089065E">
        <w:t xml:space="preserve"> Letenye</w:t>
      </w:r>
      <w:r w:rsidR="00C6066C">
        <w:t>, Arany Janos utca 15</w:t>
      </w:r>
      <w:r w:rsidR="0089065E">
        <w:t>, OIB: 98091516081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9065E">
        <w:rPr>
          <w:lang w:val="hr-HR"/>
        </w:rPr>
        <w:t>Dana 13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89065E">
        <w:t>EMESE-C d.o.o., OIB: 132921</w:t>
      </w:r>
      <w:r w:rsidR="00836BB4">
        <w:t>9</w:t>
      </w:r>
      <w:r w:rsidR="0089065E">
        <w:t xml:space="preserve">5261 sa sjedištem u Jug II 10, 40323 Prelog,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89065E">
        <w:t xml:space="preserve"> 285,926,09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EE036E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E79" w:rsidP="007F64E0" w:rsidR="006A4E79">
      <w:r>
        <w:separator/>
      </w:r>
    </w:p>
  </w:endnote>
  <w:endnote w:id="0" w:type="continuationSeparator">
    <w:p w:rsidRDefault="006A4E79" w:rsidP="007F64E0" w:rsidR="006A4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E79" w:rsidP="007F64E0" w:rsidR="006A4E79">
      <w:r>
        <w:separator/>
      </w:r>
    </w:p>
  </w:footnote>
  <w:footnote w:id="0" w:type="continuationSeparator">
    <w:p w:rsidRDefault="006A4E79" w:rsidP="007F64E0" w:rsidR="006A4E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9065E">
      <w:rPr>
        <w:lang w:val="hr-HR"/>
      </w:rPr>
      <w:t>51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63AD" w:rsidRPr="00CB63AD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4E79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66C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63AD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036E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97AE9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6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6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postupak</izvorni_sadrzaj>
    <derivirana_varijabla naziv="DomainObject.Predmet.Opis_1">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EMESE-C društvo s ograničenom odgovornošću za trgovinu i usluge</izvorni_sadrzaj>
    <derivirana_varijabla naziv="DomainObject.Predmet.ProtustrankaFormated_1">  EMESE-C društvo s ograničenom odgovornošću za trgovinu i usluge</derivirana_varijabla>
  </DomainObject.Predmet.ProtustrankaFormated>
  <DomainObject.Predmet.ProtustrankaFormatedOIB>
    <izvorni_sadrzaj>  EMESE-C društvo s ograničenom odgovornošću za trgovinu i usluge, OIB 13292195261</izvorni_sadrzaj>
    <derivirana_varijabla naziv="DomainObject.Predmet.ProtustrankaFormatedOIB_1">  EMESE-C društvo s ograničenom odgovornošću za trgovinu i usluge, OIB 13292195261</derivirana_varijabla>
  </DomainObject.Predmet.ProtustrankaFormatedOIB>
  <DomainObject.Predmet.ProtustrankaFormatedWithAdress>
    <izvorni_sadrzaj> EMESE-C društvo s ograničenom odgovornošću za trgovinu i usluge, Jug II 10, 40323 Prelog</izvorni_sadrzaj>
    <derivirana_varijabla naziv="DomainObject.Predmet.ProtustrankaFormatedWithAdress_1"> EMESE-C društvo s ograničenom odgovornošću za trgovinu i usluge, Jug II 10, 40323 Prelog</derivirana_varijabla>
  </DomainObject.Predmet.ProtustrankaFormatedWithAdress>
  <DomainObject.Predmet.ProtustrankaFormatedWithAdressOIB>
    <izvorni_sadrzaj> EMESE-C društvo s ograničenom odgovornošću za trgovinu i usluge, OIB 13292195261, Jug II 10, 40323 Prelog</izvorni_sadrzaj>
    <derivirana_varijabla naziv="DomainObject.Predmet.ProtustrankaFormatedWithAdressOIB_1"> EMESE-C društvo s ograničenom odgovornošću za trgovinu i usluge, OIB 13292195261, Jug II 10, 40323 Prelog</derivirana_varijabla>
  </DomainObject.Predmet.ProtustrankaFormatedWithAdressOIB>
  <DomainObject.Predmet.ProtustrankaWithAdress>
    <izvorni_sadrzaj>EMESE-C društvo s ograničenom odgovornošću za trgovinu i usluge Jug II 10, 40323 Prelog</izvorni_sadrzaj>
    <derivirana_varijabla naziv="DomainObject.Predmet.ProtustrankaWithAdress_1">EMESE-C društvo s ograničenom odgovornošću za trgovinu i usluge Jug II 10, 40323 Prelog</derivirana_varijabla>
  </DomainObject.Predmet.ProtustrankaWithAdress>
  <DomainObject.Predmet.ProtustrankaWithAdressOIB>
    <izvorni_sadrzaj>EMESE-C društvo s ograničenom odgovornošću za trgovinu i usluge, OIB 13292195261, Jug II 10, 40323 Prelog</izvorni_sadrzaj>
    <derivirana_varijabla naziv="DomainObject.Predmet.ProtustrankaWithAdressOIB_1">EMESE-C društvo s ograničenom odgovornošću za trgovinu i usluge, OIB 13292195261, Jug II 10, 40323 Prelog</derivirana_varijabla>
  </DomainObject.Predmet.ProtustrankaWithAdressOIB>
  <DomainObject.Predmet.ProtustrankaNazivFormated>
    <izvorni_sadrzaj>EMESE-C društvo s ograničenom odgovornošću za trgovinu i usluge</izvorni_sadrzaj>
    <derivirana_varijabla naziv="DomainObject.Predmet.ProtustrankaNazivFormated_1">EMESE-C društvo s ograničenom odgovornošću za trgovinu i usluge</derivirana_varijabla>
  </DomainObject.Predmet.ProtustrankaNazivFormated>
  <DomainObject.Predmet.ProtustrankaNazivFormatedOIB>
    <izvorni_sadrzaj>EMESE-C društvo s ograničenom odgovornošću za trgovinu i usluge, OIB 13292195261</izvorni_sadrzaj>
    <derivirana_varijabla naziv="DomainObject.Predmet.ProtustrankaNazivFormatedOIB_1">EMESE-C društvo s ograničenom odgovornošću za trgovinu i usluge, OIB 13292195261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285926.09</izvorni_sadrzaj>
    <derivirana_varijabla naziv="DomainObject.Predmet.TrenutnaVrijednost_1">285926.09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EMESE-C društvo s ograničenom odgovornošću za trgovinu i usluge</item>
    </izvorni_sadrzaj>
    <derivirana_varijabla naziv="DomainObject.Predmet.ProtuStrankaListFormated_1">
      <item>EMESE-C društvo s ograničenom odgovornošću za trgovinu i usluge</item>
    </derivirana_varijabla>
  </DomainObject.Predmet.ProtuStrankaListFormated>
  <DomainObject.Predmet.ProtuStrankaListFormatedOIB>
    <izvorni_sadrzaj>
      <item>EMESE-C društvo s ograničenom odgovornošću za trgovinu i usluge, OIB 13292195261</item>
    </izvorni_sadrzaj>
    <derivirana_varijabla naziv="DomainObject.Predmet.ProtuStrankaListFormatedOIB_1">
      <item>EMESE-C društvo s ograničenom odgovornošću za trgovinu i usluge, OIB 13292195261</item>
    </derivirana_varijabla>
  </DomainObject.Predmet.ProtuStrankaListFormatedOIB>
  <DomainObject.Predmet.ProtuStrankaListFormatedWithAdress>
    <izvorni_sadrzaj>
      <item>EMESE-C društvo s ograničenom odgovornošću za trgovinu i usluge, Jug II 10, 40323 Prelog</item>
    </izvorni_sadrzaj>
    <derivirana_varijabla naziv="DomainObject.Predmet.ProtuStrankaListFormatedWithAdress_1">
      <item>EMESE-C društvo s ograničenom odgovornošću za trgovinu i usluge, Jug II 10, 40323 Prelog</item>
    </derivirana_varijabla>
  </DomainObject.Predmet.ProtuStrankaListFormatedWithAdress>
  <DomainObject.Predmet.ProtuStrankaListFormatedWithAdressOIB>
    <izvorni_sadrzaj>
      <item>EMESE-C društvo s ograničenom odgovornošću za trgovinu i usluge, OIB 13292195261, Jug II 10, 40323 Prelog</item>
    </izvorni_sadrzaj>
    <derivirana_varijabla naziv="DomainObject.Predmet.ProtuStrankaListFormatedWithAdressOIB_1">
      <item>EMESE-C društvo s ograničenom odgovornošću za trgovinu i usluge, OIB 13292195261, Jug II 10, 40323 Prelog</item>
    </derivirana_varijabla>
  </DomainObject.Predmet.ProtuStrankaListFormatedWithAdressOIB>
  <DomainObject.Predmet.ProtuStrankaListNazivFormated>
    <izvorni_sadrzaj>
      <item>EMESE-C društvo s ograničenom odgovornošću za trgovinu i usluge</item>
    </izvorni_sadrzaj>
    <derivirana_varijabla naziv="DomainObject.Predmet.ProtuStrankaListNazivFormated_1">
      <item>EMESE-C društvo s ograničenom odgovornošću za trgovinu i usluge</item>
    </derivirana_varijabla>
  </DomainObject.Predmet.ProtuStrankaListNazivFormated>
  <DomainObject.Predmet.ProtuStrankaListNazivFormatedOIB>
    <izvorni_sadrzaj>
      <item>EMESE-C društvo s ograničenom odgovornošću za trgovinu i usluge, OIB 13292195261</item>
    </izvorni_sadrzaj>
    <derivirana_varijabla naziv="DomainObject.Predmet.ProtuStrankaListNazivFormatedOIB_1">
      <item>EMESE-C društvo s ograničenom odgovornošću za trgovinu i usluge, OIB 13292195261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EMESE-C društvo s ograničenom odgovornošću za trgovinu i usluge</izvorni_sadrzaj>
    <derivirana_varijabla naziv="DomainObject.Predmet.ProtustrankaIDrugi_1">EMESE-C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EMESE-C društvo s ograničenom odgovornošću za trgovinu i usluge, OIB 13292195261, Jug II 10, 40323 Prelog</izvorni_sadrzaj>
    <derivirana_varijabla naziv="DomainObject.Predmet.ProtustrankaIDrugiAdressOIB_1">EMESE-C društvo s ograničenom odgovornošću za trgovinu i usluge, OIB 13292195261,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EMESE-C društvo s ograničenom odgovornošću za trgovinu i usluge</item>
      <item>Sudski registar</item>
    </izvorni_sadrzaj>
    <derivirana_varijabla naziv="DomainObject.Predmet.SudioniciListNaziv_1">
      <item>Financijska agencija</item>
      <item>EMESE-C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EMESE-C društvo s ograničenom odgovornošću za trgovinu i usluge, OIB 13292195261, Jug II 10,40323 Prelog</item>
      <item>Sudski registar</item>
    </izvorni_sadrzaj>
    <derivirana_varijabla naziv="DomainObject.Predmet.SudioniciListAdressOIB_1">
      <item>Financijska agencija, OIB 85821130368, Ulica grada Vukovara 70,10000 Zagreb</item>
      <item>EMESE-C društvo s ograničenom odgovornošću za trgovinu i usluge, OIB 13292195261,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13292195261</item>
      <item>, OIB null</item>
    </izvorni_sadrzaj>
    <derivirana_varijabla naziv="DomainObject.Predmet.SudioniciListNazivOIB_1">
      <item>, OIB 85821130368</item>
      <item>, OIB 13292195261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4C086-7B02-446E-BCAA-F105D7364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2461</properties:Characters>
  <properties:Lines>70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2016-02-05T11:03:00Z</dcterms:created>
  <dc:creator>user</dc:creator>
  <cp:lastModifiedBy>Maja Marčec</cp:lastModifiedBy>
  <cp:lastPrinted>2016-02-05T11:54:00Z</cp:lastPrinted>
  <dcterms:modified xmlns:xsi="http://www.w3.org/2001/XMLSchema-instance" xsi:type="dcterms:W3CDTF">2016-02-05T12:03:00Z</dcterms:modified>
  <cp:revision>10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