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eb15" w14:paraId="bcdeb15" w:rsidRDefault="004D660C" w:rsidP="004D660C" w:rsidR="004D660C" w:rsidRPr="00B0185D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                 </w:t>
      </w:r>
      <w:r w:rsidRPr="00B0185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>TRGOVAČKI SUD U PAZINU</w:t>
      </w:r>
    </w:p>
    <w:p w:rsidRDefault="00CB6BA4" w:rsidP="00CB6BA4" w:rsidR="00CB6BA4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     52000 Pazin, Drševka 1</w:t>
      </w:r>
      <w:r w:rsidRPr="00B0185D">
        <w:rPr>
          <w:rFonts w:hAnsi="Times New Roman" w:ascii="Times New Roman"/>
        </w:rPr>
        <w:tab/>
      </w:r>
      <w:r w:rsidRPr="00B0185D">
        <w:rPr>
          <w:rFonts w:hAnsi="Times New Roman" w:ascii="Times New Roman"/>
        </w:rPr>
        <w:tab/>
      </w:r>
      <w:r w:rsidRPr="00B0185D">
        <w:rPr>
          <w:rFonts w:hAnsi="Times New Roman" w:ascii="Times New Roman"/>
        </w:rPr>
        <w:tab/>
      </w:r>
      <w:r w:rsidRPr="00B0185D">
        <w:rPr>
          <w:rFonts w:hAnsi="Times New Roman" w:ascii="Times New Roman"/>
        </w:rPr>
        <w:tab/>
      </w:r>
      <w:r w:rsidRPr="00B0185D">
        <w:rPr>
          <w:rFonts w:hAnsi="Times New Roman" w:ascii="Times New Roman"/>
        </w:rPr>
        <w:tab/>
      </w:r>
      <w:r w:rsidRPr="00B0185D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B0185D">
      <w:pPr>
        <w:jc w:val="both"/>
        <w:rPr>
          <w:rFonts w:hAnsi="Times New Roman" w:ascii="Times New Roman"/>
        </w:rPr>
      </w:pP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  <w:r w:rsidRPr="00B0185D">
        <w:rPr>
          <w:rFonts w:hAnsi="Times New Roman" w:ascii="Times New Roman"/>
        </w:rPr>
        <w:t>R E P U B L I K A  H R V A T S K A</w:t>
      </w: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  <w:r w:rsidRPr="00B0185D">
        <w:rPr>
          <w:rFonts w:hAnsi="Times New Roman" w:ascii="Times New Roman"/>
        </w:rPr>
        <w:t>R J E Š E N J E</w:t>
      </w: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</w:p>
    <w:p w:rsidRDefault="00CB6BA4" w:rsidP="00CB6BA4" w:rsidR="00CB6BA4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ab/>
        <w:t>Trgovački sud u Pazinu, po stečajnom sucu Damiru Rabaru, u stečajnom postupku nad stečajnim dužnikom Stečajna masa iza FS - METAL, d.o.o. u stečaju, Zagreb, Pavla Hatza 10, OIB: 10152246793 , na održanom ispitnom ročištu dana 8. lipnja 2017.,</w:t>
      </w: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</w:p>
    <w:p w:rsidRDefault="00CB6BA4" w:rsidP="00CB6BA4" w:rsidR="00CB6BA4" w:rsidRPr="00B0185D">
      <w:pPr>
        <w:jc w:val="center"/>
        <w:rPr>
          <w:rFonts w:hAnsi="Times New Roman" w:ascii="Times New Roman"/>
        </w:rPr>
      </w:pPr>
      <w:r w:rsidRPr="00B0185D">
        <w:rPr>
          <w:rFonts w:hAnsi="Times New Roman" w:ascii="Times New Roman"/>
        </w:rPr>
        <w:t>r i j e š i o  j e</w:t>
      </w:r>
    </w:p>
    <w:p w:rsidRDefault="004D660C" w:rsidP="004D660C" w:rsidR="004D660C" w:rsidRPr="00B0185D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  <w:color w:val="FF0000"/>
        </w:rPr>
        <w:tab/>
      </w:r>
      <w:r w:rsidRPr="00B0185D">
        <w:rPr>
          <w:rFonts w:hAnsi="Times New Roman" w:ascii="Times New Roman"/>
        </w:rPr>
        <w:t xml:space="preserve">Odbacuje se </w:t>
      </w:r>
      <w:r w:rsidR="00200E6E" w:rsidRPr="00B0185D">
        <w:rPr>
          <w:rFonts w:hAnsi="Times New Roman" w:ascii="Times New Roman"/>
        </w:rPr>
        <w:t xml:space="preserve">kao nedopuštena </w:t>
      </w:r>
      <w:r w:rsidRPr="00B0185D">
        <w:rPr>
          <w:rFonts w:hAnsi="Times New Roman" w:ascii="Times New Roman"/>
        </w:rPr>
        <w:t xml:space="preserve">prijava tražbine nižeg isplatnog reda vjerovnika </w:t>
      </w:r>
      <w:r w:rsidR="00B0185D" w:rsidRPr="00B0185D">
        <w:rPr>
          <w:rFonts w:hAnsi="Times New Roman" w:ascii="Times New Roman"/>
        </w:rPr>
        <w:t>BURŠIĆ SEBASTIJAN, Buzet, Sportska 2/1, OIB: 71215014543</w:t>
      </w:r>
      <w:r w:rsidR="004C50B4" w:rsidRPr="00B0185D">
        <w:rPr>
          <w:rFonts w:hAnsi="Times New Roman" w:ascii="Times New Roman"/>
        </w:rPr>
        <w:t>,</w:t>
      </w:r>
      <w:r w:rsidRPr="00B0185D">
        <w:rPr>
          <w:rFonts w:hAnsi="Times New Roman" w:ascii="Times New Roman"/>
        </w:rPr>
        <w:t xml:space="preserve"> u iznosu od </w:t>
      </w:r>
      <w:r w:rsidR="00B0185D" w:rsidRPr="00B0185D">
        <w:rPr>
          <w:rFonts w:hAnsi="Times New Roman" w:ascii="Times New Roman"/>
        </w:rPr>
        <w:t xml:space="preserve">2.043,19 </w:t>
      </w:r>
      <w:r w:rsidRPr="00B0185D">
        <w:rPr>
          <w:rFonts w:hAnsi="Times New Roman" w:ascii="Times New Roman"/>
        </w:rPr>
        <w:t>kn.</w:t>
      </w:r>
    </w:p>
    <w:p w:rsidRDefault="004D660C" w:rsidP="004D660C" w:rsidR="004D660C" w:rsidRPr="00B0185D">
      <w:pPr>
        <w:rPr>
          <w:rFonts w:hAnsi="Times New Roman" w:ascii="Times New Roman"/>
          <w:color w:val="FF0000"/>
        </w:rPr>
      </w:pPr>
    </w:p>
    <w:p w:rsidRDefault="004D660C" w:rsidP="004D660C" w:rsidR="004D660C" w:rsidRPr="00B0185D">
      <w:pPr>
        <w:jc w:val="center"/>
        <w:rPr>
          <w:rFonts w:hAnsi="Times New Roman" w:ascii="Times New Roman"/>
        </w:rPr>
      </w:pPr>
      <w:r w:rsidRPr="00B0185D">
        <w:rPr>
          <w:rFonts w:hAnsi="Times New Roman" w:ascii="Times New Roman"/>
        </w:rPr>
        <w:t>Obrazloženje</w:t>
      </w:r>
    </w:p>
    <w:p w:rsidRDefault="004D660C" w:rsidP="004D660C" w:rsidR="004D660C" w:rsidRPr="00B0185D">
      <w:pPr>
        <w:rPr>
          <w:rFonts w:hAnsi="Times New Roman" w:ascii="Times New Roman"/>
        </w:rPr>
      </w:pPr>
    </w:p>
    <w:p w:rsidRDefault="004D660C" w:rsidP="004D660C" w:rsidR="004D660C" w:rsidRPr="00B0185D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0185D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r w:rsidR="00B0185D" w:rsidRPr="00B0185D">
        <w:rPr>
          <w:rFonts w:hAnsi="Times New Roman" w:ascii="Times New Roman"/>
        </w:rPr>
        <w:t xml:space="preserve">2.043,19 </w:t>
      </w:r>
      <w:r w:rsidRPr="00B0185D">
        <w:rPr>
          <w:rFonts w:hAnsi="Times New Roman" w:ascii="Times New Roman"/>
        </w:rPr>
        <w:t xml:space="preserve">kn, a koja se odnosi na tražbinu nižeg isplatnog reda, ista je podnesena s osnova </w:t>
      </w:r>
      <w:r w:rsidR="000328B0" w:rsidRPr="00B0185D">
        <w:rPr>
          <w:rFonts w:eastAsia="Times New Roman" w:hAnsi="Times New Roman" w:ascii="Times New Roman"/>
          <w:lang w:eastAsia="hr-HR"/>
        </w:rPr>
        <w:t>kamate na tražbine stečajnog vjerovnika od otvaranja stečajnoga postupka</w:t>
      </w:r>
      <w:r w:rsidR="00F3225C" w:rsidRPr="00B0185D">
        <w:rPr>
          <w:rFonts w:eastAsia="Times New Roman" w:hAnsi="Times New Roman" w:ascii="Times New Roman"/>
          <w:lang w:eastAsia="hr-HR"/>
        </w:rPr>
        <w:t>.</w:t>
      </w:r>
    </w:p>
    <w:p w:rsidRDefault="000328B0" w:rsidP="004D660C" w:rsidR="000328B0" w:rsidRPr="00B0185D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B0185D">
      <w:pPr>
        <w:ind w:firstLine="708"/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B0185D">
      <w:pPr>
        <w:jc w:val="both"/>
        <w:rPr>
          <w:rFonts w:hAnsi="Times New Roman" w:ascii="Times New Roman"/>
        </w:rPr>
      </w:pPr>
    </w:p>
    <w:p w:rsidRDefault="004D660C" w:rsidP="004D660C" w:rsidR="004D660C" w:rsidRPr="00B0185D">
      <w:pPr>
        <w:ind w:firstLine="708"/>
        <w:jc w:val="both"/>
        <w:rPr>
          <w:rFonts w:hAnsi="Times New Roman" w:ascii="Times New Roman"/>
          <w:i/>
          <w:u w:val="single"/>
        </w:rPr>
      </w:pPr>
      <w:r w:rsidRPr="00B0185D">
        <w:rPr>
          <w:rFonts w:hAnsi="Times New Roman" w:ascii="Times New Roman"/>
        </w:rPr>
        <w:t xml:space="preserve">Sukladno čl. 139. st. 1. toč. </w:t>
      </w:r>
      <w:r w:rsidR="00140D67" w:rsidRPr="00B0185D">
        <w:rPr>
          <w:rFonts w:hAnsi="Times New Roman" w:ascii="Times New Roman"/>
        </w:rPr>
        <w:t>1</w:t>
      </w:r>
      <w:r w:rsidRPr="00B0185D">
        <w:rPr>
          <w:rFonts w:hAnsi="Times New Roman" w:ascii="Times New Roman"/>
        </w:rPr>
        <w:t>. SZ-a tražbinu nižih isplatnih redova, između ostalog čin</w:t>
      </w:r>
      <w:r w:rsidR="00140D67" w:rsidRPr="00B0185D">
        <w:rPr>
          <w:rFonts w:hAnsi="Times New Roman" w:ascii="Times New Roman"/>
        </w:rPr>
        <w:t>e</w:t>
      </w:r>
      <w:r w:rsidR="00F3225C" w:rsidRPr="00B0185D">
        <w:rPr>
          <w:rFonts w:hAnsi="Times New Roman" w:ascii="Times New Roman"/>
        </w:rPr>
        <w:t xml:space="preserve"> </w:t>
      </w:r>
      <w:r w:rsidR="000328B0" w:rsidRPr="00B0185D">
        <w:rPr>
          <w:rFonts w:eastAsia="Times New Roman" w:hAnsi="Times New Roman" w:ascii="Times New Roman"/>
          <w:lang w:eastAsia="hr-HR"/>
        </w:rPr>
        <w:t>kamate na tražbine stečajnih vjerovnika od otvaranja stečajnoga postupka</w:t>
      </w:r>
      <w:r w:rsidRPr="00B0185D">
        <w:rPr>
          <w:rFonts w:hAnsi="Times New Roman" w:ascii="Times New Roman"/>
          <w:i/>
          <w:u w:val="single"/>
        </w:rPr>
        <w:t>.</w:t>
      </w:r>
    </w:p>
    <w:p w:rsidRDefault="004D660C" w:rsidP="004D660C" w:rsidR="004D660C" w:rsidRPr="00B0185D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  <w:color w:val="FF0000"/>
        </w:rPr>
        <w:tab/>
      </w:r>
      <w:r w:rsidRPr="00B0185D">
        <w:rPr>
          <w:rFonts w:hAnsi="Times New Roman" w:ascii="Times New Roman"/>
        </w:rPr>
        <w:t>Prema tome tražbina vjerovnika</w:t>
      </w:r>
      <w:r w:rsidR="004C50B4" w:rsidRPr="00B0185D">
        <w:rPr>
          <w:rFonts w:hAnsi="Times New Roman" w:ascii="Times New Roman"/>
        </w:rPr>
        <w:t xml:space="preserve"> </w:t>
      </w:r>
      <w:r w:rsidR="00B0185D" w:rsidRPr="00B0185D">
        <w:rPr>
          <w:rFonts w:hAnsi="Times New Roman" w:ascii="Times New Roman"/>
        </w:rPr>
        <w:t>BURŠIĆ SEBASTIJANA, Buzet, Sportska 2/1</w:t>
      </w:r>
      <w:r w:rsidR="00F3225C" w:rsidRPr="00B0185D">
        <w:rPr>
          <w:rFonts w:hAnsi="Times New Roman" w:ascii="Times New Roman"/>
        </w:rPr>
        <w:t>,</w:t>
      </w:r>
      <w:r w:rsidR="004C50B4" w:rsidRPr="00B0185D">
        <w:rPr>
          <w:rFonts w:hAnsi="Times New Roman" w:ascii="Times New Roman"/>
        </w:rPr>
        <w:t xml:space="preserve"> </w:t>
      </w:r>
      <w:r w:rsidRPr="00B0185D">
        <w:rPr>
          <w:rFonts w:hAnsi="Times New Roman" w:ascii="Times New Roman"/>
        </w:rPr>
        <w:t xml:space="preserve">u iznosu od </w:t>
      </w:r>
      <w:r w:rsidR="00B0185D" w:rsidRPr="00B0185D">
        <w:rPr>
          <w:rFonts w:hAnsi="Times New Roman" w:ascii="Times New Roman"/>
        </w:rPr>
        <w:t xml:space="preserve">2.043,19 </w:t>
      </w:r>
      <w:r w:rsidRPr="00B0185D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B0185D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B0185D">
      <w:pPr>
        <w:jc w:val="center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U </w:t>
      </w:r>
      <w:r w:rsidR="00F42749" w:rsidRPr="00B0185D">
        <w:rPr>
          <w:rFonts w:hAnsi="Times New Roman" w:ascii="Times New Roman"/>
        </w:rPr>
        <w:t>Pazinu</w:t>
      </w:r>
      <w:r w:rsidRPr="00B0185D">
        <w:rPr>
          <w:rFonts w:hAnsi="Times New Roman" w:ascii="Times New Roman"/>
        </w:rPr>
        <w:t xml:space="preserve"> </w:t>
      </w:r>
      <w:r w:rsidR="0074673E" w:rsidRPr="00B0185D">
        <w:rPr>
          <w:rFonts w:hAnsi="Times New Roman" w:ascii="Times New Roman"/>
        </w:rPr>
        <w:t>13</w:t>
      </w:r>
      <w:r w:rsidRPr="00B0185D">
        <w:rPr>
          <w:rFonts w:hAnsi="Times New Roman" w:ascii="Times New Roman"/>
        </w:rPr>
        <w:t xml:space="preserve">. </w:t>
      </w:r>
      <w:r w:rsidR="00F42749" w:rsidRPr="00B0185D">
        <w:rPr>
          <w:rFonts w:hAnsi="Times New Roman" w:ascii="Times New Roman"/>
        </w:rPr>
        <w:t xml:space="preserve">lipnja </w:t>
      </w:r>
      <w:r w:rsidRPr="00B0185D">
        <w:rPr>
          <w:rFonts w:hAnsi="Times New Roman" w:ascii="Times New Roman"/>
        </w:rPr>
        <w:t>2017.</w:t>
      </w:r>
    </w:p>
    <w:p w:rsidRDefault="004D660C" w:rsidP="004D660C" w:rsidR="004D660C" w:rsidRPr="00B0185D">
      <w:pPr>
        <w:tabs>
          <w:tab w:pos="6600" w:val="left"/>
        </w:tabs>
        <w:rPr>
          <w:rFonts w:hAnsi="Times New Roman" w:ascii="Times New Roman"/>
        </w:rPr>
      </w:pPr>
      <w:r w:rsidRPr="00B0185D">
        <w:rPr>
          <w:rFonts w:hAnsi="Times New Roman" w:ascii="Times New Roman"/>
        </w:rPr>
        <w:tab/>
      </w:r>
    </w:p>
    <w:p w:rsidRDefault="004D660C" w:rsidP="00F42749" w:rsidR="004D660C" w:rsidRPr="00B0185D">
      <w:pPr>
        <w:ind w:left="6372"/>
        <w:rPr>
          <w:rFonts w:hAnsi="Times New Roman" w:ascii="Times New Roman"/>
        </w:rPr>
      </w:pPr>
      <w:r w:rsidRPr="00B0185D">
        <w:rPr>
          <w:rFonts w:hAnsi="Times New Roman" w:ascii="Times New Roman"/>
        </w:rPr>
        <w:t>STEČAJNI SUDAC:</w:t>
      </w:r>
    </w:p>
    <w:p w:rsidRDefault="00F42749" w:rsidP="00F42749" w:rsidR="004D660C" w:rsidRPr="00B0185D">
      <w:pPr>
        <w:ind w:left="6372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 Damir Rabar</w:t>
      </w:r>
      <w:r w:rsidR="00B0185D">
        <w:rPr>
          <w:rFonts w:hAnsi="Times New Roman" w:ascii="Times New Roman"/>
        </w:rPr>
        <w:t>, v.r.</w:t>
      </w:r>
    </w:p>
    <w:p w:rsidRDefault="004D660C" w:rsidP="004D660C" w:rsidR="004D660C" w:rsidRPr="00B0185D">
      <w:pPr>
        <w:jc w:val="right"/>
        <w:rPr>
          <w:rFonts w:hAnsi="Times New Roman" w:ascii="Times New Roman"/>
        </w:rPr>
      </w:pPr>
    </w:p>
    <w:p w:rsidRDefault="004D660C" w:rsidP="004D660C" w:rsidR="004D660C" w:rsidRPr="00B0185D">
      <w:pPr>
        <w:rPr>
          <w:rFonts w:hAnsi="Times New Roman" w:ascii="Times New Roman"/>
        </w:rPr>
      </w:pPr>
    </w:p>
    <w:p w:rsidRDefault="004D660C" w:rsidP="004D660C" w:rsidR="004D660C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>UPUTA O PRAVNOM LIJEKU:</w:t>
      </w:r>
    </w:p>
    <w:p w:rsidRDefault="004D660C" w:rsidP="004D660C" w:rsidR="004D660C" w:rsidRPr="00B0185D">
      <w:pPr>
        <w:ind w:firstLine="708"/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B0185D">
      <w:pPr>
        <w:rPr>
          <w:rFonts w:hAnsi="Times New Roman" w:ascii="Times New Roman"/>
          <w:color w:val="FF0000"/>
        </w:rPr>
      </w:pPr>
    </w:p>
    <w:p w:rsidRDefault="00DE08F1" w:rsidP="004D660C" w:rsidR="004D660C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lastRenderedPageBreak/>
        <w:t>DNA:</w:t>
      </w:r>
    </w:p>
    <w:p w:rsidRDefault="00200E6E" w:rsidP="00200E6E" w:rsidR="00200E6E" w:rsidRPr="00B0185D">
      <w:pPr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- stečajni upravitelj </w:t>
      </w:r>
      <w:r w:rsidR="0016314B" w:rsidRPr="00B0185D">
        <w:rPr>
          <w:rFonts w:hAnsi="Times New Roman" w:ascii="Times New Roman"/>
        </w:rPr>
        <w:t>Jelenko Lehki, Zagreb, Pavla Hatza 10,</w:t>
      </w:r>
    </w:p>
    <w:p w:rsidRDefault="00200E6E" w:rsidP="00200E6E" w:rsidR="00200E6E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 xml:space="preserve">- </w:t>
      </w:r>
      <w:r w:rsidR="00B0185D" w:rsidRPr="00B0185D">
        <w:rPr>
          <w:rFonts w:hAnsi="Times New Roman" w:ascii="Times New Roman"/>
        </w:rPr>
        <w:t>BURŠIĆ SEBASTIJAN, Buzet, Sportska 2/1</w:t>
      </w:r>
      <w:r w:rsidR="0074673E" w:rsidRPr="00B0185D">
        <w:rPr>
          <w:rFonts w:hAnsi="Times New Roman" w:ascii="Times New Roman"/>
        </w:rPr>
        <w:t>, po pun. OU</w:t>
      </w:r>
      <w:r w:rsidR="00F3225C" w:rsidRPr="00B0185D">
        <w:rPr>
          <w:rFonts w:hAnsi="Times New Roman" w:ascii="Times New Roman"/>
        </w:rPr>
        <w:t xml:space="preserve"> </w:t>
      </w:r>
      <w:r w:rsidR="0074673E" w:rsidRPr="00B0185D">
        <w:rPr>
          <w:rFonts w:hAnsi="Times New Roman" w:ascii="Times New Roman"/>
        </w:rPr>
        <w:t>Jakac i Mraković iz Buzeta</w:t>
      </w:r>
      <w:r w:rsidR="00F3225C" w:rsidRPr="00B0185D">
        <w:rPr>
          <w:rFonts w:hAnsi="Times New Roman" w:ascii="Times New Roman"/>
        </w:rPr>
        <w:t>,</w:t>
      </w:r>
    </w:p>
    <w:p w:rsidRDefault="00F3225C" w:rsidP="00200E6E" w:rsidR="00200E6E" w:rsidRPr="00B0185D">
      <w:pPr>
        <w:jc w:val="both"/>
        <w:rPr>
          <w:rFonts w:hAnsi="Times New Roman" w:ascii="Times New Roman"/>
        </w:rPr>
      </w:pPr>
      <w:r w:rsidRPr="00B0185D">
        <w:rPr>
          <w:rFonts w:hAnsi="Times New Roman" w:ascii="Times New Roman"/>
        </w:rPr>
        <w:t>- e-oglasna ploča suda 8 dana.</w:t>
      </w:r>
    </w:p>
    <w:p w:rsidRDefault="00DE08F1" w:rsidP="004D660C" w:rsidR="00DE08F1" w:rsidRPr="00B0185D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B0185D">
      <w:pPr>
        <w:rPr>
          <w:rFonts w:hAnsi="Times New Roman" w:ascii="Times New Roman"/>
          <w:color w:val="FF0000"/>
        </w:rPr>
      </w:pPr>
    </w:p>
    <w:sectPr w:rsidSect="00960DB6" w:rsidR="00EB7624" w:rsidRPr="00B0185D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341" w:rsidP="004D660C" w:rsidR="00E22341">
      <w:r>
        <w:separator/>
      </w:r>
    </w:p>
  </w:endnote>
  <w:endnote w:id="0" w:type="continuationSeparator">
    <w:p w:rsidRDefault="00E22341" w:rsidP="004D660C" w:rsidR="00E22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341" w:rsidP="004D660C" w:rsidR="00E22341">
      <w:r>
        <w:separator/>
      </w:r>
    </w:p>
  </w:footnote>
  <w:footnote w:id="0" w:type="continuationSeparator">
    <w:p w:rsidRDefault="00E22341" w:rsidP="004D660C" w:rsidR="00E22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F3225C" w:rsidP="00F3225C" w:rsidR="00F3225C" w:rsidRPr="00F3225C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3225C">
          <w:rPr>
            <w:rFonts w:hAnsi="Times New Roman" w:ascii="Times New Roman"/>
          </w:rPr>
          <w:fldChar w:fldCharType="begin"/>
        </w:r>
        <w:r w:rsidRPr="00F3225C">
          <w:rPr>
            <w:rFonts w:hAnsi="Times New Roman" w:ascii="Times New Roman"/>
          </w:rPr>
          <w:instrText>PAGE   \* MERGEFORMAT</w:instrText>
        </w:r>
        <w:r w:rsidRPr="00F3225C">
          <w:rPr>
            <w:rFonts w:hAnsi="Times New Roman" w:ascii="Times New Roman"/>
          </w:rPr>
          <w:fldChar w:fldCharType="separate"/>
        </w:r>
        <w:r w:rsidR="00084E96">
          <w:rPr>
            <w:rFonts w:hAnsi="Times New Roman" w:ascii="Times New Roman"/>
            <w:noProof/>
          </w:rPr>
          <w:t>2</w:t>
        </w:r>
        <w:r w:rsidRPr="00F3225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1</w:t>
        </w:r>
        <w:r w:rsidRPr="00AC1918">
          <w:rPr>
            <w:rFonts w:hAnsi="Times New Roman" w:ascii="Times New Roman"/>
          </w:rPr>
          <w:t xml:space="preserve">  St-</w:t>
        </w:r>
        <w:r>
          <w:rPr>
            <w:rFonts w:hAnsi="Times New Roman" w:ascii="Times New Roman"/>
          </w:rPr>
          <w:t>915/16</w:t>
        </w:r>
        <w:r w:rsidR="0074673E">
          <w:rPr>
            <w:rFonts w:hAnsi="Times New Roman" w:ascii="Times New Roman"/>
          </w:rPr>
          <w:t>-4</w:t>
        </w:r>
        <w:r w:rsidR="00B0185D">
          <w:rPr>
            <w:rFonts w:hAnsi="Times New Roman" w:ascii="Times New Roman"/>
          </w:rPr>
          <w:t>4</w:t>
        </w:r>
      </w:p>
      <w:p w:rsidRDefault="00F3225C" w:rsidP="00F3225C" w:rsidR="00F3225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AC1918">
          <w:rPr>
            <w:rFonts w:hAnsi="Times New Roman" w:ascii="Times New Roman"/>
          </w:rPr>
          <w:t xml:space="preserve">                                                                                           </w:t>
        </w:r>
        <w:r>
          <w:rPr>
            <w:rFonts w:hAnsi="Times New Roman" w:ascii="Times New Roman"/>
          </w:rPr>
          <w:t xml:space="preserve">                           </w:t>
        </w:r>
      </w:p>
    </w:sdtContent>
  </w:sdt>
  <w:p w:rsidRDefault="00084E96" w:rsidP="00F3225C" w:rsidR="006067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r w:rsidR="004D660C">
      <w:rPr>
        <w:rFonts w:hAnsi="Times New Roman" w:ascii="Times New Roman"/>
      </w:rPr>
      <w:t>915</w:t>
    </w:r>
    <w:r>
      <w:rPr>
        <w:rFonts w:hAnsi="Times New Roman" w:ascii="Times New Roman"/>
      </w:rPr>
      <w:t>/16-</w:t>
    </w:r>
    <w:r w:rsidR="0074673E">
      <w:rPr>
        <w:rFonts w:hAnsi="Times New Roman" w:ascii="Times New Roman"/>
      </w:rPr>
      <w:t>4</w:t>
    </w:r>
    <w:r w:rsidR="00B0185D">
      <w:rPr>
        <w:rFonts w:hAnsi="Times New Roman" w:ascii="Times New Roman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084E96"/>
    <w:rsid w:val="001162A8"/>
    <w:rsid w:val="0013799F"/>
    <w:rsid w:val="00140D67"/>
    <w:rsid w:val="0016314B"/>
    <w:rsid w:val="00200E6E"/>
    <w:rsid w:val="00235E0F"/>
    <w:rsid w:val="00297BFB"/>
    <w:rsid w:val="003E225B"/>
    <w:rsid w:val="00401053"/>
    <w:rsid w:val="00474D73"/>
    <w:rsid w:val="004C50B4"/>
    <w:rsid w:val="004D660C"/>
    <w:rsid w:val="005D096B"/>
    <w:rsid w:val="005F1E88"/>
    <w:rsid w:val="006E7397"/>
    <w:rsid w:val="0074673E"/>
    <w:rsid w:val="00912B8A"/>
    <w:rsid w:val="0095482D"/>
    <w:rsid w:val="00B0185D"/>
    <w:rsid w:val="00B3550D"/>
    <w:rsid w:val="00CB6BA4"/>
    <w:rsid w:val="00CF3658"/>
    <w:rsid w:val="00DE08F1"/>
    <w:rsid w:val="00E22341"/>
    <w:rsid w:val="00E35A70"/>
    <w:rsid w:val="00E73C46"/>
    <w:rsid w:val="00EB7624"/>
    <w:rsid w:val="00F3225C"/>
    <w:rsid w:val="00F42749"/>
    <w:rsid w:val="00F7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E9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E96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E9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E9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E9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E96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E9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E9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1695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2017-06-12T13:18:00Z</dcterms:created>
  <dc:creator>Damir Rabar</dc:creator>
  <cp:lastModifiedBy>Lorena Paris Aničić</cp:lastModifiedBy>
  <cp:lastPrinted>2017-06-12T13:24:00Z</cp:lastPrinted>
  <dcterms:modified xmlns:xsi="http://www.w3.org/2001/XMLSchema-instance" xsi:type="dcterms:W3CDTF">2017-06-13T06:36:00Z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