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03ce" w14:paraId="9f203ce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B82691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B82691">
              <w:rPr>
                <w:noProof/>
                <w:sz w:val="24"/>
              </w:rPr>
              <w:t>860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82691" w:rsidRPr="00B82691">
        <w:rPr>
          <w:rFonts w:cs="Times New Roman" w:hAnsi="Times New Roman" w:ascii="Times New Roman"/>
          <w:sz w:val="24"/>
          <w:szCs w:val="24"/>
        </w:rPr>
        <w:t>LUTKARSKO GLAZBENO-GLUMAČKA UDRUGE ˝MUTOGRAS˝ - PODSTRANA, OIB: 85872704155, Podstrana, Cesta Mutogras 75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0024B5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82691" w:rsidRPr="00B82691">
        <w:rPr>
          <w:rFonts w:cs="Times New Roman" w:hAnsi="Times New Roman" w:ascii="Times New Roman"/>
          <w:sz w:val="24"/>
          <w:szCs w:val="24"/>
        </w:rPr>
        <w:t>LUTKARSKO GLAZBENO-GLUMAČKA UDRUGE ˝MUTOGRAS˝ - PODSTRANA, OIB: 85872704155, Podstrana, Cesta Mutogras 75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0024B5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4079C1">
        <w:rPr>
          <w:lang w:val="hr-HR"/>
        </w:rPr>
        <w:t xml:space="preserve">Marina Mamić iz </w:t>
      </w:r>
      <w:r w:rsidR="004079C1" w:rsidRPr="004079C1">
        <w:rPr>
          <w:lang w:val="hr-HR"/>
        </w:rPr>
        <w:t>Zagreba, Kruge 9, OIB: 12021589075.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82691" w:rsidRPr="00B82691">
        <w:rPr>
          <w:rFonts w:cs="Times New Roman" w:hAnsi="Times New Roman" w:ascii="Times New Roman"/>
          <w:sz w:val="24"/>
          <w:szCs w:val="24"/>
        </w:rPr>
        <w:t>LUTKARSKO GLAZBENO-GLUMAČKA UDRUGE ˝MUTOGRAS˝ - PODSTRANA, OIB: 85872704155, Podstrana, Cesta Mutogras 75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B82691" w:rsidR="005112CF">
      <w:pPr>
        <w:spacing w:after="10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82691">
        <w:rPr>
          <w:lang w:val="hr-HR"/>
        </w:rPr>
        <w:t>6</w:t>
      </w:r>
      <w:r w:rsidR="000024B5">
        <w:rPr>
          <w:lang w:val="hr-HR"/>
        </w:rPr>
        <w:t>. rujna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B82691" w:rsidRPr="00B82691">
        <w:t>LUTKARSKO GLAZBENO-GLUMAČKA UDRUGE ˝MUTOGRAS˝ - PODSTRANA, OIB: 85872704155, Podstrana, Cesta Mutogras 75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</w:t>
      </w:r>
      <w:r w:rsidR="00B82691">
        <w:rPr>
          <w:lang w:val="hr-HR"/>
        </w:rPr>
        <w:t>dan 30. kolovoza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B82691">
        <w:rPr>
          <w:lang w:val="hr-HR"/>
        </w:rPr>
        <w:t>25.327,47 k</w:t>
      </w:r>
      <w:r w:rsidR="00CF4AD9">
        <w:rPr>
          <w:lang w:val="hr-HR"/>
        </w:rPr>
        <w:t>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</w:t>
      </w:r>
      <w:r>
        <w:rPr>
          <w:lang w:val="hr-HR"/>
        </w:rPr>
        <w:lastRenderedPageBreak/>
        <w:t>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B82691" w:rsidR="005112CF">
      <w:pPr>
        <w:spacing w:before="1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0024B5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B82691" w:rsidR="005112CF">
      <w:pPr>
        <w:spacing w:before="1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B82691" w:rsidR="005112CF">
      <w:pPr>
        <w:spacing w:before="4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E87" w:rsidRPr="00DD6E87">
          <w:rPr>
            <w:noProof/>
            <w:lang w:val="hr-HR"/>
          </w:rPr>
          <w:t>2</w:t>
        </w:r>
        <w:r>
          <w:fldChar w:fldCharType="end"/>
        </w:r>
        <w:r w:rsidR="000B183B">
          <w:tab/>
          <w:t>Poslovni broj: 11.St-</w:t>
        </w:r>
        <w:r w:rsidR="000024B5">
          <w:t>8</w:t>
        </w:r>
        <w:r w:rsidR="00B82691">
          <w:t>60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024B5"/>
    <w:rsid w:val="00021B13"/>
    <w:rsid w:val="00066650"/>
    <w:rsid w:val="00085E7C"/>
    <w:rsid w:val="000B183B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82691"/>
    <w:rsid w:val="00BA2339"/>
    <w:rsid w:val="00BA6D7F"/>
    <w:rsid w:val="00CF4AD9"/>
    <w:rsid w:val="00D8632A"/>
    <w:rsid w:val="00DD0D50"/>
    <w:rsid w:val="00DD6E87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6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E8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6E8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6E8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6E8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6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E8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6E8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6E8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6E8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LUTKARSKO GLAZBENO-GLUMAČKE UDRUGE "MUTOGRAS"-PODSTRANA</izvorni_sadrzaj>
    <derivirana_varijabla naziv="DomainObject.Predmet.ProtustrankaFormated_1">  LUTKARSKO GLAZBENO-GLUMAČKE UDRUGE "MUTOGRAS"-PODSTRANA</derivirana_varijabla>
  </DomainObject.Predmet.ProtustrankaFormated>
  <DomainObject.Predmet.ProtustrankaFormatedOIB>
    <izvorni_sadrzaj>  LUTKARSKO GLAZBENO-GLUMAČKE UDRUGE "MUTOGRAS"-PODSTRANA, OIB 85872704155</izvorni_sadrzaj>
    <derivirana_varijabla naziv="DomainObject.Predmet.ProtustrankaFormatedOIB_1">  LUTKARSKO GLAZBENO-GLUMAČKE UDRUGE "MUTOGRAS"-PODSTRANA, OIB 85872704155</derivirana_varijabla>
  </DomainObject.Predmet.ProtustrankaFormatedOIB>
  <DomainObject.Predmet.ProtustrankaFormatedWithAdress>
    <izvorni_sadrzaj> LUTKARSKO GLAZBENO-GLUMAČKE UDRUGE "MUTOGRAS"-PODSTRANA, Cesta Mutogras 75, 21311 Podstrana</izvorni_sadrzaj>
    <derivirana_varijabla naziv="DomainObject.Predmet.ProtustrankaFormatedWithAdress_1"> LUTKARSKO GLAZBENO-GLUMAČKE UDRUGE "MUTOGRAS"-PODSTRANA, Cesta Mutogras 75, 21311 Podstrana</derivirana_varijabla>
  </DomainObject.Predmet.ProtustrankaFormatedWithAdress>
  <DomainObject.Predmet.ProtustrankaFormatedWithAdressOIB>
    <izvorni_sadrzaj> LUTKARSKO GLAZBENO-GLUMAČKE UDRUGE "MUTOGRAS"-PODSTRANA, OIB 85872704155, Cesta Mutogras 75, 21311 Podstrana</izvorni_sadrzaj>
    <derivirana_varijabla naziv="DomainObject.Predmet.ProtustrankaFormatedWithAdressOIB_1"> LUTKARSKO GLAZBENO-GLUMAČKE UDRUGE "MUTOGRAS"-PODSTRANA, OIB 85872704155, Cesta Mutogras 75, 21311 Podstrana</derivirana_varijabla>
  </DomainObject.Predmet.ProtustrankaFormatedWithAdressOIB>
  <DomainObject.Predmet.ProtustrankaWithAdress>
    <izvorni_sadrzaj>LUTKARSKO GLAZBENO-GLUMAČKE UDRUGE "MUTOGRAS"-PODSTRANA Cesta Mutogras 75, 21311 Podstrana</izvorni_sadrzaj>
    <derivirana_varijabla naziv="DomainObject.Predmet.ProtustrankaWithAdress_1">LUTKARSKO GLAZBENO-GLUMAČKE UDRUGE "MUTOGRAS"-PODSTRANA Cesta Mutogras 75, 21311 Podstrana</derivirana_varijabla>
  </DomainObject.Predmet.ProtustrankaWithAdress>
  <DomainObject.Predmet.ProtustrankaWithAdressOIB>
    <izvorni_sadrzaj>LUTKARSKO GLAZBENO-GLUMAČKE UDRUGE "MUTOGRAS"-PODSTRANA, OIB 85872704155, Cesta Mutogras 75, 21311 Podstrana</izvorni_sadrzaj>
    <derivirana_varijabla naziv="DomainObject.Predmet.ProtustrankaWithAdressOIB_1">LUTKARSKO GLAZBENO-GLUMAČKE UDRUGE "MUTOGRAS"-PODSTRANA, OIB 85872704155, Cesta Mutogras 75, 21311 Podstrana</derivirana_varijabla>
  </DomainObject.Predmet.ProtustrankaWithAdressOIB>
  <DomainObject.Predmet.ProtustrankaNazivFormated>
    <izvorni_sadrzaj>LUTKARSKO GLAZBENO-GLUMAČKE UDRUGE "MUTOGRAS"-PODSTRANA</izvorni_sadrzaj>
    <derivirana_varijabla naziv="DomainObject.Predmet.ProtustrankaNazivFormated_1">LUTKARSKO GLAZBENO-GLUMAČKE UDRUGE "MUTOGRAS"-PODSTRANA</derivirana_varijabla>
  </DomainObject.Predmet.ProtustrankaNazivFormated>
  <DomainObject.Predmet.ProtustrankaNazivFormatedOIB>
    <izvorni_sadrzaj>LUTKARSKO GLAZBENO-GLUMAČKE UDRUGE "MUTOGRAS"-PODSTRANA, OIB 85872704155</izvorni_sadrzaj>
    <derivirana_varijabla naziv="DomainObject.Predmet.ProtustrankaNazivFormatedOIB_1">LUTKARSKO GLAZBENO-GLUMAČKE UDRUGE "MUTOGRAS"-PODSTRANA, OIB 85872704155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25327.47</izvorni_sadrzaj>
    <derivirana_varijabla naziv="DomainObject.Predmet.TrenutnaVrijednost_1">25327.47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LUTKARSKO GLAZBENO-GLUMAČKE UDRUGE "MUTOGRAS"-PODSTRANA</item>
    </izvorni_sadrzaj>
    <derivirana_varijabla naziv="DomainObject.Predmet.ProtuStrankaListFormated_1">
      <item>LUTKARSKO GLAZBENO-GLUMAČKE UDRUGE "MUTOGRAS"-PODSTRANA</item>
    </derivirana_varijabla>
  </DomainObject.Predmet.ProtuStrankaListFormated>
  <DomainObject.Predmet.ProtuStrankaListFormatedOIB>
    <izvorni_sadrzaj>
      <item>LUTKARSKO GLAZBENO-GLUMAČKE UDRUGE "MUTOGRAS"-PODSTRANA, OIB 85872704155</item>
    </izvorni_sadrzaj>
    <derivirana_varijabla naziv="DomainObject.Predmet.ProtuStrankaListFormatedOIB_1">
      <item>LUTKARSKO GLAZBENO-GLUMAČKE UDRUGE "MUTOGRAS"-PODSTRANA, OIB 85872704155</item>
    </derivirana_varijabla>
  </DomainObject.Predmet.ProtuStrankaListFormatedOIB>
  <DomainObject.Predmet.ProtuStrankaListFormatedWithAdress>
    <izvorni_sadrzaj>
      <item>LUTKARSKO GLAZBENO-GLUMAČKE UDRUGE "MUTOGRAS"-PODSTRANA, Cesta Mutogras 75, 21311 Podstrana</item>
    </izvorni_sadrzaj>
    <derivirana_varijabla naziv="DomainObject.Predmet.ProtuStrankaListFormatedWithAdress_1">
      <item>LUTKARSKO GLAZBENO-GLUMAČKE UDRUGE "MUTOGRAS"-PODSTRANA, Cesta Mutogras 75, 21311 Podstrana</item>
    </derivirana_varijabla>
  </DomainObject.Predmet.ProtuStrankaListFormatedWithAdress>
  <DomainObject.Predmet.ProtuStrankaListFormatedWithAdressOIB>
    <izvorni_sadrzaj>
      <item>LUTKARSKO GLAZBENO-GLUMAČKE UDRUGE "MUTOGRAS"-PODSTRANA, OIB 85872704155, Cesta Mutogras 75, 21311 Podstrana</item>
    </izvorni_sadrzaj>
    <derivirana_varijabla naziv="DomainObject.Predmet.ProtuStrankaListFormatedWithAdressOIB_1">
      <item>LUTKARSKO GLAZBENO-GLUMAČKE UDRUGE "MUTOGRAS"-PODSTRANA, OIB 85872704155, Cesta Mutogras 75, 21311 Podstrana</item>
    </derivirana_varijabla>
  </DomainObject.Predmet.ProtuStrankaListFormatedWithAdressOIB>
  <DomainObject.Predmet.ProtuStrankaListNazivFormated>
    <izvorni_sadrzaj>
      <item>LUTKARSKO GLAZBENO-GLUMAČKE UDRUGE "MUTOGRAS"-PODSTRANA</item>
    </izvorni_sadrzaj>
    <derivirana_varijabla naziv="DomainObject.Predmet.ProtuStrankaListNazivFormated_1">
      <item>LUTKARSKO GLAZBENO-GLUMAČKE UDRUGE "MUTOGRAS"-PODSTRANA</item>
    </derivirana_varijabla>
  </DomainObject.Predmet.ProtuStrankaListNazivFormated>
  <DomainObject.Predmet.ProtuStrankaListNazivFormatedOIB>
    <izvorni_sadrzaj>
      <item>LUTKARSKO GLAZBENO-GLUMAČKE UDRUGE "MUTOGRAS"-PODSTRANA, OIB 85872704155</item>
    </izvorni_sadrzaj>
    <derivirana_varijabla naziv="DomainObject.Predmet.ProtuStrankaListNazivFormatedOIB_1">
      <item>LUTKARSKO GLAZBENO-GLUMAČKE UDRUGE "MUTOGRAS"-PODSTRANA, OIB 85872704155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LUTKARSKO GLAZBENO-GLUMAČKE UDRUGE "MUTOGRAS"-PODSTRANA</izvorni_sadrzaj>
    <derivirana_varijabla naziv="DomainObject.Predmet.ProtustrankaIDrugi_1">LUTKARSKO GLAZBENO-GLUMAČKE UDRUGE "MUTOGRAS"-PODSTRANA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LUTKARSKO GLAZBENO-GLUMAČKE UDRUGE "MUTOGRAS"-PODSTRANA, OIB 85872704155, Cesta Mutogras 75, 21311 Podstrana</izvorni_sadrzaj>
    <derivirana_varijabla naziv="DomainObject.Predmet.ProtustrankaIDrugiAdressOIB_1">LUTKARSKO GLAZBENO-GLUMAČKE UDRUGE "MUTOGRAS"-PODSTRANA, OIB 85872704155, Cesta Mutogras 75,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LUTKARSKO GLAZBENO-GLUMAČKE UDRUGE "MUTOGRAS"-PODSTRANA</item>
    </izvorni_sadrzaj>
    <derivirana_varijabla naziv="DomainObject.Predmet.SudioniciListNaziv_1">
      <item>FINANCIJSKA AGENCIJA, RC SPLIT</item>
      <item>LUTKARSKO GLAZBENO-GLUMAČKE UDRUGE "MUTOGRAS"-PODSTRANA</item>
    </derivirana_varijabla>
  </DomainObject.Predmet.SudioniciListNaziv>
  <DomainObject.Predmet.SudioniciListAdressOIB>
    <izvorni_sadrzaj>
      <item>FINANCIJSKA AGENCIJA, RC SPLIT, OIB 85821130368, Mažuranićevo šetalište 24 b,21000 Split</item>
      <item>LUTKARSKO GLAZBENO-GLUMAČKE UDRUGE "MUTOGRAS"-PODSTRANA, OIB 85872704155, Cesta Mutogras 75,21311 Podstrana</item>
    </izvorni_sadrzaj>
    <derivirana_varijabla naziv="DomainObject.Predmet.SudioniciListAdressOIB_1">
      <item>FINANCIJSKA AGENCIJA, RC SPLIT, OIB 85821130368, Mažuranićevo šetalište 24 b,21000 Split</item>
      <item>LUTKARSKO GLAZBENO-GLUMAČKE UDRUGE "MUTOGRAS"-PODSTRANA, OIB 85872704155, Cesta Mutogras 75,21311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85872704155</item>
    </izvorni_sadrzaj>
    <derivirana_varijabla naziv="DomainObject.Predmet.SudioniciListNazivOIB_1">
      <item>, OIB 85821130368</item>
      <item>, OIB 85872704155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6D5B2-C145-49DB-BAE9-764F6C92B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4201</properties:Characters>
  <properties:Lines>95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2018-02-19T11:26:00Z</cp:lastPrinted>
  <dcterms:modified xmlns:xsi="http://www.w3.org/2001/XMLSchema-instance" xsi:type="dcterms:W3CDTF">2018-02-19T12:38:00Z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