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8729" w14:paraId="52b872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82344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PEKARA PJEŠČANA UVALA d.o.o. MEDULIN, Medulin, Pješčana uvala X ogranak br. 6, OIB: 93402224858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D21B91">
        <w:rPr>
          <w:lang w:val="sv-SE"/>
        </w:rPr>
        <w:t xml:space="preserve">Atifi Čamdžiću, Pula, Flavijevska 30, OIB: 86607504850 i </w:t>
      </w:r>
      <w:r w:rsidR="00A6657F">
        <w:rPr>
          <w:lang w:val="sv-SE"/>
        </w:rPr>
        <w:t xml:space="preserve"> </w:t>
      </w:r>
      <w:r w:rsidR="00D21B91">
        <w:rPr>
          <w:lang w:val="sv-SE"/>
        </w:rPr>
        <w:t>Samiju Aliloviću, Pula, Motikina 6, OIB: 00840460146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61E59">
        <w:t>PEKARA PJEŠČANA UVALA d.o.o. MEDULIN, Medulin, Pješčana uvala X ogranak br. 6, OIB: 93402224858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761E59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2</w:t>
      </w:r>
      <w:r w:rsidR="009B24A4">
        <w:rPr>
          <w:szCs w:val="24"/>
          <w:u w:val="single"/>
          <w:lang w:val="hr-HR"/>
        </w:rPr>
        <w:t>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761E59">
        <w:rPr>
          <w:szCs w:val="24"/>
          <w:lang w:val="hr-HR"/>
        </w:rPr>
        <w:t>5</w:t>
      </w:r>
      <w:r w:rsidR="009B24A4">
        <w:rPr>
          <w:szCs w:val="24"/>
          <w:lang w:val="hr-HR"/>
        </w:rPr>
        <w:t>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61E59">
        <w:rPr>
          <w:szCs w:val="24"/>
          <w:lang w:val="hr-HR"/>
        </w:rPr>
        <w:t>704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61E59">
        <w:rPr>
          <w:szCs w:val="24"/>
          <w:lang w:val="hr-HR"/>
        </w:rPr>
        <w:t>704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761E59">
        <w:rPr>
          <w:szCs w:val="24"/>
          <w:lang w:val="hr-HR"/>
        </w:rPr>
        <w:t>5</w:t>
      </w:r>
      <w:r w:rsidR="009B24A4">
        <w:rPr>
          <w:szCs w:val="24"/>
          <w:lang w:val="hr-HR"/>
        </w:rPr>
        <w:t>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761E59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74805">
        <w:rPr>
          <w:bCs/>
          <w:szCs w:val="24"/>
          <w:lang w:val="hr-HR"/>
        </w:rPr>
        <w:t>, v. r.</w:t>
      </w:r>
      <w:r w:rsidR="006F3ABD">
        <w:rPr>
          <w:bCs/>
          <w:szCs w:val="24"/>
          <w:lang w:val="hr-HR"/>
        </w:rPr>
        <w:t xml:space="preserve">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A82344" w:rsidR="00A82344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C30167" w:rsidRPr="00C30167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A82344" w:rsidRPr="00E95B75">
          <w:t>Posl.</w:t>
        </w:r>
        <w:r w:rsidR="00A82344">
          <w:t xml:space="preserve"> </w:t>
        </w:r>
        <w:r w:rsidR="00A82344" w:rsidRPr="00E95B75">
          <w:t>br</w:t>
        </w:r>
        <w:r w:rsidR="00A82344">
          <w:t>oj: 4</w:t>
        </w:r>
        <w:r w:rsidR="00A82344" w:rsidRPr="00E95B75">
          <w:t xml:space="preserve"> St-</w:t>
        </w:r>
        <w:r w:rsidR="00A82344">
          <w:t>704/2016-4</w:t>
        </w:r>
      </w:p>
      <w:p w:rsidRDefault="00C30167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A82344">
      <w:t>704/2016-4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074805"/>
    <w:rsid w:val="00137C1E"/>
    <w:rsid w:val="00161015"/>
    <w:rsid w:val="001865EB"/>
    <w:rsid w:val="0034763D"/>
    <w:rsid w:val="003529A2"/>
    <w:rsid w:val="003A0A21"/>
    <w:rsid w:val="003B5D91"/>
    <w:rsid w:val="00432E00"/>
    <w:rsid w:val="00482C5C"/>
    <w:rsid w:val="004E3491"/>
    <w:rsid w:val="005147DB"/>
    <w:rsid w:val="00530CD4"/>
    <w:rsid w:val="00554328"/>
    <w:rsid w:val="00557806"/>
    <w:rsid w:val="006C75FF"/>
    <w:rsid w:val="006E39F9"/>
    <w:rsid w:val="006F3ABD"/>
    <w:rsid w:val="00716B2B"/>
    <w:rsid w:val="00720D23"/>
    <w:rsid w:val="00761E59"/>
    <w:rsid w:val="00763654"/>
    <w:rsid w:val="007A40D3"/>
    <w:rsid w:val="007B1CBA"/>
    <w:rsid w:val="00807229"/>
    <w:rsid w:val="00837E2A"/>
    <w:rsid w:val="00866EE9"/>
    <w:rsid w:val="008972F8"/>
    <w:rsid w:val="008D27FC"/>
    <w:rsid w:val="009463CE"/>
    <w:rsid w:val="00985388"/>
    <w:rsid w:val="009A0545"/>
    <w:rsid w:val="009B24A4"/>
    <w:rsid w:val="00A578A0"/>
    <w:rsid w:val="00A6657F"/>
    <w:rsid w:val="00A82344"/>
    <w:rsid w:val="00A90D4E"/>
    <w:rsid w:val="00B3134C"/>
    <w:rsid w:val="00B85801"/>
    <w:rsid w:val="00B976CA"/>
    <w:rsid w:val="00BA57A9"/>
    <w:rsid w:val="00BC18EF"/>
    <w:rsid w:val="00C12E96"/>
    <w:rsid w:val="00C30167"/>
    <w:rsid w:val="00C42025"/>
    <w:rsid w:val="00CA0FFC"/>
    <w:rsid w:val="00CD12E6"/>
    <w:rsid w:val="00CD249F"/>
    <w:rsid w:val="00D13D7B"/>
    <w:rsid w:val="00D21B91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0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016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0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0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0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016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0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0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PJEŠČANA UVALA d.o.o. MEDULIN zastupanog po punomoćniku Atifa Čamdžić</izvorni_sadrzaj>
    <derivirana_varijabla naziv="DomainObject.Predmet.ProtustrankaFormated_1">  PEKARA PJEŠČANA UVALA d.o.o. MEDULIN zastupanog po punomoćniku Atifa Čamdžić</derivirana_varijabla>
  </DomainObject.Predmet.ProtustrankaFormated>
  <DomainObject.Predmet.ProtustrankaFormatedOIB>
    <izvorni_sadrzaj>  PEKARA PJEŠČANA UVALA d.o.o. MEDULIN, OIB 93402224858 zastupanog po punomoćniku Atifa Čamdžić</izvorni_sadrzaj>
    <derivirana_varijabla naziv="DomainObject.Predmet.ProtustrankaFormatedOIB_1">  PEKARA PJEŠČANA UVALA d.o.o. MEDULIN, OIB 93402224858 zastupanog po punomoćniku Atifa Čamdžić</derivirana_varijabla>
  </DomainObject.Predmet.ProtustrankaFormatedOIB>
  <DomainObject.Predmet.ProtustrankaFormatedWithAdress>
    <izvorni_sadrzaj> PEKARA PJEŠČANA UVALA d.o.o. MEDULIN, Pješčana uvala X ogranak br. 6, 52100 Medulin zastupanog po punomoćniku Atifa Čamdžić</izvorni_sadrzaj>
    <derivirana_varijabla naziv="DomainObject.Predmet.ProtustrankaFormatedWithAdress_1"> PEKARA PJEŠČANA UVALA d.o.o. MEDULIN, Pješčana uvala X ogranak br. 6, 52100 Medulin zastupanog po punomoćniku Atifa Čamdžić</derivirana_varijabla>
  </DomainObject.Predmet.ProtustrankaFormatedWithAdress>
  <DomainObject.Predmet.ProtustrankaFormatedWithAdressOIB>
    <izvorni_sadrzaj> PEKARA PJEŠČANA UVALA d.o.o. MEDULIN, OIB 93402224858, Pješčana uvala X ogranak br. 6, 52100 Medulin zastupanog po punomoćniku Atifa Čamdžić</izvorni_sadrzaj>
    <derivirana_varijabla naziv="DomainObject.Predmet.ProtustrankaFormatedWithAdressOIB_1"> PEKARA PJEŠČANA UVALA d.o.o. MEDULIN, OIB 93402224858, Pješčana uvala X ogranak br. 6, 52100 Medulin zastupanog po punomoćniku Atifa Čamdžić</derivirana_varijabla>
  </DomainObject.Predmet.ProtustrankaFormatedWithAdressOIB>
  <DomainObject.Predmet.ProtustrankaWithAdress>
    <izvorni_sadrzaj>PEKARA PJEŠČANA UVALA d.o.o. MEDULIN Pješčana uvala X ogranak br. 6, 52100 Medulin</izvorni_sadrzaj>
    <derivirana_varijabla naziv="DomainObject.Predmet.ProtustrankaWithAdress_1">PEKARA PJEŠČANA UVALA d.o.o. MEDULIN Pješčana uvala X ogranak br. 6, 52100 Medulin</derivirana_varijabla>
  </DomainObject.Predmet.ProtustrankaWithAdress>
  <DomainObject.Predmet.ProtustrankaWithAdressOIB>
    <izvorni_sadrzaj>PEKARA PJEŠČANA UVALA d.o.o. MEDULIN, OIB 93402224858, Pješčana uvala X ogranak br. 6, 52100 Medulin</izvorni_sadrzaj>
    <derivirana_varijabla naziv="DomainObject.Predmet.ProtustrankaWithAdressOIB_1">PEKARA PJEŠČANA UVALA d.o.o. MEDULIN, OIB 93402224858, Pješčana uvala X ogranak br. 6, 52100 Medulin</derivirana_varijabla>
  </DomainObject.Predmet.ProtustrankaWithAdressOIB>
  <DomainObject.Predmet.ProtustrankaNazivFormated>
    <izvorni_sadrzaj>PEKARA PJEŠČANA UVALA d.o.o. MEDULIN</izvorni_sadrzaj>
    <derivirana_varijabla naziv="DomainObject.Predmet.ProtustrankaNazivFormated_1">PEKARA PJEŠČANA UVALA d.o.o. MEDULIN</derivirana_varijabla>
  </DomainObject.Predmet.ProtustrankaNazivFormated>
  <DomainObject.Predmet.ProtustrankaNazivFormatedOIB>
    <izvorni_sadrzaj>PEKARA PJEŠČANA UVALA d.o.o. MEDULIN, OIB 93402224858</izvorni_sadrzaj>
    <derivirana_varijabla naziv="DomainObject.Predmet.ProtustrankaNazivFormatedOIB_1">PEKARA PJEŠČANA UVALA d.o.o. MEDULIN, OIB 93402224858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626546.75</izvorni_sadrzaj>
    <derivirana_varijabla naziv="DomainObject.Predmet.TrenutnaVrijednost_1">626546.75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PJEŠČANA UVALA d.o.o. MEDULIN zastupanog po punomoćniku Atifa Čamdžić</item>
    </izvorni_sadrzaj>
    <derivirana_varijabla naziv="DomainObject.Predmet.ProtuStrankaListFormated_1">
      <item>PEKARA PJEŠČANA UVALA d.o.o. MEDULIN zastupanog po punomoćniku Atifa Čamdžić</item>
    </derivirana_varijabla>
  </DomainObject.Predmet.ProtuStrankaListFormated>
  <DomainObject.Predmet.ProtuStrankaListFormatedOIB>
    <izvorni_sadrzaj>
      <item>PEKARA PJEŠČANA UVALA d.o.o. MEDULIN, OIB 93402224858 zastupanog po punomoćniku Atifa Čamdžić</item>
    </izvorni_sadrzaj>
    <derivirana_varijabla naziv="DomainObject.Predmet.ProtuStrankaListFormatedOIB_1">
      <item>PEKARA PJEŠČANA UVALA d.o.o. MEDULIN, OIB 93402224858 zastupanog po punomoćniku Atifa Čamdžić</item>
    </derivirana_varijabla>
  </DomainObject.Predmet.ProtuStrankaListFormatedOIB>
  <DomainObject.Predmet.ProtuStrankaListFormatedWithAdress>
    <izvorni_sadrzaj>
      <item>PEKARA PJEŠČANA UVALA d.o.o. MEDULIN, Pješčana uvala X ogranak br. 6, 52100 Medulin zastupanog po punomoćniku Atifa Čamdžić</item>
    </izvorni_sadrzaj>
    <derivirana_varijabla naziv="DomainObject.Predmet.ProtuStrankaListFormatedWithAdress_1">
      <item>PEKARA PJEŠČANA UVALA d.o.o. MEDULIN, Pješčana uvala X ogranak br. 6, 52100 Medulin zastupanog po punomoćniku Atifa Čamdžić</item>
    </derivirana_varijabla>
  </DomainObject.Predmet.ProtuStrankaListFormatedWithAdress>
  <DomainObject.Predmet.ProtuStrankaListFormatedWithAdressOIB>
    <izvorni_sadrzaj>
      <item>PEKARA PJEŠČANA UVALA d.o.o. MEDULIN, OIB 93402224858, Pješčana uvala X ogranak br. 6, 52100 Medulin zastupanog po punomoćniku Atifa Čamdžić</item>
    </izvorni_sadrzaj>
    <derivirana_varijabla naziv="DomainObject.Predmet.ProtuStrankaListFormatedWithAdressOIB_1">
      <item>PEKARA PJEŠČANA UVALA d.o.o. MEDULIN, OIB 93402224858, Pješčana uvala X ogranak br. 6, 52100 Medulin zastupanog po punomoćniku Atifa Čamdžić</item>
    </derivirana_varijabla>
  </DomainObject.Predmet.ProtuStrankaListFormatedWithAdressOIB>
  <DomainObject.Predmet.ProtuStrankaListNazivFormated>
    <izvorni_sadrzaj>
      <item>PEKARA PJEŠČANA UVALA d.o.o. MEDULIN</item>
    </izvorni_sadrzaj>
    <derivirana_varijabla naziv="DomainObject.Predmet.ProtuStrankaListNazivFormated_1">
      <item>PEKARA PJEŠČANA UVALA d.o.o. MEDULIN</item>
    </derivirana_varijabla>
  </DomainObject.Predmet.ProtuStrankaListNazivFormated>
  <DomainObject.Predmet.ProtuStrankaListNazivFormatedOIB>
    <izvorni_sadrzaj>
      <item>PEKARA PJEŠČANA UVALA d.o.o. MEDULIN, OIB 93402224858</item>
    </izvorni_sadrzaj>
    <derivirana_varijabla naziv="DomainObject.Predmet.ProtuStrankaListNazivFormatedOIB_1">
      <item>PEKARA PJEŠČANA UVALA d.o.o. MEDULIN, OIB 93402224858</item>
    </derivirana_varijabla>
  </DomainObject.Predmet.ProtuStrankaListNazivFormatedOIB>
  <DomainObject.Predmet.OstaliListFormated>
    <izvorni_sadrzaj>
      <item>Atifa Čamdžić punomoćnik sudionika u postupku PEKARA PJEŠČANA UVALA d.o.o. MEDULIN</item>
      <item>Sami Alilović</item>
    </izvorni_sadrzaj>
    <derivirana_varijabla naziv="DomainObject.Predmet.OstaliListFormated_1">
      <item>Atifa Čamdžić punomoćnik sudionika u postupku PEKARA PJEŠČANA UVALA d.o.o. MEDULIN</item>
      <item>Sami Alilović</item>
    </derivirana_varijabla>
  </DomainObject.Predmet.OstaliListFormated>
  <DomainObject.Predmet.OstaliListFormatedOIB>
    <izvorni_sadrzaj>
      <item>Atifa Čamdžić, OIB 86607504850 punomoćnik sudionika u postupku PEKARA PJEŠČANA UVALA d.o.o. MEDULIN</item>
      <item>Sami Alilović, OIB 00840460146</item>
    </izvorni_sadrzaj>
    <derivirana_varijabla naziv="DomainObject.Predmet.OstaliListFormatedOIB_1">
      <item>Atifa Čamdžić, OIB 86607504850 punomoćnik sudionika u postupku PEKARA PJEŠČANA UVALA d.o.o. MEDULIN</item>
      <item>Sami Alilović, OIB 00840460146</item>
    </derivirana_varijabla>
  </DomainObject.Predmet.OstaliListFormatedOIB>
  <DomainObject.Predmet.OstaliListFormatedWithAdress>
    <izvorni_sadrzaj>
      <item>Atifa Čamdžić, Flavijevska 30, 52100 Pula punomoćnik sudionika u postupku PEKARA PJEŠČANA UVALA d.o.o. MEDULIN</item>
      <item>Sami Alilović, Motikina 6, 52100 Pula</item>
    </izvorni_sadrzaj>
    <derivirana_varijabla naziv="DomainObject.Predmet.OstaliListFormatedWithAdress_1">
      <item>Atifa Čamdžić, Flavijevska 30, 52100 Pula punomoćnik sudionika u postupku PEKARA PJEŠČANA UVALA d.o.o. MEDULIN</item>
      <item>Sami Alilović, Motikina 6, 52100 Pula</item>
    </derivirana_varijabla>
  </DomainObject.Predmet.OstaliListFormatedWithAdress>
  <DomainObject.Predmet.OstaliListFormatedWithAdressOIB>
    <izvorni_sadrzaj>
      <item>Atifa Čamdžić, OIB 86607504850, Flavijevska 30, 52100 Pula punomoćnik sudionika u postupku PEKARA PJEŠČANA UVALA d.o.o. MEDULIN</item>
      <item>Sami Alilović, OIB 00840460146, Motikina 6, 52100 Pula</item>
    </izvorni_sadrzaj>
    <derivirana_varijabla naziv="DomainObject.Predmet.OstaliListFormatedWithAdressOIB_1">
      <item>Atifa Čamdžić, OIB 86607504850, Flavijevska 30, 52100 Pula punomoćnik sudionika u postupku PEKARA PJEŠČANA UVALA d.o.o. MEDULIN</item>
      <item>Sami Alilović, OIB 00840460146, Motikina 6, 52100 Pula</item>
    </derivirana_varijabla>
  </DomainObject.Predmet.OstaliListFormatedWithAdressOIB>
  <DomainObject.Predmet.OstaliListNazivFormated>
    <izvorni_sadrzaj>
      <item>Atifa Čamdžić</item>
      <item>Sami Alilović</item>
    </izvorni_sadrzaj>
    <derivirana_varijabla naziv="DomainObject.Predmet.OstaliListNazivFormated_1">
      <item>Atifa Čamdžić</item>
      <item>Sami Alilović</item>
    </derivirana_varijabla>
  </DomainObject.Predmet.OstaliListNazivFormated>
  <DomainObject.Predmet.OstaliListNazivFormatedOIB>
    <izvorni_sadrzaj>
      <item>Atifa Čamdžić, OIB 86607504850</item>
      <item>Sami Alilović, OIB 00840460146</item>
    </izvorni_sadrzaj>
    <derivirana_varijabla naziv="DomainObject.Predmet.OstaliListNazivFormatedOIB_1">
      <item>Atifa Čamdžić, OIB 86607504850</item>
      <item>Sami Alilović, OIB 00840460146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PJEŠČANA UVALA d.o.o. MEDULIN</izvorni_sadrzaj>
    <derivirana_varijabla naziv="DomainObject.Predmet.ProtustrankaIDrugi_1">PEKARA PJEŠČANA UVALA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PJEŠČANA UVALA d.o.o. MEDULIN, OIB 93402224858, Pješčana uvala X ogranak br. 6, 52100 Medulin</izvorni_sadrzaj>
    <derivirana_varijabla naziv="DomainObject.Predmet.ProtustrankaIDrugiAdressOIB_1">PEKARA PJEŠČANA UVALA d.o.o. MEDULIN, OIB 93402224858, Pješčana uvala X ogranak br. 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PJEŠČANA UVALA d.o.o. MEDULIN</item>
      <item>Atifa Čamdžić</item>
      <item>Sami Alilović</item>
    </izvorni_sadrzaj>
    <derivirana_varijabla naziv="DomainObject.Predmet.SudioniciListNaziv_1">
      <item>FINANCIJSKA AGENCIJA, RC RIJEKA, PODRUŽNICA PULA, PULA</item>
      <item>PEKARA PJEŠČANA UVALA d.o.o. MEDULIN</item>
      <item>Atifa Čamdžić</item>
      <item>Sami Alilović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izvorni_sadrzaj>
    <derivirana_varijabla naziv="DomainObject.Predmet.SudioniciListAdressOIB_1"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93402224858</item>
      <item>, OIB 86607504850</item>
      <item>, OIB 00840460146</item>
    </izvorni_sadrzaj>
    <derivirana_varijabla naziv="DomainObject.Predmet.SudioniciListNazivOIB_1">
      <item>, OIB 85821130368</item>
      <item>, OIB 93402224858</item>
      <item>, OIB 86607504850</item>
      <item>, OIB 00840460146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5FFF7-6D43-48CB-8B7F-36E323AD0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5275</properties:Characters>
  <properties:Lines>118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2016-04-29T07:52:00Z</dcterms:created>
  <dc:creator>Jasmina Matika</dc:creator>
  <cp:lastModifiedBy>Sanja Prodan</cp:lastModifiedBy>
  <cp:lastPrinted>2016-04-29T07:55:00Z</cp:lastPrinted>
  <dcterms:modified xmlns:xsi="http://www.w3.org/2001/XMLSchema-instance" xsi:type="dcterms:W3CDTF">2016-04-29T07:56:00Z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