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8deb" w14:paraId="1a38de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C799B">
        <w:rPr>
          <w:b/>
          <w:sz w:val="24"/>
        </w:rPr>
        <w:t>15</w:t>
      </w:r>
      <w:r w:rsidR="00136308">
        <w:rPr>
          <w:b/>
          <w:sz w:val="24"/>
        </w:rPr>
        <w:t>61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>dužnikom</w:t>
      </w:r>
      <w:r w:rsidR="00136308">
        <w:rPr>
          <w:sz w:val="24"/>
        </w:rPr>
        <w:t xml:space="preserve"> </w:t>
      </w:r>
      <w:r w:rsidR="00136308">
        <w:rPr>
          <w:b/>
          <w:sz w:val="24"/>
        </w:rPr>
        <w:t>EKONOMIKA-TRGOVINA d.o.o. Zaprešić, II Rakitovec 15a, OIB 99865455322</w:t>
      </w:r>
      <w:r w:rsidR="00E81AB4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136308">
        <w:rPr>
          <w:sz w:val="24"/>
        </w:rPr>
        <w:t>09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136308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36308">
        <w:rPr>
          <w:b/>
          <w:sz w:val="24"/>
        </w:rPr>
        <w:t>EKONOMIKA-TRGOVINA d.o.o. Zaprešić, II Rakitovec 15a, OIB 99865455322.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136308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C1D84">
        <w:rPr>
          <w:b/>
          <w:sz w:val="24"/>
          <w:u w:val="single"/>
        </w:rPr>
        <w:t>09,</w:t>
      </w:r>
      <w:r w:rsidR="00136308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CC1D84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C1D84">
        <w:rPr>
          <w:sz w:val="24"/>
        </w:rPr>
        <w:t>zakonski zastupnici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</w:p>
    <w:p w:rsidRDefault="00CC1D84" w:rsidP="00887FD0" w:rsidR="00CC1D84">
      <w:pPr>
        <w:jc w:val="both"/>
        <w:rPr>
          <w:sz w:val="24"/>
        </w:rPr>
      </w:pPr>
      <w:r>
        <w:rPr>
          <w:sz w:val="24"/>
        </w:rPr>
        <w:t xml:space="preserve">             </w:t>
      </w:r>
      <w:r w:rsidR="00985D63">
        <w:rPr>
          <w:sz w:val="24"/>
        </w:rPr>
        <w:t xml:space="preserve"> </w:t>
      </w:r>
      <w:r w:rsidR="00136308">
        <w:rPr>
          <w:sz w:val="24"/>
        </w:rPr>
        <w:t>Daria Biondić, Zaprešić, 2. Rakitovec 15/A</w:t>
      </w:r>
    </w:p>
    <w:p w:rsidRDefault="00CC1D84" w:rsidP="00887FD0" w:rsidR="00887FD0">
      <w:pPr>
        <w:jc w:val="both"/>
        <w:rPr>
          <w:sz w:val="24"/>
        </w:rPr>
      </w:pPr>
      <w:r>
        <w:rPr>
          <w:sz w:val="24"/>
        </w:rPr>
        <w:t xml:space="preserve">              </w:t>
      </w:r>
      <w:r w:rsidR="00136308">
        <w:rPr>
          <w:sz w:val="24"/>
        </w:rPr>
        <w:t>Darko Biondić, Zaprešić, 2. Rakitovec 15/A</w:t>
      </w:r>
      <w:r w:rsidR="00D859A8">
        <w:rPr>
          <w:sz w:val="24"/>
        </w:rPr>
        <w:t>,</w:t>
      </w:r>
      <w:r w:rsidR="00887FD0"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C1D84">
        <w:rPr>
          <w:sz w:val="24"/>
          <w:szCs w:val="24"/>
        </w:rPr>
        <w:t>zakonski</w:t>
      </w:r>
      <w:r w:rsidR="00985D63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CC1D84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36308">
        <w:rPr>
          <w:b/>
          <w:sz w:val="24"/>
          <w:szCs w:val="24"/>
        </w:rPr>
        <w:t>Darii Biondić iz Zaprešića, 2. Rakitovec 15/A, OIB 05531033030</w:t>
      </w:r>
      <w:r w:rsidR="00CC1D84">
        <w:rPr>
          <w:b/>
          <w:sz w:val="24"/>
          <w:szCs w:val="24"/>
        </w:rPr>
        <w:t xml:space="preserve"> i </w:t>
      </w:r>
      <w:r w:rsidR="00136308">
        <w:rPr>
          <w:b/>
          <w:sz w:val="24"/>
          <w:szCs w:val="24"/>
        </w:rPr>
        <w:t>Darku Biondić iz Zaprešića, 2. Rakitovec 15/A, OIB 21694038058</w:t>
      </w:r>
      <w:r w:rsidR="00E81AB4">
        <w:rPr>
          <w:b/>
          <w:sz w:val="24"/>
          <w:szCs w:val="24"/>
        </w:rPr>
        <w:t>,</w:t>
      </w:r>
      <w:r w:rsidR="00E81AB4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</w:t>
      </w:r>
      <w:r w:rsidR="00CC1D84">
        <w:rPr>
          <w:sz w:val="24"/>
          <w:szCs w:val="24"/>
        </w:rPr>
        <w:t>e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CC1D84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985D63">
        <w:rPr>
          <w:sz w:val="24"/>
          <w:szCs w:val="24"/>
        </w:rPr>
        <w:t>i zastupni</w:t>
      </w:r>
      <w:r w:rsidR="00CC1D84">
        <w:rPr>
          <w:sz w:val="24"/>
          <w:szCs w:val="24"/>
        </w:rPr>
        <w:t>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</w:t>
      </w:r>
      <w:r w:rsidR="00CC1D84">
        <w:rPr>
          <w:sz w:val="24"/>
          <w:szCs w:val="24"/>
        </w:rPr>
        <w:t>ju</w:t>
      </w:r>
      <w:r w:rsidR="00410114">
        <w:rPr>
          <w:sz w:val="24"/>
          <w:szCs w:val="24"/>
        </w:rPr>
        <w:t xml:space="preserve">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CC1D84">
        <w:rPr>
          <w:sz w:val="24"/>
          <w:szCs w:val="24"/>
        </w:rPr>
        <w:t>tupnici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CC1D84">
        <w:rPr>
          <w:sz w:val="24"/>
          <w:szCs w:val="24"/>
        </w:rPr>
        <w:t>ve traženih isprava i ne odazovu</w:t>
      </w:r>
      <w:r w:rsidR="00410114">
        <w:rPr>
          <w:sz w:val="24"/>
          <w:szCs w:val="24"/>
        </w:rPr>
        <w:t xml:space="preserve"> se na zakazano ročište, može </w:t>
      </w:r>
      <w:r w:rsidR="00CC1D84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36308" w:rsidRPr="00136308">
        <w:rPr>
          <w:sz w:val="24"/>
        </w:rPr>
        <w:t>EKONOMIKA-TRGOVINA d.o.o. Zaprešić, II Rakitovec 15a, OIB 99865455322</w:t>
      </w:r>
      <w:r w:rsidR="00FF29B5">
        <w:rPr>
          <w:b/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36308">
        <w:rPr>
          <w:b/>
          <w:sz w:val="24"/>
        </w:rPr>
        <w:t>1561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36308">
        <w:rPr>
          <w:sz w:val="24"/>
        </w:rPr>
        <w:t>11</w:t>
      </w:r>
      <w:r w:rsidR="00CC1D84">
        <w:rPr>
          <w:sz w:val="24"/>
        </w:rPr>
        <w:t>.09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136308">
        <w:rPr>
          <w:sz w:val="24"/>
        </w:rPr>
        <w:t>30.442,30</w:t>
      </w:r>
      <w:r w:rsidR="00C252F0">
        <w:rPr>
          <w:sz w:val="24"/>
        </w:rPr>
        <w:t xml:space="preserve"> kn i da zapošljava </w:t>
      </w:r>
      <w:r w:rsidR="00CC1D84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136308">
        <w:rPr>
          <w:sz w:val="24"/>
        </w:rPr>
        <w:t>09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CC1D84" w:rsidR="00F4611B">
      <w:pgSz w:h="16838" w:w="11906"/>
      <w:pgMar w:gutter="0" w:footer="720" w:header="720" w:left="1417" w:bottom="1417" w:right="1417" w:top="28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C799B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6308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C002B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B365F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01CF"/>
    <w:rsid w:val="00C7319C"/>
    <w:rsid w:val="00C750DB"/>
    <w:rsid w:val="00C81074"/>
    <w:rsid w:val="00C91D78"/>
    <w:rsid w:val="00C91DED"/>
    <w:rsid w:val="00C9224D"/>
    <w:rsid w:val="00CB32D2"/>
    <w:rsid w:val="00CC0A7F"/>
    <w:rsid w:val="00CC1D84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1AB4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29B5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St-1561/2018</izvorni_sadrzaj>
    <derivirana_varijabla naziv="DomainObject.Predmet.OznakaBroj_1">St-1561/2018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EKONOMIKA-TRGOVINA d.o.o. zastupanog po punomoćniku Daria Biondić; Darko Biondić</izvorni_sadrzaj>
    <derivirana_varijabla naziv="DomainObject.Predmet.ProtustrankaFormated_1">  EKONOMIKA-TRGOVINA d.o.o. zastupanog po punomoćniku Daria Biondić; Darko Biondić</derivirana_varijabla>
  </DomainObject.Predmet.ProtustrankaFormated>
  <DomainObject.Predmet.ProtustrankaFormatedOIB>
    <izvorni_sadrzaj>  EKONOMIKA-TRGOVINA d.o.o., OIB 99865455322 zastupanog po punomoćniku Daria Biondić; Darko Biondić</izvorni_sadrzaj>
    <derivirana_varijabla naziv="DomainObject.Predmet.ProtustrankaFormatedOIB_1">  EKONOMIKA-TRGOVINA d.o.o., OIB 99865455322 zastupanog po punomoćniku Daria Biondić; Darko Biondić</derivirana_varijabla>
  </DomainObject.Predmet.ProtustrankaFormatedOIB>
  <DomainObject.Predmet.ProtustrankaFormatedWithAdress>
    <izvorni_sadrzaj> EKONOMIKA-TRGOVINA d.o.o., II Rakitovec 15 a, 10290 Zaprešić zastupanog po punomoćniku Daria Biondić; Darko Biondić</izvorni_sadrzaj>
    <derivirana_varijabla naziv="DomainObject.Predmet.ProtustrankaFormatedWithAdress_1"> EKONOMIKA-TRGOVINA d.o.o., II Rakitovec 15 a, 10290 Zaprešić zastupanog po punomoćniku Daria Biondić; Darko Biondić</derivirana_varijabla>
  </DomainObject.Predmet.ProtustrankaFormatedWithAdress>
  <DomainObject.Predmet.ProtustrankaFormatedWithAdressOIB>
    <izvorni_sadrzaj> EKONOMIKA-TRGOVINA d.o.o., OIB 99865455322, II Rakitovec 15 a, 10290 Zaprešić zastupanog po punomoćniku Daria Biondić; Darko Biondić</izvorni_sadrzaj>
    <derivirana_varijabla naziv="DomainObject.Predmet.ProtustrankaFormatedWithAdressOIB_1"> EKONOMIKA-TRGOVINA d.o.o., OIB 99865455322, II Rakitovec 15 a, 10290 Zaprešić zastupanog po punomoćniku Daria Biondić; Darko Biondić</derivirana_varijabla>
  </DomainObject.Predmet.ProtustrankaFormatedWithAdressOIB>
  <DomainObject.Predmet.ProtustrankaWithAdress>
    <izvorni_sadrzaj>EKONOMIKA-TRGOVINA d.o.o. II Rakitovec 15 a, 10290 Zaprešić</izvorni_sadrzaj>
    <derivirana_varijabla naziv="DomainObject.Predmet.ProtustrankaWithAdress_1">EKONOMIKA-TRGOVINA d.o.o. II Rakitovec 15 a, 10290 Zaprešić</derivirana_varijabla>
  </DomainObject.Predmet.ProtustrankaWithAdress>
  <DomainObject.Predmet.ProtustrankaWithAdressOIB>
    <izvorni_sadrzaj>EKONOMIKA-TRGOVINA d.o.o., OIB 99865455322, II Rakitovec 15 a, 10290 Zaprešić</izvorni_sadrzaj>
    <derivirana_varijabla naziv="DomainObject.Predmet.ProtustrankaWithAdressOIB_1">EKONOMIKA-TRGOVINA d.o.o., OIB 99865455322, II Rakitovec 15 a, 10290 Zaprešić</derivirana_varijabla>
  </DomainObject.Predmet.ProtustrankaWithAdressOIB>
  <DomainObject.Predmet.ProtustrankaNazivFormated>
    <izvorni_sadrzaj>EKONOMIKA-TRGOVINA d.o.o.</izvorni_sadrzaj>
    <derivirana_varijabla naziv="DomainObject.Predmet.ProtustrankaNazivFormated_1">EKONOMIKA-TRGOVINA d.o.o.</derivirana_varijabla>
  </DomainObject.Predmet.ProtustrankaNazivFormated>
  <DomainObject.Predmet.ProtustrankaNazivFormatedOIB>
    <izvorni_sadrzaj>EKONOMIKA-TRGOVINA d.o.o., OIB 99865455322</izvorni_sadrzaj>
    <derivirana_varijabla naziv="DomainObject.Predmet.ProtustrankaNazivFormatedOIB_1">EKONOMIKA-TRGOVINA d.o.o., OIB 99865455322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EKONOMIKA-TRGOVINA d.o.o. zastupanog po punomoćniku Daria Biondić; Darko Biondić</item>
    </izvorni_sadrzaj>
    <derivirana_varijabla naziv="DomainObject.Predmet.ProtuStrankaListFormated_1">
      <item>EKONOMIKA-TRGOVINA d.o.o. zastupanog po punomoćniku Daria Biondić; Darko Biondić</item>
    </derivirana_varijabla>
  </DomainObject.Predmet.ProtuStrankaListFormated>
  <DomainObject.Predmet.ProtuStrankaListFormatedOIB>
    <izvorni_sadrzaj>
      <item>EKONOMIKA-TRGOVINA d.o.o., OIB 99865455322 zastupanog po punomoćniku Daria Biondić; Darko Biondić</item>
    </izvorni_sadrzaj>
    <derivirana_varijabla naziv="DomainObject.Predmet.ProtuStrankaListFormatedOIB_1">
      <item>EKONOMIKA-TRGOVINA d.o.o., OIB 99865455322 zastupanog po punomoćniku Daria Biondić; Darko Biondić</item>
    </derivirana_varijabla>
  </DomainObject.Predmet.ProtuStrankaListFormatedOIB>
  <DomainObject.Predmet.ProtuStrankaListFormatedWithAdress>
    <izvorni_sadrzaj>
      <item>EKONOMIKA-TRGOVINA d.o.o., II Rakitovec 15 a, 10290 Zaprešić zastupanog po punomoćniku Daria Biondić; Darko Biondić</item>
    </izvorni_sadrzaj>
    <derivirana_varijabla naziv="DomainObject.Predmet.ProtuStrankaListFormatedWithAdress_1">
      <item>EKONOMIKA-TRGOVINA d.o.o., II Rakitovec 15 a, 10290 Zaprešić zastupanog po punomoćniku Daria Biondić; Darko Biondić</item>
    </derivirana_varijabla>
  </DomainObject.Predmet.ProtuStrankaListFormatedWithAdress>
  <DomainObject.Predmet.ProtuStrankaListFormatedWithAdressOIB>
    <izvorni_sadrzaj>
      <item>EKONOMIKA-TRGOVINA d.o.o., OIB 99865455322, II Rakitovec 15 a, 10290 Zaprešić zastupanog po punomoćniku Daria Biondić; Darko Biondić</item>
    </izvorni_sadrzaj>
    <derivirana_varijabla naziv="DomainObject.Predmet.ProtuStrankaListFormatedWithAdressOIB_1">
      <item>EKONOMIKA-TRGOVINA d.o.o., OIB 99865455322, II Rakitovec 15 a, 10290 Zaprešić zastupanog po punomoćniku Daria Biondić; Darko Biondić</item>
    </derivirana_varijabla>
  </DomainObject.Predmet.ProtuStrankaListFormatedWithAdressOIB>
  <DomainObject.Predmet.ProtuStrankaListNazivFormated>
    <izvorni_sadrzaj>
      <item>EKONOMIKA-TRGOVINA d.o.o.</item>
    </izvorni_sadrzaj>
    <derivirana_varijabla naziv="DomainObject.Predmet.ProtuStrankaListNazivFormated_1">
      <item>EKONOMIKA-TRGOVINA d.o.o.</item>
    </derivirana_varijabla>
  </DomainObject.Predmet.ProtuStrankaListNazivFormated>
  <DomainObject.Predmet.ProtuStrankaListNazivFormatedOIB>
    <izvorni_sadrzaj>
      <item>EKONOMIKA-TRGOVINA d.o.o., OIB 99865455322</item>
    </izvorni_sadrzaj>
    <derivirana_varijabla naziv="DomainObject.Predmet.ProtuStrankaListNazivFormatedOIB_1">
      <item>EKONOMIKA-TRGOVINA d.o.o., OIB 99865455322</item>
    </derivirana_varijabla>
  </DomainObject.Predmet.ProtuStrankaListNazivFormatedOIB>
  <DomainObject.Predmet.OstaliListFormated>
    <izvorni_sadrzaj>
      <item>Daria Biondić punomoćnik sudionika u postupku EKONOMIKA-TRGOVINA d.o.o.</item>
      <item>Darko Biondić punomoćnik sudionika u postupku EKONOMIKA-TRGOVINA d.o.o.</item>
    </izvorni_sadrzaj>
    <derivirana_varijabla naziv="DomainObject.Predmet.OstaliListFormated_1">
      <item>Daria Biondić punomoćnik sudionika u postupku EKONOMIKA-TRGOVINA d.o.o.</item>
      <item>Darko Biondić punomoćnik sudionika u postupku EKONOMIKA-TRGOVINA d.o.o.</item>
    </derivirana_varijabla>
  </DomainObject.Predmet.OstaliListFormated>
  <DomainObject.Predmet.OstaliListFormatedOIB>
    <izvorni_sadrzaj>
      <item>Daria Biondić, OIB 05531033030 punomoćnik sudionika u postupku EKONOMIKA-TRGOVINA d.o.o.</item>
      <item>Darko Biondić, OIB 21694038058 punomoćnik sudionika u postupku EKONOMIKA-TRGOVINA d.o.o.</item>
    </izvorni_sadrzaj>
    <derivirana_varijabla naziv="DomainObject.Predmet.OstaliListFormatedOIB_1">
      <item>Daria Biondić, OIB 05531033030 punomoćnik sudionika u postupku EKONOMIKA-TRGOVINA d.o.o.</item>
      <item>Darko Biondić, OIB 21694038058 punomoćnik sudionika u postupku EKONOMIKA-TRGOVINA d.o.o.</item>
    </derivirana_varijabla>
  </DomainObject.Predmet.OstaliListFormatedOIB>
  <DomainObject.Predmet.OstaliListFormatedWithAdress>
    <izvorni_sadrzaj>
      <item>Daria Biondić, 2. Rakitovec 15/A, 10290 Zaprešić punomoćnik sudionika u postupku EKONOMIKA-TRGOVINA d.o.o.</item>
      <item>Darko Biondić, 2. Rakitovec 15/A, 10290 Zaprešić punomoćnik sudionika u postupku EKONOMIKA-TRGOVINA d.o.o.</item>
    </izvorni_sadrzaj>
    <derivirana_varijabla naziv="DomainObject.Predmet.OstaliListFormatedWithAdress_1">
      <item>Daria Biondić, 2. Rakitovec 15/A, 10290 Zaprešić punomoćnik sudionika u postupku EKONOMIKA-TRGOVINA d.o.o.</item>
      <item>Darko Biondić, 2. Rakitovec 15/A, 10290 Zaprešić punomoćnik sudionika u postupku EKONOMIKA-TRGOVINA d.o.o.</item>
    </derivirana_varijabla>
  </DomainObject.Predmet.OstaliListFormatedWithAdress>
  <DomainObject.Predmet.OstaliListFormatedWithAdressOIB>
    <izvorni_sadrzaj>
      <item>Daria Biondić, OIB 05531033030, 2. Rakitovec 15/A, 10290 Zaprešić punomoćnik sudionika u postupku EKONOMIKA-TRGOVINA d.o.o.</item>
      <item>Darko Biondić, OIB 21694038058, 2. Rakitovec 15/A, 10290 Zaprešić punomoćnik sudionika u postupku EKONOMIKA-TRGOVINA d.o.o.</item>
    </izvorni_sadrzaj>
    <derivirana_varijabla naziv="DomainObject.Predmet.OstaliListFormatedWithAdressOIB_1">
      <item>Daria Biondić, OIB 05531033030, 2. Rakitovec 15/A, 10290 Zaprešić punomoćnik sudionika u postupku EKONOMIKA-TRGOVINA d.o.o.</item>
      <item>Darko Biondić, OIB 21694038058, 2. Rakitovec 15/A, 10290 Zaprešić punomoćnik sudionika u postupku EKONOMIKA-TRGOVINA d.o.o.</item>
    </derivirana_varijabla>
  </DomainObject.Predmet.OstaliListFormatedWithAdressOIB>
  <DomainObject.Predmet.OstaliListNazivFormated>
    <izvorni_sadrzaj>
      <item>Daria Biondić</item>
      <item>Darko Biondić</item>
    </izvorni_sadrzaj>
    <derivirana_varijabla naziv="DomainObject.Predmet.OstaliListNazivFormated_1">
      <item>Daria Biondić</item>
      <item>Darko Biondić</item>
    </derivirana_varijabla>
  </DomainObject.Predmet.OstaliListNazivFormated>
  <DomainObject.Predmet.OstaliListNazivFormatedOIB>
    <izvorni_sadrzaj>
      <item>Daria Biondić, OIB 05531033030</item>
      <item>Darko Biondić, OIB 21694038058</item>
    </izvorni_sadrzaj>
    <derivirana_varijabla naziv="DomainObject.Predmet.OstaliListNazivFormatedOIB_1">
      <item>Daria Biondić, OIB 05531033030</item>
      <item>Darko Biondić, OIB 21694038058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EKONOMIKA-TRGOVINA d.o.o.</izvorni_sadrzaj>
    <derivirana_varijabla naziv="DomainObject.Predmet.ProtustrankaIDrugi_1">EKONOMIKA-TRGOVINA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EKONOMIKA-TRGOVINA d.o.o., OIB 99865455322, II Rakitovec 15 a, 10290 Zaprešić</izvorni_sadrzaj>
    <derivirana_varijabla naziv="DomainObject.Predmet.ProtustrankaIDrugiAdressOIB_1">EKONOMIKA-TRGOVINA d.o.o., OIB 99865455322, II Rakitovec 15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EKONOMIKA-TRGOVINA d.o.o.</item>
      <item>FINA Regionalni centar Zagreb</item>
      <item>Daria Biondić</item>
      <item>Darko Biondić</item>
    </izvorni_sadrzaj>
    <derivirana_varijabla naziv="DomainObject.Predmet.SudioniciListNaziv_1">
      <item>EKONOMIKA-TRGOVINA d.o.o.</item>
      <item>FINA Regionalni centar Zagreb</item>
      <item>Daria Biondić</item>
      <item>Darko Biondić</item>
    </derivirana_varijabla>
  </DomainObject.Predmet.SudioniciListNaziv>
  <DomainObject.Predmet.SudioniciListAdressOIB>
    <izvorni_sadrzaj>
      <item>EKONOMIKA-TRGOVINA d.o.o., OIB 99865455322, II Rakitovec 15 a,10290 Zaprešić</item>
      <item>FINA Regionalni centar Zagreb, OIB 85821130368, Trg svibanjskih žrtava 1995. 1,10000 Zagreb</item>
      <item>Daria Biondić, OIB 05531033030, 2. Rakitovec 15/A,10290 Zaprešić</item>
      <item>Darko Biondić, OIB 21694038058, 2. Rakitovec 15/A,10290 Zaprešić</item>
    </izvorni_sadrzaj>
    <derivirana_varijabla naziv="DomainObject.Predmet.SudioniciListAdressOIB_1">
      <item>EKONOMIKA-TRGOVINA d.o.o., OIB 99865455322, II Rakitovec 15 a,10290 Zaprešić</item>
      <item>FINA Regionalni centar Zagreb, OIB 85821130368, Trg svibanjskih žrtava 1995. 1,10000 Zagreb</item>
      <item>Daria Biondić, OIB 05531033030, 2. Rakitovec 15/A,10290 Zaprešić</item>
      <item>Darko Biondić, OIB 21694038058, 2. Rakitovec 15/A,10290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99865455322</item>
      <item>, OIB 05531033030</item>
      <item>, OIB 21694038058</item>
    </izvorni_sadrzaj>
    <derivirana_varijabla naziv="DomainObject.Predmet.SudioniciListNazivOIB_1">
      <item>, OIB 85821130368</item>
      <item>, OIB 99865455322</item>
      <item>, OIB 05531033030</item>
      <item>, OIB 21694038058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517</properties:Words>
  <properties:Characters>2941</properties:Characters>
  <properties:Lines>92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2019-01-04T08:35:00Z</dcterms:created>
  <dc:creator>Trgovacki sud</dc:creator>
  <cp:lastModifiedBy>wsadmin</cp:lastModifiedBy>
  <cp:lastPrinted>2019-01-09T08:55:00Z</cp:lastPrinted>
  <dcterms:modified xmlns:xsi="http://www.w3.org/2001/XMLSchema-instance" xsi:type="dcterms:W3CDTF">2019-01-09T09:57:00Z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